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C1BAB45" w14:textId="77777777" w:rsidR="00B97417" w:rsidRPr="00C14593" w:rsidRDefault="00B97417" w:rsidP="00344305">
      <w:pPr>
        <w:pStyle w:val="IndexHeading"/>
        <w:spacing w:after="0" w:line="240" w:lineRule="auto"/>
        <w:ind w:left="1080" w:hanging="1080"/>
        <w:outlineLvl w:val="0"/>
        <w:rPr>
          <w:rFonts w:asciiTheme="majorBidi" w:hAnsiTheme="majorBidi" w:cstheme="majorBidi"/>
          <w:b w:val="0"/>
          <w:bCs/>
          <w:sz w:val="30"/>
          <w:szCs w:val="30"/>
          <w:cs/>
          <w:lang w:val="en-US" w:bidi="th-TH"/>
        </w:rPr>
      </w:pPr>
      <w:bookmarkStart w:id="0" w:name="_GoBack"/>
      <w:bookmarkEnd w:id="0"/>
      <w:r w:rsidRPr="003B17E9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หมายเหตุ</w:t>
      </w:r>
      <w:r w:rsidRPr="003B17E9">
        <w:rPr>
          <w:rFonts w:asciiTheme="majorBidi" w:hAnsiTheme="majorBidi" w:cstheme="majorBidi"/>
          <w:b w:val="0"/>
          <w:bCs/>
          <w:sz w:val="30"/>
          <w:szCs w:val="30"/>
          <w:lang w:bidi="th-TH"/>
        </w:rPr>
        <w:tab/>
      </w:r>
      <w:r w:rsidRPr="003B17E9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สารบัญ</w:t>
      </w:r>
      <w:r w:rsidR="00885B42" w:rsidRPr="00C14593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 xml:space="preserve"> </w:t>
      </w:r>
    </w:p>
    <w:p w14:paraId="7C8676CA" w14:textId="77777777" w:rsidR="007F12A3" w:rsidRPr="00776365" w:rsidRDefault="007F12A3" w:rsidP="00344305">
      <w:pPr>
        <w:pStyle w:val="index"/>
        <w:tabs>
          <w:tab w:val="clear" w:pos="1134"/>
        </w:tabs>
        <w:spacing w:after="0" w:line="240" w:lineRule="auto"/>
        <w:ind w:left="0" w:firstLine="0"/>
        <w:outlineLvl w:val="0"/>
        <w:rPr>
          <w:rFonts w:asciiTheme="majorBidi" w:hAnsiTheme="majorBidi" w:cstheme="majorBidi"/>
          <w:sz w:val="16"/>
          <w:szCs w:val="14"/>
          <w:lang w:bidi="th-TH"/>
        </w:rPr>
      </w:pPr>
    </w:p>
    <w:p w14:paraId="4D8825FB" w14:textId="77777777" w:rsidR="00B97417" w:rsidRPr="00C14593" w:rsidRDefault="00B97417" w:rsidP="00344305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134" w:hanging="1134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C14593">
        <w:rPr>
          <w:rFonts w:asciiTheme="majorBidi" w:hAnsiTheme="majorBidi" w:cstheme="majorBidi"/>
          <w:sz w:val="30"/>
          <w:szCs w:val="30"/>
          <w:cs/>
          <w:lang w:bidi="th-TH"/>
        </w:rPr>
        <w:t>ข้อมูลทั่วไป</w:t>
      </w:r>
    </w:p>
    <w:p w14:paraId="7B25FF19" w14:textId="5D1F0799" w:rsidR="00B97417" w:rsidRDefault="00B97417" w:rsidP="00344305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134" w:hanging="1134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C14593">
        <w:rPr>
          <w:rFonts w:asciiTheme="majorBidi" w:hAnsiTheme="majorBidi" w:cstheme="majorBidi"/>
          <w:sz w:val="30"/>
          <w:szCs w:val="30"/>
          <w:cs/>
          <w:lang w:bidi="th-TH"/>
        </w:rPr>
        <w:t>เกณฑ์การจัดทำงบการเงิน</w:t>
      </w:r>
    </w:p>
    <w:p w14:paraId="0A735B0B" w14:textId="2AAB9EA9" w:rsidR="006517CC" w:rsidRPr="00757298" w:rsidRDefault="006517CC" w:rsidP="00344305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134" w:hanging="1134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757298">
        <w:rPr>
          <w:rFonts w:asciiTheme="majorBidi" w:hAnsiTheme="majorBidi" w:cstheme="majorBidi" w:hint="cs"/>
          <w:sz w:val="30"/>
          <w:szCs w:val="30"/>
          <w:cs/>
          <w:lang w:bidi="th-TH"/>
        </w:rPr>
        <w:t>การเปลี่ยนแปลงนโยบายการบัญชี</w:t>
      </w:r>
    </w:p>
    <w:p w14:paraId="7BB85804" w14:textId="77777777" w:rsidR="000A40D3" w:rsidRPr="00C14593" w:rsidRDefault="00CF37FF" w:rsidP="00344305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134" w:hanging="1134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C14593">
        <w:rPr>
          <w:rFonts w:asciiTheme="majorBidi" w:hAnsiTheme="majorBidi" w:cstheme="majorBidi"/>
          <w:sz w:val="30"/>
          <w:szCs w:val="30"/>
          <w:cs/>
          <w:lang w:bidi="th-TH"/>
        </w:rPr>
        <w:t>นโยบายการบัญชีที่สำคัญ</w:t>
      </w:r>
    </w:p>
    <w:p w14:paraId="6A158E0E" w14:textId="77777777" w:rsidR="000A40D3" w:rsidRPr="00C14593" w:rsidRDefault="000A40D3" w:rsidP="00344305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134" w:hanging="1134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C14593">
        <w:rPr>
          <w:rFonts w:asciiTheme="majorBidi" w:hAnsiTheme="majorBidi" w:cstheme="majorBidi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57F7B1FC" w14:textId="77777777" w:rsidR="000A40D3" w:rsidRPr="00C14593" w:rsidRDefault="001C679B" w:rsidP="00344305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134" w:hanging="1134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C14593">
        <w:rPr>
          <w:rFonts w:asciiTheme="majorBidi" w:hAnsiTheme="majorBidi" w:cstheme="majorBidi"/>
          <w:sz w:val="30"/>
          <w:szCs w:val="30"/>
          <w:cs/>
          <w:lang w:bidi="th-TH"/>
        </w:rPr>
        <w:t>เงินสดและรายการเทียบเท่าเงินสด</w:t>
      </w:r>
    </w:p>
    <w:p w14:paraId="5473F6E6" w14:textId="77777777" w:rsidR="000D47B5" w:rsidRPr="00C14593" w:rsidRDefault="000D47B5" w:rsidP="00344305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134" w:hanging="1134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C14593">
        <w:rPr>
          <w:rFonts w:asciiTheme="majorBidi" w:hAnsiTheme="majorBidi" w:cstheme="majorBidi"/>
          <w:sz w:val="30"/>
          <w:szCs w:val="30"/>
          <w:cs/>
          <w:lang w:bidi="th-TH"/>
        </w:rPr>
        <w:t>ลูกหนี้</w:t>
      </w:r>
      <w:r w:rsidR="00D94095">
        <w:rPr>
          <w:rFonts w:asciiTheme="majorBidi" w:hAnsiTheme="majorBidi" w:cstheme="majorBidi" w:hint="cs"/>
          <w:sz w:val="30"/>
          <w:szCs w:val="30"/>
          <w:cs/>
          <w:lang w:bidi="th-TH"/>
        </w:rPr>
        <w:t>การค้าและลูกหนี้อื่น</w:t>
      </w:r>
    </w:p>
    <w:p w14:paraId="7FD3B409" w14:textId="77777777" w:rsidR="00624D14" w:rsidRDefault="00D94095" w:rsidP="00344305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134" w:hanging="1134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ลูกหนี้ตามสัญญาเช่าซื้อ</w:t>
      </w:r>
    </w:p>
    <w:p w14:paraId="77AEBF58" w14:textId="77777777" w:rsidR="00D82F1A" w:rsidRPr="00C14593" w:rsidRDefault="00D82F1A" w:rsidP="00344305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134" w:hanging="1134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สินค้าคงเหลือ</w:t>
      </w:r>
    </w:p>
    <w:p w14:paraId="05EF7966" w14:textId="77777777" w:rsidR="00D82F1A" w:rsidRPr="00C14593" w:rsidRDefault="00D82F1A" w:rsidP="00344305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134" w:hanging="1134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C14593">
        <w:rPr>
          <w:rFonts w:asciiTheme="majorBidi" w:hAnsiTheme="majorBidi" w:cstheme="majorBidi"/>
          <w:sz w:val="30"/>
          <w:szCs w:val="30"/>
          <w:cs/>
          <w:lang w:bidi="th-TH"/>
        </w:rPr>
        <w:t>เงินลงทุนในบริษัทย่อย</w:t>
      </w:r>
    </w:p>
    <w:p w14:paraId="4F10FD38" w14:textId="77777777" w:rsidR="000A40D3" w:rsidRPr="00C14593" w:rsidRDefault="00D82F1A" w:rsidP="00344305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134" w:hanging="1134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C14593">
        <w:rPr>
          <w:rFonts w:asciiTheme="majorBidi" w:hAnsiTheme="majorBidi" w:cstheme="majorBidi"/>
          <w:sz w:val="30"/>
          <w:szCs w:val="30"/>
          <w:cs/>
          <w:lang w:bidi="th-TH"/>
        </w:rPr>
        <w:t>เงินลงทุนในการร่วมค้า</w:t>
      </w:r>
    </w:p>
    <w:p w14:paraId="59CF2BE7" w14:textId="77777777" w:rsidR="000A40D3" w:rsidRPr="00C14593" w:rsidRDefault="00BA7E73" w:rsidP="00344305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134" w:hanging="1134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อสังหาริมทร</w:t>
      </w:r>
      <w:r w:rsidR="00BF0AE2">
        <w:rPr>
          <w:rFonts w:asciiTheme="majorBidi" w:hAnsiTheme="majorBidi" w:cstheme="majorBidi" w:hint="cs"/>
          <w:sz w:val="30"/>
          <w:szCs w:val="30"/>
          <w:cs/>
          <w:lang w:bidi="th-TH"/>
        </w:rPr>
        <w:t>ัพย์เพื่อการลงทุน</w:t>
      </w:r>
    </w:p>
    <w:p w14:paraId="7BD41F98" w14:textId="2A582135" w:rsidR="00CC2854" w:rsidRDefault="00BF0AE2" w:rsidP="00344305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134" w:hanging="1134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ที่ดิน อาคารและอุปกรณ์</w:t>
      </w:r>
    </w:p>
    <w:p w14:paraId="11FEBBCF" w14:textId="60C1D495" w:rsidR="006E661F" w:rsidRPr="00757298" w:rsidRDefault="006E661F" w:rsidP="00344305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134" w:hanging="1134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757298">
        <w:rPr>
          <w:rFonts w:asciiTheme="majorBidi" w:hAnsiTheme="majorBidi" w:cstheme="majorBidi" w:hint="cs"/>
          <w:sz w:val="30"/>
          <w:szCs w:val="30"/>
          <w:cs/>
          <w:lang w:bidi="th-TH"/>
        </w:rPr>
        <w:t>สัญญาเช่า</w:t>
      </w:r>
    </w:p>
    <w:p w14:paraId="13CD12E4" w14:textId="77777777" w:rsidR="000A40D3" w:rsidRPr="00C14593" w:rsidRDefault="000A40D3" w:rsidP="00344305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134" w:hanging="1134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C14593">
        <w:rPr>
          <w:rFonts w:asciiTheme="majorBidi" w:hAnsiTheme="majorBidi" w:cstheme="majorBidi"/>
          <w:sz w:val="30"/>
          <w:szCs w:val="30"/>
          <w:cs/>
          <w:lang w:bidi="th-TH"/>
        </w:rPr>
        <w:t>สินทรัพย์ไม่มีตัวตน</w:t>
      </w:r>
    </w:p>
    <w:p w14:paraId="3D5A744B" w14:textId="77777777" w:rsidR="00D14103" w:rsidRPr="00C14593" w:rsidRDefault="00D14103" w:rsidP="00344305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134" w:hanging="1134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C14593">
        <w:rPr>
          <w:rFonts w:asciiTheme="majorBidi" w:hAnsiTheme="majorBidi" w:cstheme="majorBidi"/>
          <w:sz w:val="30"/>
          <w:szCs w:val="30"/>
          <w:cs/>
          <w:lang w:bidi="th-TH"/>
        </w:rPr>
        <w:t>หนี้สินที่มีภาระดอกเบี้ย</w:t>
      </w:r>
    </w:p>
    <w:p w14:paraId="522C3551" w14:textId="77777777" w:rsidR="00D14103" w:rsidRPr="00C14593" w:rsidRDefault="00D14103" w:rsidP="00344305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134" w:hanging="1134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C14593">
        <w:rPr>
          <w:rFonts w:asciiTheme="majorBidi" w:hAnsiTheme="majorBidi" w:cstheme="majorBidi"/>
          <w:sz w:val="30"/>
          <w:szCs w:val="30"/>
          <w:cs/>
          <w:lang w:bidi="th-TH"/>
        </w:rPr>
        <w:t>เจ้าหนี้การค้า</w:t>
      </w: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และเจ้าหนี้อื่น</w:t>
      </w:r>
    </w:p>
    <w:p w14:paraId="050636A0" w14:textId="77777777" w:rsidR="00D14103" w:rsidRPr="00C14593" w:rsidRDefault="00D14103" w:rsidP="00344305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134" w:hanging="1134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C14593">
        <w:rPr>
          <w:rFonts w:asciiTheme="majorBidi" w:hAnsiTheme="majorBidi" w:cstheme="majorBidi"/>
          <w:sz w:val="30"/>
          <w:szCs w:val="30"/>
          <w:cs/>
          <w:lang w:bidi="th-TH"/>
        </w:rPr>
        <w:t>ประมาณการหนี้สินไม่หมุนเวียนสำหรับผลประโยชน์พนักงาน</w:t>
      </w:r>
    </w:p>
    <w:p w14:paraId="5A6A5591" w14:textId="60C1CFAC" w:rsidR="00D14103" w:rsidRDefault="00D14103" w:rsidP="00344305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134" w:hanging="1134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C14593">
        <w:rPr>
          <w:rFonts w:asciiTheme="majorBidi" w:hAnsiTheme="majorBidi" w:cstheme="majorBidi"/>
          <w:sz w:val="30"/>
          <w:szCs w:val="30"/>
          <w:cs/>
          <w:lang w:bidi="th-TH"/>
        </w:rPr>
        <w:t>ทุนเรือนหุ้น</w:t>
      </w:r>
    </w:p>
    <w:p w14:paraId="0648ED8D" w14:textId="388B0C70" w:rsidR="00776365" w:rsidRDefault="00776365" w:rsidP="00344305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134" w:hanging="1134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หุ้นทุนซื้อคืน</w:t>
      </w:r>
    </w:p>
    <w:p w14:paraId="01959E40" w14:textId="434C7F35" w:rsidR="00D14103" w:rsidRPr="00C14593" w:rsidRDefault="00D14103" w:rsidP="00344305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134" w:hanging="1134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C14593">
        <w:rPr>
          <w:rFonts w:asciiTheme="majorBidi" w:hAnsiTheme="majorBidi" w:cstheme="majorBidi"/>
          <w:sz w:val="30"/>
          <w:szCs w:val="30"/>
          <w:cs/>
          <w:lang w:bidi="th-TH"/>
        </w:rPr>
        <w:t>สำรอง</w:t>
      </w:r>
    </w:p>
    <w:p w14:paraId="63E4B093" w14:textId="77777777" w:rsidR="000A40D3" w:rsidRPr="00C14593" w:rsidRDefault="00D14103" w:rsidP="00344305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134" w:hanging="1134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ค่าใช้จ่ายตามลักษณะ</w:t>
      </w:r>
    </w:p>
    <w:p w14:paraId="5756E180" w14:textId="77777777" w:rsidR="00CC2854" w:rsidRPr="00C14593" w:rsidRDefault="00D14103" w:rsidP="00344305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134" w:hanging="1134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ภาษีเงินได้</w:t>
      </w:r>
    </w:p>
    <w:p w14:paraId="3B15D899" w14:textId="77777777" w:rsidR="009E6EF2" w:rsidRPr="00C14593" w:rsidRDefault="00D14103" w:rsidP="00344305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134" w:hanging="1134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ส่วนงานดำเนินงานและการจำแนกรายได้</w:t>
      </w:r>
    </w:p>
    <w:p w14:paraId="50232B0A" w14:textId="32062751" w:rsidR="00CC2854" w:rsidRPr="00C14593" w:rsidRDefault="00D14103" w:rsidP="00344305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134" w:hanging="1134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กำไรต่อหุ้น</w:t>
      </w:r>
      <w:r w:rsidR="001E65F9">
        <w:rPr>
          <w:rFonts w:asciiTheme="majorBidi" w:hAnsiTheme="majorBidi" w:cstheme="majorBidi" w:hint="cs"/>
          <w:sz w:val="30"/>
          <w:szCs w:val="30"/>
          <w:cs/>
          <w:lang w:bidi="th-TH"/>
        </w:rPr>
        <w:t>ขั้นพื้นฐาน</w:t>
      </w:r>
    </w:p>
    <w:p w14:paraId="0A17926A" w14:textId="61E20718" w:rsidR="00E81BBE" w:rsidRDefault="00D14103" w:rsidP="00344305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134" w:hanging="1134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เงินปันผล</w:t>
      </w:r>
    </w:p>
    <w:p w14:paraId="37371D07" w14:textId="2521C13B" w:rsidR="005454E0" w:rsidRDefault="005454E0" w:rsidP="00344305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134" w:hanging="1134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เครื่องมือทางการเงิน</w:t>
      </w:r>
    </w:p>
    <w:p w14:paraId="709A4FAA" w14:textId="303D1755" w:rsidR="00AF077D" w:rsidRDefault="00AF077D" w:rsidP="00345D8B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134" w:hanging="1134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การบริหารจัดการทุน</w:t>
      </w:r>
    </w:p>
    <w:p w14:paraId="47EB7E09" w14:textId="3F09A8B7" w:rsidR="00345D8B" w:rsidRPr="00C14593" w:rsidRDefault="00345D8B" w:rsidP="00345D8B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134" w:hanging="1134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C14593">
        <w:rPr>
          <w:rFonts w:asciiTheme="majorBidi" w:hAnsiTheme="majorBidi" w:cstheme="majorBidi"/>
          <w:sz w:val="30"/>
          <w:szCs w:val="30"/>
          <w:cs/>
          <w:lang w:bidi="th-TH"/>
        </w:rPr>
        <w:t>ภาระผูกพันกับบุคคลหรือกิจการที่ไม่เกี่ยวข้องกัน</w:t>
      </w:r>
    </w:p>
    <w:p w14:paraId="06402B02" w14:textId="6F768AEB" w:rsidR="00682E8E" w:rsidRPr="00345D8B" w:rsidRDefault="00682E8E" w:rsidP="00345D8B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134" w:hanging="1134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345D8B">
        <w:rPr>
          <w:rFonts w:asciiTheme="majorBidi" w:hAnsiTheme="majorBidi" w:cstheme="majorBidi"/>
          <w:sz w:val="30"/>
          <w:szCs w:val="30"/>
          <w:cs/>
          <w:lang w:bidi="th-TH"/>
        </w:rPr>
        <w:t>เหตุการณ์ภายหลังรอบระยะเวลารายงาน</w:t>
      </w:r>
    </w:p>
    <w:p w14:paraId="37A655D3" w14:textId="77777777" w:rsidR="00C72BF9" w:rsidRDefault="00C72BF9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287740DD" w14:textId="208F61C4" w:rsidR="00982385" w:rsidRPr="00C14593" w:rsidRDefault="00982385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C14593">
        <w:rPr>
          <w:rFonts w:asciiTheme="majorBidi" w:hAnsiTheme="majorBidi" w:cstheme="majorBidi"/>
          <w:sz w:val="30"/>
          <w:szCs w:val="30"/>
          <w:cs/>
        </w:rPr>
        <w:t>หมายเหตุประกอบงบการเงินเป็นส่วนหนึ่งของงบการเงินนี้</w:t>
      </w:r>
    </w:p>
    <w:p w14:paraId="02001643" w14:textId="77777777" w:rsidR="00982385" w:rsidRPr="00860CB6" w:rsidRDefault="00982385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4"/>
          <w:szCs w:val="24"/>
        </w:rPr>
      </w:pPr>
    </w:p>
    <w:p w14:paraId="5862AFC0" w14:textId="3F16004A" w:rsidR="00982385" w:rsidRPr="00C14593" w:rsidRDefault="00E3304C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C14593">
        <w:rPr>
          <w:rFonts w:asciiTheme="majorBidi" w:hAnsiTheme="majorBidi" w:cstheme="majorBidi"/>
          <w:sz w:val="30"/>
          <w:szCs w:val="30"/>
          <w:cs/>
        </w:rPr>
        <w:t>งบการเงินนี้ได้รับอนุมัติให้อ</w:t>
      </w:r>
      <w:r w:rsidR="00532510" w:rsidRPr="00C14593">
        <w:rPr>
          <w:rFonts w:asciiTheme="majorBidi" w:hAnsiTheme="majorBidi" w:cstheme="majorBidi"/>
          <w:sz w:val="30"/>
          <w:szCs w:val="30"/>
          <w:cs/>
        </w:rPr>
        <w:t>อกงบการเงินจาก</w:t>
      </w:r>
      <w:r w:rsidR="000D47B5" w:rsidRPr="00C14593">
        <w:rPr>
          <w:rFonts w:asciiTheme="majorBidi" w:hAnsiTheme="majorBidi" w:cstheme="majorBidi"/>
          <w:sz w:val="30"/>
          <w:szCs w:val="30"/>
          <w:cs/>
        </w:rPr>
        <w:t>คณะ</w:t>
      </w:r>
      <w:r w:rsidR="00532510" w:rsidRPr="00C14593">
        <w:rPr>
          <w:rFonts w:asciiTheme="majorBidi" w:hAnsiTheme="majorBidi" w:cstheme="majorBidi"/>
          <w:sz w:val="30"/>
          <w:szCs w:val="30"/>
          <w:cs/>
        </w:rPr>
        <w:t>กรรมการเมื่</w:t>
      </w:r>
      <w:r w:rsidR="006959BD" w:rsidRPr="00C14593">
        <w:rPr>
          <w:rFonts w:asciiTheme="majorBidi" w:hAnsiTheme="majorBidi" w:cstheme="majorBidi"/>
          <w:sz w:val="30"/>
          <w:szCs w:val="30"/>
          <w:cs/>
        </w:rPr>
        <w:t>อวันท</w:t>
      </w:r>
      <w:r w:rsidR="00D6061F">
        <w:rPr>
          <w:rFonts w:asciiTheme="majorBidi" w:hAnsiTheme="majorBidi" w:cstheme="majorBidi" w:hint="cs"/>
          <w:sz w:val="30"/>
          <w:szCs w:val="30"/>
          <w:cs/>
        </w:rPr>
        <w:t xml:space="preserve">ี่ </w:t>
      </w:r>
      <w:r w:rsidR="00D6061F">
        <w:rPr>
          <w:rFonts w:asciiTheme="majorBidi" w:hAnsiTheme="majorBidi" w:cstheme="majorBidi"/>
          <w:sz w:val="30"/>
          <w:szCs w:val="30"/>
        </w:rPr>
        <w:t xml:space="preserve">25 </w:t>
      </w:r>
      <w:r w:rsidR="00D6061F">
        <w:rPr>
          <w:rFonts w:asciiTheme="majorBidi" w:hAnsiTheme="majorBidi" w:cstheme="majorBidi" w:hint="cs"/>
          <w:sz w:val="30"/>
          <w:szCs w:val="30"/>
          <w:cs/>
        </w:rPr>
        <w:t xml:space="preserve">กุมภาพันธ์ </w:t>
      </w:r>
      <w:r w:rsidR="00A018F1">
        <w:rPr>
          <w:rFonts w:asciiTheme="majorBidi" w:hAnsiTheme="majorBidi" w:cstheme="majorBidi"/>
          <w:sz w:val="30"/>
          <w:szCs w:val="30"/>
        </w:rPr>
        <w:t>256</w:t>
      </w:r>
      <w:r w:rsidR="00B55A06">
        <w:rPr>
          <w:rFonts w:asciiTheme="majorBidi" w:hAnsiTheme="majorBidi" w:cstheme="majorBidi"/>
          <w:sz w:val="30"/>
          <w:szCs w:val="30"/>
        </w:rPr>
        <w:t>4</w:t>
      </w:r>
    </w:p>
    <w:p w14:paraId="5CFD476C" w14:textId="77777777" w:rsidR="00E3304C" w:rsidRPr="00860CB6" w:rsidRDefault="00E3304C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p w14:paraId="7BA9CF93" w14:textId="77777777" w:rsidR="00982385" w:rsidRPr="00C14593" w:rsidRDefault="00982385" w:rsidP="00344305">
      <w:pPr>
        <w:pStyle w:val="ListParagraph"/>
        <w:numPr>
          <w:ilvl w:val="0"/>
          <w:numId w:val="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C14593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ข้อมูลทั่วไป</w:t>
      </w:r>
    </w:p>
    <w:p w14:paraId="3C8D3656" w14:textId="77777777" w:rsidR="00982385" w:rsidRPr="0023534C" w:rsidRDefault="00982385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Theme="majorBidi" w:hAnsiTheme="majorBidi" w:cstheme="majorBidi"/>
          <w:b/>
          <w:bCs/>
          <w:sz w:val="24"/>
          <w:szCs w:val="24"/>
        </w:rPr>
      </w:pPr>
    </w:p>
    <w:p w14:paraId="106A4581" w14:textId="59C5EBC1" w:rsidR="006372E7" w:rsidRDefault="006372E7" w:rsidP="00344305">
      <w:pPr>
        <w:spacing w:line="240" w:lineRule="atLeast"/>
        <w:ind w:left="540" w:right="-43"/>
        <w:jc w:val="thaiDistribute"/>
        <w:rPr>
          <w:rFonts w:ascii="Angsana New" w:hAnsi="Angsana New"/>
          <w:spacing w:val="-2"/>
          <w:sz w:val="30"/>
          <w:szCs w:val="30"/>
        </w:rPr>
      </w:pPr>
      <w:r w:rsidRPr="002E0BD6">
        <w:rPr>
          <w:rFonts w:ascii="Angsana New" w:hAnsi="Angsana New"/>
          <w:sz w:val="30"/>
          <w:szCs w:val="30"/>
          <w:cs/>
        </w:rPr>
        <w:t xml:space="preserve">บริษัท </w:t>
      </w:r>
      <w:r>
        <w:rPr>
          <w:rFonts w:ascii="Angsana New" w:hAnsi="Angsana New"/>
          <w:sz w:val="30"/>
          <w:szCs w:val="30"/>
          <w:cs/>
        </w:rPr>
        <w:t>เธียรสุรัตน์</w:t>
      </w:r>
      <w:r w:rsidRPr="002E0BD6">
        <w:rPr>
          <w:rFonts w:ascii="Angsana New" w:hAnsi="Angsana New"/>
          <w:sz w:val="30"/>
          <w:szCs w:val="30"/>
          <w:cs/>
        </w:rPr>
        <w:t xml:space="preserve"> จำกัด (มหาชน) </w:t>
      </w:r>
      <w:r w:rsidRPr="002E0BD6">
        <w:rPr>
          <w:rFonts w:ascii="Angsana New" w:hAnsi="Angsana New"/>
          <w:sz w:val="30"/>
          <w:szCs w:val="30"/>
        </w:rPr>
        <w:t>“</w:t>
      </w:r>
      <w:r w:rsidRPr="002E0BD6">
        <w:rPr>
          <w:rFonts w:ascii="Angsana New" w:hAnsi="Angsana New"/>
          <w:sz w:val="30"/>
          <w:szCs w:val="30"/>
          <w:cs/>
        </w:rPr>
        <w:t>บริษัท</w:t>
      </w:r>
      <w:r w:rsidRPr="002E0BD6">
        <w:rPr>
          <w:rFonts w:ascii="Angsana New" w:hAnsi="Angsana New"/>
          <w:sz w:val="30"/>
          <w:szCs w:val="30"/>
        </w:rPr>
        <w:t xml:space="preserve">” </w:t>
      </w:r>
      <w:r w:rsidRPr="002E0BD6">
        <w:rPr>
          <w:rFonts w:ascii="Angsana New" w:hAnsi="Angsana New"/>
          <w:sz w:val="30"/>
          <w:szCs w:val="30"/>
          <w:cs/>
        </w:rPr>
        <w:t>เป็นนิติบุคคลที่จัดตั้งขึ้นในประเทศไทย</w:t>
      </w:r>
      <w:r w:rsidRPr="002E0BD6">
        <w:rPr>
          <w:rFonts w:ascii="Angsana New" w:hAnsi="Angsana New" w:hint="cs"/>
          <w:sz w:val="30"/>
          <w:szCs w:val="30"/>
          <w:cs/>
        </w:rPr>
        <w:t xml:space="preserve"> </w:t>
      </w:r>
      <w:r w:rsidRPr="002E0BD6">
        <w:rPr>
          <w:rFonts w:ascii="Angsana New" w:hAnsi="Angsana New"/>
          <w:sz w:val="30"/>
          <w:szCs w:val="30"/>
          <w:cs/>
        </w:rPr>
        <w:t>และมีที่อยู</w:t>
      </w:r>
      <w:r>
        <w:rPr>
          <w:rFonts w:ascii="Angsana New" w:hAnsi="Angsana New" w:hint="cs"/>
          <w:sz w:val="30"/>
          <w:szCs w:val="30"/>
          <w:cs/>
        </w:rPr>
        <w:t>่</w:t>
      </w:r>
      <w:r w:rsidRPr="00ED0AB8">
        <w:rPr>
          <w:rFonts w:ascii="Angsana New" w:hAnsi="Angsana New"/>
          <w:spacing w:val="-2"/>
          <w:sz w:val="30"/>
          <w:szCs w:val="30"/>
          <w:cs/>
        </w:rPr>
        <w:t xml:space="preserve">จดทะเบียนตั้งอยู่เลขที่ </w:t>
      </w:r>
      <w:r w:rsidR="00694B12" w:rsidRPr="00694B12">
        <w:rPr>
          <w:rFonts w:ascii="Angsana New" w:hAnsi="Angsana New"/>
          <w:spacing w:val="-2"/>
          <w:sz w:val="30"/>
          <w:szCs w:val="30"/>
        </w:rPr>
        <w:t>43</w:t>
      </w:r>
      <w:r w:rsidRPr="00EC623A">
        <w:rPr>
          <w:rFonts w:ascii="Angsana New" w:hAnsi="Angsana New"/>
          <w:spacing w:val="-2"/>
          <w:sz w:val="30"/>
          <w:szCs w:val="30"/>
          <w:cs/>
        </w:rPr>
        <w:t>/</w:t>
      </w:r>
      <w:r w:rsidR="00694B12" w:rsidRPr="00694B12">
        <w:rPr>
          <w:rFonts w:ascii="Angsana New" w:hAnsi="Angsana New"/>
          <w:spacing w:val="-2"/>
          <w:sz w:val="30"/>
          <w:szCs w:val="30"/>
        </w:rPr>
        <w:t>9</w:t>
      </w:r>
      <w:r w:rsidRPr="00EC623A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EC623A">
        <w:rPr>
          <w:rFonts w:ascii="Angsana New" w:hAnsi="Angsana New" w:hint="cs"/>
          <w:spacing w:val="-2"/>
          <w:sz w:val="30"/>
          <w:szCs w:val="30"/>
          <w:cs/>
        </w:rPr>
        <w:t>หมู่</w:t>
      </w:r>
      <w:r w:rsidRPr="00EC623A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694B12" w:rsidRPr="00694B12">
        <w:rPr>
          <w:rFonts w:ascii="Angsana New" w:hAnsi="Angsana New"/>
          <w:spacing w:val="-2"/>
          <w:sz w:val="30"/>
          <w:szCs w:val="30"/>
        </w:rPr>
        <w:t>7</w:t>
      </w:r>
      <w:r w:rsidRPr="00EC623A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EC623A">
        <w:rPr>
          <w:rFonts w:ascii="Angsana New" w:hAnsi="Angsana New" w:hint="cs"/>
          <w:spacing w:val="-2"/>
          <w:sz w:val="30"/>
          <w:szCs w:val="30"/>
          <w:cs/>
        </w:rPr>
        <w:t>ซอยชูชาติอนุสรณ์</w:t>
      </w:r>
      <w:r w:rsidRPr="00EC623A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694B12" w:rsidRPr="00694B12">
        <w:rPr>
          <w:rFonts w:ascii="Angsana New" w:hAnsi="Angsana New"/>
          <w:spacing w:val="-2"/>
          <w:sz w:val="30"/>
          <w:szCs w:val="30"/>
        </w:rPr>
        <w:t>4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 ตำบล</w:t>
      </w:r>
      <w:r w:rsidRPr="00EC623A">
        <w:rPr>
          <w:rFonts w:ascii="Angsana New" w:hAnsi="Angsana New" w:hint="cs"/>
          <w:spacing w:val="-2"/>
          <w:sz w:val="30"/>
          <w:szCs w:val="30"/>
          <w:cs/>
        </w:rPr>
        <w:t>บางตลาด</w:t>
      </w:r>
      <w:r w:rsidRPr="00EC623A">
        <w:rPr>
          <w:rFonts w:ascii="Angsana New" w:hAnsi="Angsana New"/>
          <w:spacing w:val="-2"/>
          <w:sz w:val="30"/>
          <w:szCs w:val="30"/>
          <w:cs/>
        </w:rPr>
        <w:t xml:space="preserve"> </w:t>
      </w:r>
      <w:r>
        <w:rPr>
          <w:rFonts w:ascii="Angsana New" w:hAnsi="Angsana New" w:hint="cs"/>
          <w:spacing w:val="-2"/>
          <w:sz w:val="30"/>
          <w:szCs w:val="30"/>
          <w:cs/>
        </w:rPr>
        <w:t>อำเภอ</w:t>
      </w:r>
      <w:r w:rsidRPr="00EC623A">
        <w:rPr>
          <w:rFonts w:ascii="Angsana New" w:hAnsi="Angsana New" w:hint="cs"/>
          <w:spacing w:val="-2"/>
          <w:sz w:val="30"/>
          <w:szCs w:val="30"/>
          <w:cs/>
        </w:rPr>
        <w:t>ปากเกร็ด</w:t>
      </w:r>
      <w:r w:rsidRPr="00EC623A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EC623A">
        <w:rPr>
          <w:rFonts w:ascii="Angsana New" w:hAnsi="Angsana New" w:hint="cs"/>
          <w:spacing w:val="-2"/>
          <w:sz w:val="30"/>
          <w:szCs w:val="30"/>
          <w:cs/>
        </w:rPr>
        <w:t>จังหวัดนนทบุรี</w:t>
      </w:r>
    </w:p>
    <w:p w14:paraId="57F92B8C" w14:textId="77777777" w:rsidR="006372E7" w:rsidRPr="0023534C" w:rsidRDefault="006372E7" w:rsidP="00344305">
      <w:pPr>
        <w:spacing w:line="240" w:lineRule="atLeast"/>
        <w:ind w:left="540" w:right="-43"/>
        <w:jc w:val="thaiDistribute"/>
        <w:rPr>
          <w:rFonts w:ascii="Angsana New" w:hAnsi="Angsana New"/>
          <w:spacing w:val="-2"/>
          <w:sz w:val="24"/>
          <w:szCs w:val="24"/>
        </w:rPr>
      </w:pPr>
    </w:p>
    <w:p w14:paraId="0D0870DB" w14:textId="77777777" w:rsidR="006372E7" w:rsidRPr="002C3850" w:rsidRDefault="006372E7" w:rsidP="00344305">
      <w:pPr>
        <w:tabs>
          <w:tab w:val="left" w:pos="540"/>
        </w:tabs>
        <w:ind w:left="540" w:right="-405"/>
        <w:jc w:val="thaiDistribute"/>
        <w:rPr>
          <w:rFonts w:ascii="Angsana New" w:hAnsi="Angsana New"/>
          <w:sz w:val="30"/>
          <w:szCs w:val="30"/>
        </w:rPr>
      </w:pPr>
      <w:r w:rsidRPr="00C51B5B">
        <w:rPr>
          <w:rFonts w:ascii="Angsana New" w:hAnsi="Angsana New"/>
          <w:sz w:val="30"/>
          <w:szCs w:val="30"/>
          <w:cs/>
        </w:rPr>
        <w:t>บริษัทจดทะเบียนกับตลาด</w:t>
      </w:r>
      <w:r w:rsidRPr="002C3850">
        <w:rPr>
          <w:rFonts w:ascii="Angsana New" w:hAnsi="Angsana New"/>
          <w:sz w:val="30"/>
          <w:szCs w:val="30"/>
          <w:cs/>
        </w:rPr>
        <w:t>หลักทรัพย์แห่งประเทศไทยเมื่อเดือน</w:t>
      </w:r>
      <w:r w:rsidRPr="002C3850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Pr="006067C2">
        <w:rPr>
          <w:rFonts w:ascii="Angsana New" w:hAnsi="Angsana New"/>
          <w:sz w:val="30"/>
          <w:szCs w:val="30"/>
        </w:rPr>
        <w:t>2</w:t>
      </w:r>
      <w:r>
        <w:rPr>
          <w:rFonts w:ascii="Angsana New" w:hAnsi="Angsana New"/>
          <w:sz w:val="30"/>
          <w:szCs w:val="30"/>
        </w:rPr>
        <w:t>557</w:t>
      </w:r>
      <w:r w:rsidRPr="002C3850">
        <w:rPr>
          <w:rFonts w:ascii="Angsana New" w:hAnsi="Angsana New"/>
          <w:sz w:val="30"/>
          <w:szCs w:val="30"/>
        </w:rPr>
        <w:t xml:space="preserve"> </w:t>
      </w:r>
    </w:p>
    <w:p w14:paraId="17DE309E" w14:textId="77777777" w:rsidR="006372E7" w:rsidRPr="0023534C" w:rsidRDefault="006372E7" w:rsidP="00344305">
      <w:pPr>
        <w:ind w:left="540"/>
        <w:rPr>
          <w:rFonts w:ascii="Angsana New" w:hAnsi="Angsana New"/>
          <w:sz w:val="24"/>
          <w:szCs w:val="24"/>
          <w:cs/>
        </w:rPr>
      </w:pPr>
    </w:p>
    <w:p w14:paraId="41FBD392" w14:textId="43CF3DFE" w:rsidR="006372E7" w:rsidRPr="002C3850" w:rsidRDefault="006372E7" w:rsidP="00344305">
      <w:pPr>
        <w:tabs>
          <w:tab w:val="left" w:pos="540"/>
        </w:tabs>
        <w:ind w:left="547"/>
        <w:jc w:val="thaiDistribute"/>
        <w:rPr>
          <w:rFonts w:ascii="Angsana New" w:hAnsi="Angsana New"/>
          <w:sz w:val="30"/>
          <w:szCs w:val="30"/>
        </w:rPr>
      </w:pPr>
      <w:r w:rsidRPr="002C3850">
        <w:rPr>
          <w:rFonts w:ascii="Angsana New" w:hAnsi="Angsana New" w:hint="cs"/>
          <w:sz w:val="30"/>
          <w:szCs w:val="30"/>
          <w:cs/>
        </w:rPr>
        <w:t>ผู้ถือหุ้นราย</w:t>
      </w:r>
      <w:r w:rsidRPr="002C3850">
        <w:rPr>
          <w:rFonts w:ascii="Angsana New" w:hAnsi="Angsana New"/>
          <w:sz w:val="30"/>
          <w:szCs w:val="30"/>
          <w:cs/>
        </w:rPr>
        <w:t>ใหญ่ในระหว่าง</w:t>
      </w:r>
      <w:r w:rsidR="00A03D05">
        <w:rPr>
          <w:rFonts w:ascii="Angsana New" w:hAnsi="Angsana New" w:hint="cs"/>
          <w:sz w:val="30"/>
          <w:szCs w:val="30"/>
          <w:cs/>
        </w:rPr>
        <w:t>ปี</w:t>
      </w:r>
      <w:r w:rsidRPr="00A05C91">
        <w:rPr>
          <w:rFonts w:ascii="Angsana New" w:hAnsi="Angsana New" w:hint="cs"/>
          <w:sz w:val="30"/>
          <w:szCs w:val="30"/>
          <w:cs/>
        </w:rPr>
        <w:t>ได้แก่</w:t>
      </w:r>
      <w:r w:rsidRPr="00A05C91">
        <w:rPr>
          <w:rFonts w:ascii="Angsana New" w:hAnsi="Angsana New"/>
          <w:sz w:val="30"/>
          <w:szCs w:val="30"/>
          <w:cs/>
        </w:rPr>
        <w:t xml:space="preserve"> </w:t>
      </w:r>
      <w:r w:rsidRPr="00A05C91">
        <w:rPr>
          <w:rFonts w:ascii="Angsana New" w:hAnsi="Angsana New" w:hint="cs"/>
          <w:sz w:val="30"/>
          <w:szCs w:val="30"/>
          <w:cs/>
        </w:rPr>
        <w:t>ครอบครัวแจ้งอยู่</w:t>
      </w:r>
      <w:r w:rsidRPr="00A05C91">
        <w:rPr>
          <w:rFonts w:ascii="Angsana New" w:hAnsi="Angsana New"/>
          <w:sz w:val="30"/>
          <w:szCs w:val="30"/>
          <w:cs/>
        </w:rPr>
        <w:t xml:space="preserve"> </w:t>
      </w:r>
      <w:r w:rsidRPr="00A05C91">
        <w:rPr>
          <w:rFonts w:ascii="Angsana New" w:hAnsi="Angsana New" w:hint="cs"/>
          <w:sz w:val="30"/>
          <w:szCs w:val="30"/>
          <w:cs/>
        </w:rPr>
        <w:t>และ</w:t>
      </w:r>
      <w:r w:rsidRPr="000658AE">
        <w:rPr>
          <w:rFonts w:ascii="Angsana New" w:hAnsi="Angsana New" w:hint="cs"/>
          <w:sz w:val="30"/>
          <w:szCs w:val="30"/>
          <w:cs/>
        </w:rPr>
        <w:t>ครอบครัววัชร</w:t>
      </w:r>
      <w:r w:rsidRPr="00A05C91">
        <w:rPr>
          <w:rFonts w:ascii="Angsana New" w:hAnsi="Angsana New" w:hint="cs"/>
          <w:sz w:val="30"/>
          <w:szCs w:val="30"/>
          <w:cs/>
        </w:rPr>
        <w:t>ธรรม</w:t>
      </w:r>
      <w:r>
        <w:rPr>
          <w:rFonts w:ascii="Angsana New" w:hAnsi="Angsana New"/>
          <w:sz w:val="30"/>
          <w:szCs w:val="30"/>
        </w:rPr>
        <w:t xml:space="preserve"> </w:t>
      </w:r>
      <w:r w:rsidRPr="00A05C91">
        <w:rPr>
          <w:rFonts w:ascii="Angsana New" w:hAnsi="Angsana New" w:hint="cs"/>
          <w:sz w:val="30"/>
          <w:szCs w:val="30"/>
          <w:cs/>
        </w:rPr>
        <w:t>ซึ่งถือหุ้นในบริษัทรวมประมาณ</w:t>
      </w:r>
      <w:r>
        <w:rPr>
          <w:rFonts w:ascii="Angsana New" w:hAnsi="Angsana New"/>
          <w:sz w:val="30"/>
          <w:szCs w:val="30"/>
        </w:rPr>
        <w:t xml:space="preserve"> </w:t>
      </w:r>
      <w:r w:rsidRPr="00014109">
        <w:rPr>
          <w:rFonts w:ascii="Angsana New" w:hAnsi="Angsana New" w:hint="cs"/>
          <w:sz w:val="30"/>
          <w:szCs w:val="30"/>
          <w:cs/>
        </w:rPr>
        <w:t>ร้อยละ</w:t>
      </w:r>
      <w:r w:rsidRPr="00014109">
        <w:rPr>
          <w:rFonts w:ascii="Angsana New" w:hAnsi="Angsana New"/>
          <w:sz w:val="30"/>
          <w:szCs w:val="30"/>
          <w:cs/>
        </w:rPr>
        <w:t xml:space="preserve"> </w:t>
      </w:r>
      <w:r w:rsidR="00014109" w:rsidRPr="00014109">
        <w:rPr>
          <w:rFonts w:ascii="Angsana New" w:hAnsi="Angsana New"/>
          <w:sz w:val="30"/>
          <w:szCs w:val="30"/>
        </w:rPr>
        <w:t>6</w:t>
      </w:r>
      <w:r w:rsidR="005153C4">
        <w:rPr>
          <w:rFonts w:ascii="Angsana New" w:hAnsi="Angsana New"/>
          <w:sz w:val="30"/>
          <w:szCs w:val="30"/>
        </w:rPr>
        <w:t>1.64</w:t>
      </w:r>
    </w:p>
    <w:p w14:paraId="74F06E63" w14:textId="77777777" w:rsidR="006372E7" w:rsidRPr="0023534C" w:rsidRDefault="006372E7" w:rsidP="00344305">
      <w:pPr>
        <w:ind w:left="540"/>
        <w:jc w:val="thaiDistribute"/>
        <w:rPr>
          <w:rFonts w:ascii="Angsana New" w:hAnsi="Angsana New"/>
          <w:sz w:val="24"/>
          <w:szCs w:val="24"/>
        </w:rPr>
      </w:pPr>
    </w:p>
    <w:p w14:paraId="46C7D0D0" w14:textId="77777777" w:rsidR="006372E7" w:rsidRPr="002C3850" w:rsidRDefault="006372E7" w:rsidP="00344305">
      <w:pPr>
        <w:ind w:left="540"/>
        <w:jc w:val="thaiDistribute"/>
        <w:rPr>
          <w:rFonts w:ascii="Angsana New" w:hAnsi="Angsana New"/>
          <w:spacing w:val="-8"/>
          <w:sz w:val="30"/>
          <w:szCs w:val="30"/>
        </w:rPr>
      </w:pPr>
      <w:r>
        <w:rPr>
          <w:rFonts w:ascii="Angsana New" w:hAnsi="Angsana New" w:hint="cs"/>
          <w:spacing w:val="-8"/>
          <w:sz w:val="30"/>
          <w:szCs w:val="30"/>
          <w:cs/>
        </w:rPr>
        <w:t>กลุ่ม</w:t>
      </w:r>
      <w:r w:rsidRPr="002C3850">
        <w:rPr>
          <w:rFonts w:ascii="Angsana New" w:hAnsi="Angsana New"/>
          <w:spacing w:val="-8"/>
          <w:sz w:val="30"/>
          <w:szCs w:val="30"/>
          <w:cs/>
        </w:rPr>
        <w:t>บริษัทดำเนินธุรกิจหลักเกี่ยวกับ</w:t>
      </w:r>
      <w:r w:rsidRPr="002C3850">
        <w:rPr>
          <w:rFonts w:ascii="Angsana New" w:hAnsi="Angsana New" w:hint="cs"/>
          <w:spacing w:val="-8"/>
          <w:sz w:val="30"/>
          <w:szCs w:val="30"/>
          <w:cs/>
        </w:rPr>
        <w:t>การผลิตและจำหน่ายเครื่องกรองน้ำ</w:t>
      </w:r>
      <w:r w:rsidRPr="002C3850">
        <w:rPr>
          <w:rFonts w:ascii="Angsana New" w:hAnsi="Angsana New"/>
          <w:spacing w:val="-8"/>
          <w:sz w:val="30"/>
          <w:szCs w:val="30"/>
          <w:cs/>
        </w:rPr>
        <w:t xml:space="preserve"> </w:t>
      </w:r>
      <w:r w:rsidRPr="002C3850">
        <w:rPr>
          <w:rFonts w:ascii="Angsana New" w:hAnsi="Angsana New" w:hint="cs"/>
          <w:spacing w:val="-8"/>
          <w:sz w:val="30"/>
          <w:szCs w:val="30"/>
          <w:cs/>
        </w:rPr>
        <w:t>จำหน่ายเครื่องปรับอากาศ เครื่องใช้ไฟฟ้าและอุปกรณ์อื่นๆ</w:t>
      </w:r>
      <w:r w:rsidRPr="002C3850">
        <w:rPr>
          <w:rFonts w:ascii="Angsana New" w:hAnsi="Angsana New"/>
          <w:spacing w:val="-8"/>
          <w:sz w:val="30"/>
          <w:szCs w:val="30"/>
        </w:rPr>
        <w:t xml:space="preserve"> </w:t>
      </w:r>
    </w:p>
    <w:p w14:paraId="7AA29759" w14:textId="77777777" w:rsidR="006372E7" w:rsidRPr="0023534C" w:rsidRDefault="006372E7" w:rsidP="00344305">
      <w:pPr>
        <w:tabs>
          <w:tab w:val="left" w:pos="-3402"/>
          <w:tab w:val="left" w:pos="-3261"/>
          <w:tab w:val="left" w:pos="-3119"/>
        </w:tabs>
        <w:ind w:left="540" w:hanging="540"/>
        <w:jc w:val="thaiDistribute"/>
        <w:rPr>
          <w:rFonts w:ascii="Angsana New" w:hAnsi="Angsana New"/>
          <w:b/>
          <w:bCs/>
          <w:sz w:val="24"/>
          <w:szCs w:val="24"/>
        </w:rPr>
      </w:pPr>
    </w:p>
    <w:p w14:paraId="4A951EBA" w14:textId="67A0DD97" w:rsidR="006372E7" w:rsidRPr="002E0BD6" w:rsidRDefault="006372E7" w:rsidP="00344305">
      <w:pPr>
        <w:tabs>
          <w:tab w:val="left" w:pos="-3261"/>
          <w:tab w:val="left" w:pos="567"/>
        </w:tabs>
        <w:ind w:left="547"/>
        <w:jc w:val="thaiDistribute"/>
        <w:rPr>
          <w:rFonts w:ascii="Angsana New" w:hAnsi="Angsana New"/>
          <w:sz w:val="30"/>
          <w:szCs w:val="30"/>
        </w:rPr>
      </w:pPr>
      <w:r w:rsidRPr="002C3850">
        <w:rPr>
          <w:rFonts w:ascii="Angsana New" w:hAnsi="Angsana New" w:hint="cs"/>
          <w:sz w:val="30"/>
          <w:szCs w:val="30"/>
          <w:cs/>
        </w:rPr>
        <w:t xml:space="preserve">รายละเอียดของบริษัทย่อย </w:t>
      </w:r>
      <w:r w:rsidRPr="00174933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Pr="00174933">
        <w:rPr>
          <w:rFonts w:ascii="Angsana New" w:hAnsi="Angsana New"/>
          <w:sz w:val="30"/>
          <w:szCs w:val="30"/>
        </w:rPr>
        <w:t>3</w:t>
      </w:r>
      <w:r>
        <w:rPr>
          <w:rFonts w:ascii="Angsana New" w:hAnsi="Angsana New"/>
          <w:sz w:val="30"/>
          <w:szCs w:val="30"/>
        </w:rPr>
        <w:t>1</w:t>
      </w:r>
      <w:r w:rsidRPr="00174933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ธันวาคม</w:t>
      </w:r>
      <w:r w:rsidRPr="00174933">
        <w:rPr>
          <w:rFonts w:ascii="Angsana New" w:hAnsi="Angsana New" w:hint="cs"/>
          <w:sz w:val="30"/>
          <w:szCs w:val="30"/>
          <w:cs/>
        </w:rPr>
        <w:t xml:space="preserve"> </w:t>
      </w:r>
      <w:r w:rsidRPr="00174933">
        <w:rPr>
          <w:rFonts w:ascii="Angsana New" w:hAnsi="Angsana New"/>
          <w:sz w:val="30"/>
          <w:szCs w:val="30"/>
        </w:rPr>
        <w:t>256</w:t>
      </w:r>
      <w:r w:rsidR="00B55A06">
        <w:rPr>
          <w:rFonts w:ascii="Angsana New" w:hAnsi="Angsana New"/>
          <w:sz w:val="30"/>
          <w:szCs w:val="30"/>
        </w:rPr>
        <w:t>3</w:t>
      </w:r>
      <w:r w:rsidRPr="002C3850">
        <w:rPr>
          <w:rFonts w:ascii="Angsana New" w:hAnsi="Angsana New"/>
          <w:sz w:val="30"/>
          <w:szCs w:val="30"/>
        </w:rPr>
        <w:t xml:space="preserve"> </w:t>
      </w:r>
      <w:r w:rsidRPr="002C3850">
        <w:rPr>
          <w:rFonts w:ascii="Angsana New" w:hAnsi="Angsana New" w:hint="cs"/>
          <w:sz w:val="30"/>
          <w:szCs w:val="30"/>
          <w:cs/>
        </w:rPr>
        <w:t xml:space="preserve">และ </w:t>
      </w:r>
      <w:r w:rsidR="00B55A06">
        <w:rPr>
          <w:rFonts w:ascii="Angsana New" w:hAnsi="Angsana New"/>
          <w:sz w:val="30"/>
          <w:szCs w:val="30"/>
        </w:rPr>
        <w:t>2562</w:t>
      </w:r>
      <w:r w:rsidRPr="002C3850">
        <w:rPr>
          <w:rFonts w:ascii="Angsana New" w:hAnsi="Angsana New"/>
          <w:sz w:val="30"/>
          <w:szCs w:val="30"/>
        </w:rPr>
        <w:t xml:space="preserve"> </w:t>
      </w:r>
      <w:r w:rsidRPr="002C3850">
        <w:rPr>
          <w:rFonts w:ascii="Angsana New" w:hAnsi="Angsana New" w:hint="cs"/>
          <w:sz w:val="30"/>
          <w:szCs w:val="30"/>
          <w:cs/>
        </w:rPr>
        <w:t>ได้เปิดเผยไว้ในหมายเหตุ</w:t>
      </w:r>
      <w:r w:rsidR="00B41D7B">
        <w:rPr>
          <w:rFonts w:ascii="Angsana New" w:hAnsi="Angsana New" w:hint="cs"/>
          <w:sz w:val="30"/>
          <w:szCs w:val="30"/>
          <w:cs/>
        </w:rPr>
        <w:t xml:space="preserve">ข้อ </w:t>
      </w:r>
      <w:r w:rsidR="002066CB">
        <w:rPr>
          <w:rFonts w:ascii="Angsana New" w:hAnsi="Angsana New"/>
          <w:sz w:val="30"/>
          <w:szCs w:val="30"/>
        </w:rPr>
        <w:t>10</w:t>
      </w:r>
    </w:p>
    <w:p w14:paraId="55C8A6E7" w14:textId="77777777" w:rsidR="000D47B5" w:rsidRPr="0023534C" w:rsidRDefault="000D47B5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0DB7C3E3" w14:textId="77777777" w:rsidR="00243549" w:rsidRPr="00C14593" w:rsidRDefault="00243549" w:rsidP="00344305">
      <w:pPr>
        <w:pStyle w:val="ListParagraph"/>
        <w:numPr>
          <w:ilvl w:val="0"/>
          <w:numId w:val="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 w:hanging="540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C14593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 xml:space="preserve">เกณฑ์การจัดทำงบการเงิน </w:t>
      </w:r>
    </w:p>
    <w:p w14:paraId="5DE29861" w14:textId="77777777" w:rsidR="00243549" w:rsidRPr="0023534C" w:rsidRDefault="00243549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Theme="majorBidi" w:hAnsiTheme="majorBidi" w:cstheme="majorBidi"/>
          <w:sz w:val="24"/>
          <w:szCs w:val="24"/>
        </w:rPr>
      </w:pPr>
    </w:p>
    <w:p w14:paraId="58FCB4ED" w14:textId="77777777" w:rsidR="009F63F4" w:rsidRPr="00C14593" w:rsidRDefault="009F63F4" w:rsidP="00344305">
      <w:pPr>
        <w:pStyle w:val="BodyText2"/>
        <w:numPr>
          <w:ilvl w:val="1"/>
          <w:numId w:val="4"/>
        </w:numPr>
        <w:tabs>
          <w:tab w:val="clear" w:pos="518"/>
        </w:tabs>
        <w:ind w:left="54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C14593">
        <w:rPr>
          <w:rFonts w:asciiTheme="majorBidi" w:hAnsiTheme="majorBidi" w:cstheme="majorBidi"/>
          <w:i/>
          <w:iCs/>
          <w:sz w:val="30"/>
          <w:szCs w:val="30"/>
          <w:cs/>
        </w:rPr>
        <w:t>เกณฑ์การถือปฏิบัติ</w:t>
      </w:r>
    </w:p>
    <w:p w14:paraId="71B5D351" w14:textId="77777777" w:rsidR="009F63F4" w:rsidRPr="0023534C" w:rsidRDefault="009F63F4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Theme="majorBidi" w:hAnsiTheme="majorBidi" w:cstheme="majorBidi"/>
          <w:sz w:val="24"/>
          <w:szCs w:val="24"/>
        </w:rPr>
      </w:pPr>
    </w:p>
    <w:p w14:paraId="6778C7DB" w14:textId="77777777" w:rsidR="00D10B03" w:rsidRDefault="007A73B0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623946">
        <w:rPr>
          <w:rFonts w:asciiTheme="majorBidi" w:hAnsiTheme="majorBidi" w:cstheme="majorBidi"/>
          <w:sz w:val="30"/>
          <w:szCs w:val="30"/>
          <w:cs/>
        </w:rPr>
        <w:t>งบการเงินนี้จัดทำขึ้นตามมาตรฐานการรายงานทางการเงิน รวมถึงแนวปฏิบัติทางการบัญชีที่ประกาศใช้โดย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      </w:t>
      </w:r>
      <w:r w:rsidRPr="00623946">
        <w:rPr>
          <w:rFonts w:asciiTheme="majorBidi" w:hAnsiTheme="majorBidi" w:cstheme="majorBidi"/>
          <w:sz w:val="30"/>
          <w:szCs w:val="30"/>
          <w:cs/>
        </w:rPr>
        <w:t>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</w:p>
    <w:p w14:paraId="1F97F919" w14:textId="77777777" w:rsidR="007A73B0" w:rsidRPr="0023534C" w:rsidRDefault="007A73B0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Theme="majorBidi" w:hAnsiTheme="majorBidi" w:cstheme="majorBidi"/>
          <w:sz w:val="24"/>
          <w:szCs w:val="24"/>
        </w:rPr>
      </w:pPr>
    </w:p>
    <w:p w14:paraId="43A51B66" w14:textId="344B4E69" w:rsidR="002066CB" w:rsidRPr="00757298" w:rsidRDefault="007A73B0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757298">
        <w:rPr>
          <w:rFonts w:asciiTheme="majorBidi" w:hAnsiTheme="majorBidi" w:cstheme="majorBidi"/>
          <w:spacing w:val="-2"/>
          <w:sz w:val="30"/>
          <w:szCs w:val="30"/>
          <w:cs/>
        </w:rPr>
        <w:t>มาตรฐานการรายงานทางการเงินหลายฉบับได้มีการออกและปรับปรุงใหม่ซึ่งมีผลบังคับใช้ตั้งแต่รอบระยะเวลาบัญชี</w:t>
      </w:r>
      <w:r w:rsidRPr="00757298">
        <w:rPr>
          <w:rFonts w:asciiTheme="majorBidi" w:hAnsiTheme="majorBidi" w:cstheme="majorBidi"/>
          <w:sz w:val="30"/>
          <w:szCs w:val="30"/>
          <w:cs/>
        </w:rPr>
        <w:t>ที่เริ่มในหรือหลังวันที่</w:t>
      </w:r>
      <w:r w:rsidRPr="00757298">
        <w:rPr>
          <w:rFonts w:asciiTheme="majorBidi" w:hAnsiTheme="majorBidi" w:cstheme="majorBidi"/>
          <w:sz w:val="30"/>
          <w:szCs w:val="30"/>
          <w:rtl/>
          <w:cs/>
        </w:rPr>
        <w:t xml:space="preserve">1 </w:t>
      </w:r>
      <w:r w:rsidRPr="00757298">
        <w:rPr>
          <w:rFonts w:asciiTheme="majorBidi" w:hAnsiTheme="majorBidi" w:cstheme="majorBidi"/>
          <w:sz w:val="30"/>
          <w:szCs w:val="30"/>
        </w:rPr>
        <w:t xml:space="preserve"> </w:t>
      </w:r>
      <w:r w:rsidRPr="00757298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Pr="00757298">
        <w:rPr>
          <w:rFonts w:asciiTheme="majorBidi" w:hAnsiTheme="majorBidi" w:cstheme="majorBidi"/>
          <w:sz w:val="30"/>
          <w:szCs w:val="30"/>
        </w:rPr>
        <w:t>256</w:t>
      </w:r>
      <w:r w:rsidR="006517CC" w:rsidRPr="00757298">
        <w:rPr>
          <w:rFonts w:asciiTheme="majorBidi" w:hAnsiTheme="majorBidi" w:cstheme="majorBidi"/>
          <w:sz w:val="30"/>
          <w:szCs w:val="30"/>
        </w:rPr>
        <w:t>3</w:t>
      </w:r>
      <w:r w:rsidRPr="00757298">
        <w:rPr>
          <w:rFonts w:asciiTheme="majorBidi" w:hAnsiTheme="majorBidi" w:cstheme="majorBidi"/>
          <w:sz w:val="30"/>
          <w:szCs w:val="30"/>
          <w:cs/>
        </w:rPr>
        <w:t xml:space="preserve"> การถือปฏิบัติตามมาตรฐานการรายงานทางการเงินที่ออกและปรับปรุงใหม่นั้น มีผลให้เกิดการเปลี่ยนแปลงนโยบายการบัญชีของ</w:t>
      </w:r>
      <w:r w:rsidRPr="00757298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="003D7CB9" w:rsidRPr="00757298">
        <w:rPr>
          <w:rFonts w:asciiTheme="majorBidi" w:hAnsiTheme="majorBidi" w:cstheme="majorBidi" w:hint="cs"/>
          <w:sz w:val="30"/>
          <w:szCs w:val="30"/>
          <w:cs/>
        </w:rPr>
        <w:t xml:space="preserve"> </w:t>
      </w:r>
    </w:p>
    <w:p w14:paraId="473B78EA" w14:textId="77777777" w:rsidR="002066CB" w:rsidRPr="00757298" w:rsidRDefault="002066CB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243BF413" w14:textId="4A395436" w:rsidR="006E565B" w:rsidRDefault="006517CC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Theme="majorBidi" w:hAnsiTheme="majorBidi"/>
          <w:sz w:val="30"/>
          <w:szCs w:val="30"/>
        </w:rPr>
      </w:pPr>
      <w:r w:rsidRPr="00757298">
        <w:rPr>
          <w:rFonts w:asciiTheme="majorBidi" w:hAnsiTheme="majorBidi"/>
          <w:sz w:val="30"/>
          <w:szCs w:val="30"/>
          <w:cs/>
        </w:rPr>
        <w:t>กลุ่มบริษัท</w:t>
      </w:r>
      <w:r w:rsidR="00464A54">
        <w:rPr>
          <w:rFonts w:asciiTheme="majorBidi" w:hAnsiTheme="majorBidi" w:hint="cs"/>
          <w:sz w:val="30"/>
          <w:szCs w:val="30"/>
          <w:cs/>
        </w:rPr>
        <w:t>และบริษัท</w:t>
      </w:r>
      <w:r w:rsidRPr="00757298">
        <w:rPr>
          <w:rFonts w:asciiTheme="majorBidi" w:hAnsiTheme="majorBidi"/>
          <w:sz w:val="30"/>
          <w:szCs w:val="30"/>
          <w:cs/>
        </w:rPr>
        <w:t>ถือปฏิบัติตามมาตรฐานการรายงานทางการเงินกลุ่มเครื่องมือทางการเงิน ซึ่งประกอบด้วยมาตรฐานการรายงานทางการเงิน ฉบับที่</w:t>
      </w:r>
      <w:r w:rsidR="00464A54">
        <w:rPr>
          <w:rFonts w:asciiTheme="majorBidi" w:hAnsiTheme="majorBidi"/>
          <w:sz w:val="30"/>
          <w:szCs w:val="30"/>
        </w:rPr>
        <w:t xml:space="preserve"> </w:t>
      </w:r>
      <w:r w:rsidR="005A6F2E">
        <w:rPr>
          <w:rFonts w:asciiTheme="majorBidi" w:hAnsiTheme="majorBidi"/>
          <w:sz w:val="30"/>
          <w:szCs w:val="30"/>
        </w:rPr>
        <w:t>9</w:t>
      </w:r>
      <w:r w:rsidR="00464A54">
        <w:rPr>
          <w:rFonts w:asciiTheme="majorBidi" w:hAnsiTheme="majorBidi"/>
          <w:sz w:val="30"/>
          <w:szCs w:val="30"/>
        </w:rPr>
        <w:t xml:space="preserve"> </w:t>
      </w:r>
      <w:r w:rsidRPr="00757298">
        <w:rPr>
          <w:rFonts w:asciiTheme="majorBidi" w:hAnsiTheme="majorBidi"/>
          <w:sz w:val="30"/>
          <w:szCs w:val="30"/>
          <w:cs/>
        </w:rPr>
        <w:t xml:space="preserve">เรื่อง </w:t>
      </w:r>
      <w:r w:rsidRPr="00757298">
        <w:rPr>
          <w:rFonts w:asciiTheme="majorBidi" w:hAnsiTheme="majorBidi"/>
          <w:i/>
          <w:iCs/>
          <w:sz w:val="30"/>
          <w:szCs w:val="30"/>
          <w:cs/>
        </w:rPr>
        <w:t>เครื่องมือทางการเงิน</w:t>
      </w:r>
      <w:r w:rsidRPr="00757298">
        <w:rPr>
          <w:rFonts w:asciiTheme="majorBidi" w:hAnsiTheme="majorBidi"/>
          <w:sz w:val="30"/>
          <w:szCs w:val="30"/>
          <w:cs/>
        </w:rPr>
        <w:t xml:space="preserve"> (</w:t>
      </w:r>
      <w:r w:rsidRPr="00757298">
        <w:rPr>
          <w:rFonts w:asciiTheme="majorBidi" w:hAnsiTheme="majorBidi" w:cstheme="majorBidi"/>
          <w:sz w:val="30"/>
          <w:szCs w:val="30"/>
        </w:rPr>
        <w:t xml:space="preserve">TFRS </w:t>
      </w:r>
      <w:r w:rsidR="00865AD7">
        <w:rPr>
          <w:rFonts w:asciiTheme="majorBidi" w:hAnsiTheme="majorBidi"/>
          <w:sz w:val="30"/>
          <w:szCs w:val="30"/>
        </w:rPr>
        <w:t>9</w:t>
      </w:r>
      <w:r w:rsidRPr="00757298">
        <w:rPr>
          <w:rFonts w:asciiTheme="majorBidi" w:hAnsiTheme="majorBidi"/>
          <w:sz w:val="30"/>
          <w:szCs w:val="30"/>
          <w:cs/>
        </w:rPr>
        <w:t xml:space="preserve">) รวมถึงมาตรฐานและการตีความมาตรฐานที่เกี่ยวข้อง และมาตรฐานการรายงานทางการเงิน ฉบับที่ </w:t>
      </w:r>
      <w:r w:rsidR="00865AD7">
        <w:rPr>
          <w:rFonts w:asciiTheme="majorBidi" w:hAnsiTheme="majorBidi"/>
          <w:sz w:val="30"/>
          <w:szCs w:val="30"/>
        </w:rPr>
        <w:t>16</w:t>
      </w:r>
      <w:r w:rsidRPr="00757298">
        <w:rPr>
          <w:rFonts w:asciiTheme="majorBidi" w:hAnsiTheme="majorBidi"/>
          <w:sz w:val="30"/>
          <w:szCs w:val="30"/>
          <w:cs/>
        </w:rPr>
        <w:t xml:space="preserve"> เรื่อง </w:t>
      </w:r>
      <w:r w:rsidRPr="00757298">
        <w:rPr>
          <w:rFonts w:asciiTheme="majorBidi" w:hAnsiTheme="majorBidi"/>
          <w:i/>
          <w:iCs/>
          <w:sz w:val="30"/>
          <w:szCs w:val="30"/>
          <w:cs/>
        </w:rPr>
        <w:t>สัญญาเช่า</w:t>
      </w:r>
      <w:r w:rsidRPr="00757298">
        <w:rPr>
          <w:rFonts w:asciiTheme="majorBidi" w:hAnsiTheme="majorBidi"/>
          <w:sz w:val="30"/>
          <w:szCs w:val="30"/>
          <w:cs/>
        </w:rPr>
        <w:t xml:space="preserve"> (</w:t>
      </w:r>
      <w:r w:rsidRPr="00757298">
        <w:rPr>
          <w:rFonts w:asciiTheme="majorBidi" w:hAnsiTheme="majorBidi" w:cstheme="majorBidi"/>
          <w:sz w:val="30"/>
          <w:szCs w:val="30"/>
        </w:rPr>
        <w:t xml:space="preserve">TFRS </w:t>
      </w:r>
      <w:r w:rsidR="00865AD7">
        <w:rPr>
          <w:rFonts w:asciiTheme="majorBidi" w:hAnsiTheme="majorBidi"/>
          <w:sz w:val="30"/>
          <w:szCs w:val="30"/>
        </w:rPr>
        <w:t>16</w:t>
      </w:r>
      <w:r w:rsidRPr="00757298">
        <w:rPr>
          <w:rFonts w:asciiTheme="majorBidi" w:hAnsiTheme="majorBidi"/>
          <w:sz w:val="30"/>
          <w:szCs w:val="30"/>
          <w:cs/>
        </w:rPr>
        <w:t xml:space="preserve">) เป็นครั้งแรกซึ่งได้เปิดเผยผลกระทบจากการเปลี่ยนแปลงนโยบายการบัญชีไว้ในหมายเหตุข้อ </w:t>
      </w:r>
      <w:r w:rsidR="00694B12" w:rsidRPr="00694B12">
        <w:rPr>
          <w:rFonts w:asciiTheme="majorBidi" w:hAnsiTheme="majorBidi"/>
          <w:sz w:val="30"/>
          <w:szCs w:val="30"/>
        </w:rPr>
        <w:t>3</w:t>
      </w:r>
    </w:p>
    <w:p w14:paraId="37B08909" w14:textId="7991CC86" w:rsidR="004D0FC0" w:rsidRPr="00757298" w:rsidRDefault="004D0FC0" w:rsidP="004D0F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/>
          <w:sz w:val="30"/>
          <w:szCs w:val="30"/>
        </w:rPr>
      </w:pPr>
      <w:r w:rsidRPr="00757298">
        <w:rPr>
          <w:rFonts w:asciiTheme="majorBidi" w:hAnsiTheme="majorBidi"/>
          <w:sz w:val="30"/>
          <w:szCs w:val="30"/>
          <w:cs/>
        </w:rPr>
        <w:lastRenderedPageBreak/>
        <w:t>นอกจากนี้</w:t>
      </w:r>
      <w:r w:rsidRPr="00757298">
        <w:rPr>
          <w:rFonts w:asciiTheme="majorBidi" w:hAnsiTheme="majorBidi" w:hint="cs"/>
          <w:sz w:val="30"/>
          <w:szCs w:val="30"/>
          <w:cs/>
        </w:rPr>
        <w:t>กลุ่ม</w:t>
      </w:r>
      <w:r w:rsidRPr="00757298">
        <w:rPr>
          <w:rFonts w:asciiTheme="majorBidi" w:hAnsiTheme="majorBidi"/>
          <w:sz w:val="30"/>
          <w:szCs w:val="30"/>
          <w:cs/>
        </w:rPr>
        <w:t>บริษัท</w:t>
      </w:r>
      <w:r w:rsidR="008D1C4A">
        <w:rPr>
          <w:rFonts w:asciiTheme="majorBidi" w:hAnsiTheme="majorBidi" w:hint="cs"/>
          <w:sz w:val="30"/>
          <w:szCs w:val="30"/>
          <w:cs/>
        </w:rPr>
        <w:t>และบริษัท</w:t>
      </w:r>
      <w:r w:rsidRPr="00757298">
        <w:rPr>
          <w:rFonts w:asciiTheme="majorBidi" w:hAnsiTheme="majorBidi"/>
          <w:sz w:val="30"/>
          <w:szCs w:val="30"/>
          <w:cs/>
        </w:rPr>
        <w:t>ไม่ได้นำมาตรฐานการรายงานทางการเงินที่ออกและปรับปรุงใหม่ซึ่งยังไม่มีผลบังคับใช้ในงวดปัจจุบันมาถือปฏิบัติในการจัดทำงบการเงินนี้ก่อนวันที่มีผลบังคับใช้</w:t>
      </w:r>
      <w:r w:rsidRPr="00757298">
        <w:rPr>
          <w:rFonts w:asciiTheme="majorBidi" w:hAnsiTheme="majorBidi"/>
          <w:sz w:val="30"/>
          <w:szCs w:val="30"/>
        </w:rPr>
        <w:t xml:space="preserve"> </w:t>
      </w:r>
      <w:r w:rsidRPr="00757298">
        <w:rPr>
          <w:rFonts w:asciiTheme="majorBidi" w:hAnsiTheme="majorBidi"/>
          <w:sz w:val="30"/>
          <w:szCs w:val="30"/>
          <w:cs/>
        </w:rPr>
        <w:t>กลุ่มบริษัทได้ประเมินผลกระทบที่อาจเกิดขึ้นต่องบการเงินจากการถือปฏิบัติตามมาตรฐานการรายงานทางการเงินที่ออกและปรับปรุงใหม่เหล่านี้ ซึ่งคาดว่าไม่มีผลกระทบที่มีสาระสำคัญต่องบการเงินในงวดที่ถือปฏิบัติ</w:t>
      </w:r>
    </w:p>
    <w:p w14:paraId="39601FCB" w14:textId="77777777" w:rsidR="004D0FC0" w:rsidRPr="004412B0" w:rsidRDefault="004D0FC0" w:rsidP="00332C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24"/>
          <w:szCs w:val="24"/>
        </w:rPr>
      </w:pPr>
    </w:p>
    <w:p w14:paraId="7FAB6733" w14:textId="77777777" w:rsidR="009F63F4" w:rsidRPr="00C14593" w:rsidRDefault="009F63F4" w:rsidP="00344305">
      <w:pPr>
        <w:pStyle w:val="BodyText2"/>
        <w:numPr>
          <w:ilvl w:val="1"/>
          <w:numId w:val="4"/>
        </w:numPr>
        <w:tabs>
          <w:tab w:val="clear" w:pos="518"/>
        </w:tabs>
        <w:ind w:left="54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C14593">
        <w:rPr>
          <w:rFonts w:asciiTheme="majorBidi" w:hAnsiTheme="majorBidi" w:cstheme="majorBidi"/>
          <w:i/>
          <w:iCs/>
          <w:sz w:val="30"/>
          <w:szCs w:val="30"/>
          <w:cs/>
        </w:rPr>
        <w:t>สกุลเงินที่ใช้ในการดำเนินงานและนำเสนองบการเงิน</w:t>
      </w:r>
    </w:p>
    <w:p w14:paraId="6DA3101A" w14:textId="77777777" w:rsidR="009F63F4" w:rsidRPr="0023534C" w:rsidRDefault="009F63F4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585E073A" w14:textId="1709EB0A" w:rsidR="006F4F1A" w:rsidRDefault="009F63F4" w:rsidP="004F69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14593">
        <w:rPr>
          <w:rFonts w:asciiTheme="majorBidi" w:hAnsiTheme="majorBidi" w:cstheme="majorBidi"/>
          <w:sz w:val="30"/>
          <w:szCs w:val="30"/>
          <w:cs/>
        </w:rPr>
        <w:t>งบการเงินนี้</w:t>
      </w:r>
      <w:r w:rsidR="002B33DF">
        <w:rPr>
          <w:rFonts w:asciiTheme="majorBidi" w:hAnsiTheme="majorBidi" w:cstheme="majorBidi" w:hint="cs"/>
          <w:sz w:val="30"/>
          <w:szCs w:val="30"/>
          <w:cs/>
        </w:rPr>
        <w:t>นำเสนอ</w:t>
      </w:r>
      <w:r w:rsidRPr="00C14593">
        <w:rPr>
          <w:rFonts w:asciiTheme="majorBidi" w:hAnsiTheme="majorBidi" w:cstheme="majorBidi"/>
          <w:sz w:val="30"/>
          <w:szCs w:val="30"/>
          <w:cs/>
        </w:rPr>
        <w:t xml:space="preserve">เป็นเงินบาทซึ่งเป็นสกุลเงินที่ใช้ในการดำเนินงานของบริษัท </w:t>
      </w:r>
      <w:r w:rsidR="004F6914" w:rsidRPr="004F6914">
        <w:rPr>
          <w:rFonts w:asciiTheme="majorBidi" w:hAnsiTheme="majorBidi" w:cstheme="majorBidi"/>
          <w:sz w:val="30"/>
          <w:szCs w:val="30"/>
          <w:cs/>
        </w:rPr>
        <w:t>ข</w:t>
      </w:r>
      <w:r w:rsidR="004F6914">
        <w:rPr>
          <w:rFonts w:asciiTheme="majorBidi" w:hAnsiTheme="majorBidi" w:cstheme="majorBidi" w:hint="cs"/>
          <w:sz w:val="30"/>
          <w:szCs w:val="30"/>
          <w:cs/>
        </w:rPr>
        <w:t>้อ</w:t>
      </w:r>
      <w:r w:rsidR="004F6914" w:rsidRPr="004F6914">
        <w:rPr>
          <w:rFonts w:asciiTheme="majorBidi" w:hAnsiTheme="majorBidi" w:cstheme="majorBidi"/>
          <w:sz w:val="30"/>
          <w:szCs w:val="30"/>
          <w:cs/>
        </w:rPr>
        <w:t>มูลทางการเงิน</w:t>
      </w:r>
      <w:r w:rsidR="004F6914">
        <w:rPr>
          <w:rFonts w:asciiTheme="majorBidi" w:hAnsiTheme="majorBidi" w:cstheme="majorBidi" w:hint="cs"/>
          <w:sz w:val="30"/>
          <w:szCs w:val="30"/>
          <w:cs/>
        </w:rPr>
        <w:t>ทั้ง</w:t>
      </w:r>
      <w:r w:rsidR="004F6914" w:rsidRPr="004F6914">
        <w:rPr>
          <w:rFonts w:asciiTheme="majorBidi" w:hAnsiTheme="majorBidi" w:cstheme="majorBidi"/>
          <w:sz w:val="30"/>
          <w:szCs w:val="30"/>
          <w:cs/>
        </w:rPr>
        <w:t>หมดมีการปัดเศษเพื่อให</w:t>
      </w:r>
      <w:r w:rsidR="004F6914">
        <w:rPr>
          <w:rFonts w:asciiTheme="majorBidi" w:hAnsiTheme="majorBidi" w:cstheme="majorBidi" w:hint="cs"/>
          <w:sz w:val="30"/>
          <w:szCs w:val="30"/>
          <w:cs/>
        </w:rPr>
        <w:t>้แ</w:t>
      </w:r>
      <w:r w:rsidR="004F6914" w:rsidRPr="004F6914">
        <w:rPr>
          <w:rFonts w:asciiTheme="majorBidi" w:hAnsiTheme="majorBidi" w:cstheme="majorBidi"/>
          <w:sz w:val="30"/>
          <w:szCs w:val="30"/>
          <w:cs/>
        </w:rPr>
        <w:t>สดงเป็นหล</w:t>
      </w:r>
      <w:r w:rsidR="004F6914">
        <w:rPr>
          <w:rFonts w:asciiTheme="majorBidi" w:hAnsiTheme="majorBidi" w:cstheme="majorBidi" w:hint="cs"/>
          <w:sz w:val="30"/>
          <w:szCs w:val="30"/>
          <w:cs/>
        </w:rPr>
        <w:t>ัก</w:t>
      </w:r>
      <w:r w:rsidR="004F6914" w:rsidRPr="004F6914">
        <w:rPr>
          <w:rFonts w:asciiTheme="majorBidi" w:hAnsiTheme="majorBidi" w:cstheme="majorBidi"/>
          <w:sz w:val="30"/>
          <w:szCs w:val="30"/>
          <w:cs/>
        </w:rPr>
        <w:t>พ</w:t>
      </w:r>
      <w:r w:rsidR="004F6914">
        <w:rPr>
          <w:rFonts w:asciiTheme="majorBidi" w:hAnsiTheme="majorBidi" w:cstheme="majorBidi" w:hint="cs"/>
          <w:sz w:val="30"/>
          <w:szCs w:val="30"/>
          <w:cs/>
        </w:rPr>
        <w:t>ัน</w:t>
      </w:r>
      <w:r w:rsidR="004F6914" w:rsidRPr="004F6914">
        <w:rPr>
          <w:rFonts w:asciiTheme="majorBidi" w:hAnsiTheme="majorBidi" w:cstheme="majorBidi"/>
          <w:sz w:val="30"/>
          <w:szCs w:val="30"/>
          <w:cs/>
        </w:rPr>
        <w:t>บาท ยกเว</w:t>
      </w:r>
      <w:r w:rsidR="004F6914">
        <w:rPr>
          <w:rFonts w:asciiTheme="majorBidi" w:hAnsiTheme="majorBidi" w:cstheme="majorBidi" w:hint="cs"/>
          <w:sz w:val="30"/>
          <w:szCs w:val="30"/>
          <w:cs/>
        </w:rPr>
        <w:t>้น</w:t>
      </w:r>
      <w:r w:rsidR="004F6914" w:rsidRPr="004F6914">
        <w:rPr>
          <w:rFonts w:asciiTheme="majorBidi" w:hAnsiTheme="majorBidi" w:cstheme="majorBidi"/>
          <w:sz w:val="30"/>
          <w:szCs w:val="30"/>
          <w:cs/>
        </w:rPr>
        <w:t>ที่ระบุไ</w:t>
      </w:r>
      <w:r w:rsidR="004F6914">
        <w:rPr>
          <w:rFonts w:asciiTheme="majorBidi" w:hAnsiTheme="majorBidi" w:cstheme="majorBidi" w:hint="cs"/>
          <w:sz w:val="30"/>
          <w:szCs w:val="30"/>
          <w:cs/>
        </w:rPr>
        <w:t>ว้เ</w:t>
      </w:r>
      <w:r w:rsidR="004F6914" w:rsidRPr="004F6914">
        <w:rPr>
          <w:rFonts w:asciiTheme="majorBidi" w:hAnsiTheme="majorBidi" w:cstheme="majorBidi"/>
          <w:sz w:val="30"/>
          <w:szCs w:val="30"/>
          <w:cs/>
        </w:rPr>
        <w:t>ป็นอ</w:t>
      </w:r>
      <w:r w:rsidR="004F6914">
        <w:rPr>
          <w:rFonts w:asciiTheme="majorBidi" w:hAnsiTheme="majorBidi" w:cstheme="majorBidi" w:hint="cs"/>
          <w:sz w:val="30"/>
          <w:szCs w:val="30"/>
          <w:cs/>
        </w:rPr>
        <w:t>ย่า</w:t>
      </w:r>
      <w:r w:rsidR="004F6914" w:rsidRPr="004F6914">
        <w:rPr>
          <w:rFonts w:asciiTheme="majorBidi" w:hAnsiTheme="majorBidi" w:cstheme="majorBidi"/>
          <w:sz w:val="30"/>
          <w:szCs w:val="30"/>
          <w:cs/>
        </w:rPr>
        <w:t>งอื่น</w:t>
      </w:r>
    </w:p>
    <w:p w14:paraId="728A8D63" w14:textId="77777777" w:rsidR="004F6914" w:rsidRPr="004412B0" w:rsidRDefault="004F6914" w:rsidP="004F69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2A481323" w14:textId="77777777" w:rsidR="009F63F4" w:rsidRPr="00C14593" w:rsidRDefault="009F63F4" w:rsidP="00344305">
      <w:pPr>
        <w:pStyle w:val="BodyText2"/>
        <w:numPr>
          <w:ilvl w:val="1"/>
          <w:numId w:val="4"/>
        </w:numPr>
        <w:tabs>
          <w:tab w:val="clear" w:pos="518"/>
        </w:tabs>
        <w:ind w:left="547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C14593">
        <w:rPr>
          <w:rFonts w:asciiTheme="majorBidi" w:hAnsiTheme="majorBidi" w:cstheme="majorBidi"/>
          <w:i/>
          <w:iCs/>
          <w:sz w:val="30"/>
          <w:szCs w:val="30"/>
          <w:cs/>
        </w:rPr>
        <w:t>การใช้วิจารณญาณและประมาณการ</w:t>
      </w:r>
    </w:p>
    <w:p w14:paraId="2A13021A" w14:textId="77777777" w:rsidR="009F63F4" w:rsidRPr="0023534C" w:rsidRDefault="009F63F4" w:rsidP="00344305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364477DD" w14:textId="187B345B" w:rsidR="00C14593" w:rsidRDefault="00AE12C0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23946">
        <w:rPr>
          <w:rFonts w:asciiTheme="majorBidi" w:hAnsiTheme="majorBidi" w:cstheme="majorBidi"/>
          <w:sz w:val="30"/>
          <w:szCs w:val="30"/>
          <w:cs/>
        </w:rPr>
        <w:t>ในการจัดทำงบการเงินให้เป็นไปตาม</w:t>
      </w:r>
      <w:r w:rsidRPr="00AE12C0">
        <w:rPr>
          <w:rFonts w:asciiTheme="majorBidi" w:hAnsiTheme="majorBidi" w:cstheme="majorBidi"/>
          <w:sz w:val="30"/>
          <w:szCs w:val="30"/>
          <w:cs/>
        </w:rPr>
        <w:t>มาตรฐานการรายงานทางการเงิน ผู้บริหารใช้วิจารณญาณ</w:t>
      </w:r>
      <w:r w:rsidRPr="00AE12C0">
        <w:rPr>
          <w:rFonts w:asciiTheme="majorBidi" w:hAnsiTheme="majorBidi" w:cstheme="majorBidi"/>
          <w:sz w:val="30"/>
          <w:szCs w:val="30"/>
        </w:rPr>
        <w:t xml:space="preserve"> </w:t>
      </w:r>
      <w:r w:rsidRPr="00AE12C0">
        <w:rPr>
          <w:rFonts w:asciiTheme="majorBidi" w:hAnsiTheme="majorBidi" w:cstheme="majorBidi"/>
          <w:sz w:val="30"/>
          <w:szCs w:val="30"/>
          <w:cs/>
        </w:rPr>
        <w:t>การประมาณการและข้อสมมติหลายประการ ซึ่งมีผลกระทบต่อการ</w:t>
      </w:r>
      <w:r w:rsidR="00246066">
        <w:rPr>
          <w:rFonts w:asciiTheme="majorBidi" w:hAnsiTheme="majorBidi" w:cstheme="majorBidi" w:hint="cs"/>
          <w:sz w:val="30"/>
          <w:szCs w:val="30"/>
          <w:cs/>
        </w:rPr>
        <w:t>ปฏิบัติตาม</w:t>
      </w:r>
      <w:r w:rsidRPr="00AE12C0">
        <w:rPr>
          <w:rFonts w:asciiTheme="majorBidi" w:hAnsiTheme="majorBidi" w:cstheme="majorBidi"/>
          <w:sz w:val="30"/>
          <w:szCs w:val="30"/>
          <w:cs/>
        </w:rPr>
        <w:t>นโยบายการบัญชีของ</w:t>
      </w:r>
      <w:r w:rsidRPr="00AE12C0">
        <w:rPr>
          <w:rFonts w:asciiTheme="majorBidi" w:eastAsia="Calibri" w:hAnsiTheme="majorBidi" w:cstheme="majorBidi"/>
          <w:sz w:val="30"/>
          <w:szCs w:val="30"/>
          <w:cs/>
          <w:lang w:val="en-GB"/>
        </w:rPr>
        <w:t>กลุ่มบริษัท</w:t>
      </w:r>
      <w:r w:rsidR="00246066">
        <w:rPr>
          <w:rFonts w:asciiTheme="majorBidi" w:eastAsia="Calibri" w:hAnsiTheme="majorBidi" w:cstheme="majorBidi" w:hint="cs"/>
          <w:sz w:val="30"/>
          <w:szCs w:val="30"/>
          <w:cs/>
          <w:lang w:val="en-GB"/>
        </w:rPr>
        <w:t xml:space="preserve"> </w:t>
      </w:r>
      <w:r w:rsidRPr="00AE12C0">
        <w:rPr>
          <w:rFonts w:asciiTheme="majorBidi" w:hAnsiTheme="majorBidi" w:cstheme="majorBidi" w:hint="cs"/>
          <w:sz w:val="30"/>
          <w:szCs w:val="30"/>
          <w:cs/>
        </w:rPr>
        <w:t xml:space="preserve">ทั้งนี้ </w:t>
      </w:r>
      <w:r w:rsidRPr="00AE12C0">
        <w:rPr>
          <w:rFonts w:asciiTheme="majorBidi" w:hAnsiTheme="majorBidi" w:cstheme="majorBidi"/>
          <w:sz w:val="30"/>
          <w:szCs w:val="30"/>
          <w:cs/>
        </w:rPr>
        <w:t>ผลที่เกิดขึ้นจริงอาจแตกต่างจากที่ประมาณการไว้ ประมาณการ</w:t>
      </w:r>
      <w:r w:rsidRPr="00623946">
        <w:rPr>
          <w:rFonts w:asciiTheme="majorBidi" w:hAnsiTheme="majorBidi" w:cstheme="majorBidi"/>
          <w:sz w:val="30"/>
          <w:szCs w:val="30"/>
          <w:cs/>
        </w:rPr>
        <w:t>และข้อสมมติที่ใช้ในการจัดทำงบการเงินจะได้รับการทบทวนอย่างต่อเนื่อง  การปรับประมาณการทางบัญชีจะบันทึกโดยวิธีเปลี่ยนทันทีเป็นต้นไป</w:t>
      </w:r>
    </w:p>
    <w:p w14:paraId="7BB719A5" w14:textId="77777777" w:rsidR="00E1339A" w:rsidRPr="00623946" w:rsidRDefault="00E1339A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both"/>
        <w:rPr>
          <w:rFonts w:asciiTheme="majorBidi" w:hAnsiTheme="majorBidi" w:cstheme="majorBidi"/>
          <w:sz w:val="24"/>
          <w:szCs w:val="24"/>
        </w:rPr>
      </w:pPr>
    </w:p>
    <w:p w14:paraId="588F11AC" w14:textId="79FF4E30" w:rsidR="00924CC4" w:rsidRPr="00757298" w:rsidRDefault="00924CC4" w:rsidP="004D00D0">
      <w:pPr>
        <w:pStyle w:val="ListParagraph"/>
        <w:numPr>
          <w:ilvl w:val="0"/>
          <w:numId w:val="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080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757298">
        <w:rPr>
          <w:rFonts w:asciiTheme="majorBidi" w:hAnsiTheme="majorBidi" w:cstheme="majorBidi"/>
          <w:sz w:val="30"/>
          <w:szCs w:val="30"/>
          <w:cs/>
        </w:rPr>
        <w:t>การใช้วิจารณญาณ</w:t>
      </w:r>
    </w:p>
    <w:p w14:paraId="03A5E84D" w14:textId="77777777" w:rsidR="00924CC4" w:rsidRPr="004412B0" w:rsidRDefault="00924CC4" w:rsidP="00924C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both"/>
        <w:rPr>
          <w:rFonts w:asciiTheme="majorBidi" w:hAnsiTheme="majorBidi" w:cstheme="majorBidi"/>
          <w:sz w:val="24"/>
          <w:szCs w:val="24"/>
        </w:rPr>
      </w:pPr>
    </w:p>
    <w:p w14:paraId="0ECD8C45" w14:textId="5EB4BF2A" w:rsidR="00924CC4" w:rsidRPr="00757298" w:rsidRDefault="00924CC4" w:rsidP="00924C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080"/>
        <w:jc w:val="thaiDistribute"/>
        <w:rPr>
          <w:rFonts w:asciiTheme="majorBidi" w:hAnsiTheme="majorBidi" w:cstheme="majorBidi"/>
          <w:sz w:val="30"/>
          <w:szCs w:val="30"/>
        </w:rPr>
      </w:pPr>
      <w:r w:rsidRPr="00757298">
        <w:rPr>
          <w:rFonts w:asciiTheme="majorBidi" w:hAnsiTheme="majorBidi" w:cstheme="majorBidi"/>
          <w:sz w:val="30"/>
          <w:szCs w:val="30"/>
          <w:cs/>
        </w:rPr>
        <w:t>ข้อมูลเกี่ยวกับการใช้วิจารณญาณในการปฏิบัติตามนโยบายการบัญชีซึ่งมีผลกระทบที่มีนัยสำคัญที่สุดต่อจำนวนเงินที่รับรู้ในงบการเงิน</w:t>
      </w:r>
      <w:r w:rsidRPr="00757298">
        <w:rPr>
          <w:rFonts w:asciiTheme="majorBidi" w:hAnsiTheme="majorBidi" w:cstheme="majorBidi"/>
          <w:sz w:val="30"/>
          <w:szCs w:val="30"/>
        </w:rPr>
        <w:t xml:space="preserve"> </w:t>
      </w:r>
      <w:r w:rsidRPr="00757298">
        <w:rPr>
          <w:rFonts w:asciiTheme="majorBidi" w:hAnsiTheme="majorBidi" w:cstheme="majorBidi"/>
          <w:sz w:val="30"/>
          <w:szCs w:val="30"/>
          <w:cs/>
        </w:rPr>
        <w:t>ประกอบด้วยหมายเหตุข้อต่อไปนี้</w:t>
      </w:r>
    </w:p>
    <w:p w14:paraId="7E8AF2AD" w14:textId="77777777" w:rsidR="00924CC4" w:rsidRPr="004412B0" w:rsidRDefault="00924CC4" w:rsidP="00924C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both"/>
        <w:rPr>
          <w:rFonts w:asciiTheme="majorBidi" w:hAnsiTheme="majorBidi" w:cstheme="majorBidi"/>
          <w:sz w:val="24"/>
          <w:szCs w:val="24"/>
        </w:rPr>
      </w:pPr>
    </w:p>
    <w:tbl>
      <w:tblPr>
        <w:tblStyle w:val="TableGrid"/>
        <w:tblW w:w="9180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70"/>
        <w:gridCol w:w="7110"/>
      </w:tblGrid>
      <w:tr w:rsidR="00924CC4" w:rsidRPr="00924CC4" w14:paraId="0F2BD33F" w14:textId="77777777" w:rsidTr="004F6914">
        <w:tc>
          <w:tcPr>
            <w:tcW w:w="2070" w:type="dxa"/>
          </w:tcPr>
          <w:p w14:paraId="338CDF38" w14:textId="3704A914" w:rsidR="00924CC4" w:rsidRPr="00757298" w:rsidRDefault="004F6914" w:rsidP="00A84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7"/>
                <w:tab w:val="left" w:pos="666"/>
                <w:tab w:val="left" w:pos="774"/>
              </w:tabs>
              <w:spacing w:line="240" w:lineRule="auto"/>
              <w:ind w:left="43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หมายเหตุข้อ </w:t>
            </w:r>
            <w:r w:rsidR="00924CC4" w:rsidRPr="00757298">
              <w:rPr>
                <w:rFonts w:asciiTheme="majorBidi" w:hAnsiTheme="majorBidi" w:cstheme="majorBidi"/>
                <w:sz w:val="30"/>
                <w:szCs w:val="30"/>
              </w:rPr>
              <w:t>4(</w:t>
            </w:r>
            <w:r w:rsidR="00D6061F" w:rsidRPr="00757298">
              <w:rPr>
                <w:rFonts w:asciiTheme="majorBidi" w:hAnsiTheme="majorBidi" w:cstheme="majorBidi" w:hint="cs"/>
                <w:sz w:val="30"/>
                <w:szCs w:val="30"/>
                <w:cs/>
              </w:rPr>
              <w:t>ฏ</w:t>
            </w:r>
            <w:r w:rsidR="00924CC4" w:rsidRPr="00757298">
              <w:rPr>
                <w:rFonts w:asciiTheme="majorBidi" w:hAnsiTheme="majorBidi" w:cstheme="majorBidi"/>
                <w:sz w:val="30"/>
                <w:szCs w:val="30"/>
              </w:rPr>
              <w:t>)</w:t>
            </w:r>
            <w:r w:rsidR="00924CC4" w:rsidRPr="0075729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A843E8">
              <w:rPr>
                <w:rFonts w:asciiTheme="majorBidi" w:hAnsiTheme="majorBidi" w:cstheme="majorBidi"/>
                <w:sz w:val="30"/>
                <w:szCs w:val="30"/>
              </w:rPr>
              <w:br/>
              <w:t xml:space="preserve">     </w:t>
            </w:r>
            <w:r w:rsidR="00924CC4" w:rsidRPr="0075729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และ </w:t>
            </w:r>
            <w:r w:rsidR="00924CC4" w:rsidRPr="00757298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2978C6" w:rsidRPr="00757298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7110" w:type="dxa"/>
          </w:tcPr>
          <w:p w14:paraId="3E5C314C" w14:textId="77777777" w:rsidR="00924CC4" w:rsidRPr="00757298" w:rsidRDefault="00924CC4" w:rsidP="00206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57298">
              <w:rPr>
                <w:rFonts w:asciiTheme="majorBidi" w:hAnsiTheme="majorBidi" w:cstheme="majorBidi"/>
                <w:sz w:val="30"/>
                <w:szCs w:val="30"/>
                <w:cs/>
              </w:rPr>
              <w:t>สัญญาเช่า</w:t>
            </w:r>
          </w:p>
          <w:p w14:paraId="71DC1529" w14:textId="77777777" w:rsidR="00924CC4" w:rsidRPr="00757298" w:rsidRDefault="00924CC4" w:rsidP="004D00D0">
            <w:pPr>
              <w:pStyle w:val="ListParagraph"/>
              <w:numPr>
                <w:ilvl w:val="0"/>
                <w:numId w:val="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7" w:hanging="34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57298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การประเมินว่าข้อตกลงประกอบด้วยสัญญาเช่าหรือไม่</w:t>
            </w:r>
          </w:p>
          <w:p w14:paraId="2324BCF5" w14:textId="69648E71" w:rsidR="00924CC4" w:rsidRPr="00757298" w:rsidRDefault="00924CC4" w:rsidP="004D00D0">
            <w:pPr>
              <w:pStyle w:val="ListParagraph"/>
              <w:numPr>
                <w:ilvl w:val="0"/>
                <w:numId w:val="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7" w:hanging="34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57298">
              <w:rPr>
                <w:rFonts w:asciiTheme="majorBidi" w:hAnsiTheme="majorBidi" w:cstheme="majorBidi"/>
                <w:sz w:val="30"/>
                <w:szCs w:val="30"/>
                <w:cs/>
              </w:rPr>
              <w:t>กลุ่มบริษัท</w:t>
            </w:r>
            <w:r w:rsidRPr="00757298">
              <w:rPr>
                <w:rFonts w:asciiTheme="majorBidi" w:hAnsiTheme="majorBidi" w:cstheme="majorBidi" w:hint="cs"/>
                <w:sz w:val="30"/>
                <w:szCs w:val="30"/>
                <w:cs/>
              </w:rPr>
              <w:t>พิจารณาถึง</w:t>
            </w:r>
            <w:r w:rsidRPr="00757298">
              <w:rPr>
                <w:rFonts w:asciiTheme="majorBidi" w:hAnsiTheme="majorBidi" w:cstheme="majorBidi"/>
                <w:sz w:val="30"/>
                <w:szCs w:val="30"/>
                <w:cs/>
              </w:rPr>
              <w:t>ความแน่นอนอย่างสมเหตุสมผลที่จะใช้สิทธิ</w:t>
            </w:r>
            <w:r w:rsidRPr="00757298">
              <w:rPr>
                <w:rFonts w:asciiTheme="majorBidi" w:hAnsiTheme="majorBidi" w:cstheme="majorBidi" w:hint="cs"/>
                <w:sz w:val="30"/>
                <w:szCs w:val="30"/>
                <w:cs/>
              </w:rPr>
              <w:t>ต่อ</w:t>
            </w:r>
            <w:r w:rsidRPr="00757298">
              <w:rPr>
                <w:rFonts w:asciiTheme="majorBidi" w:hAnsiTheme="majorBidi" w:cstheme="majorBidi"/>
                <w:sz w:val="30"/>
                <w:szCs w:val="30"/>
                <w:cs/>
              </w:rPr>
              <w:t>อายุสัญญาเช่า</w:t>
            </w:r>
            <w:r w:rsidRPr="00757298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หรือไม่</w:t>
            </w:r>
          </w:p>
          <w:p w14:paraId="5371CE9B" w14:textId="03A9D62E" w:rsidR="00924CC4" w:rsidRPr="00757298" w:rsidRDefault="00924CC4" w:rsidP="004D00D0">
            <w:pPr>
              <w:pStyle w:val="ListParagraph"/>
              <w:numPr>
                <w:ilvl w:val="0"/>
                <w:numId w:val="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7" w:hanging="34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57298">
              <w:rPr>
                <w:rFonts w:asciiTheme="majorBidi" w:hAnsiTheme="majorBidi" w:cstheme="majorBidi"/>
                <w:sz w:val="30"/>
                <w:szCs w:val="30"/>
                <w:cs/>
              </w:rPr>
              <w:t>กลุ่มบริษัทจะใช้สิทธิยกเลิกสัญญา</w:t>
            </w:r>
            <w:r w:rsidRPr="00757298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เช่าหรือไม่</w:t>
            </w:r>
          </w:p>
          <w:p w14:paraId="500FF4B6" w14:textId="63F8E531" w:rsidR="00924CC4" w:rsidRPr="004412B0" w:rsidRDefault="008D1C4A" w:rsidP="004412B0">
            <w:pPr>
              <w:pStyle w:val="ListParagraph"/>
              <w:numPr>
                <w:ilvl w:val="0"/>
                <w:numId w:val="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7" w:hanging="347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F6914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การประเมินว่ากลุ่มบริษัทได้รับความเสี่ยงและผลตอบแทน</w:t>
            </w:r>
            <w:r w:rsidR="004F6914" w:rsidRPr="004F6914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เกือบทั้งหมดของสินทรัพย์ที่ผู้เป็นเจ้าของพึงได้รับให้กับผู้เช่าหรือไม่</w:t>
            </w:r>
          </w:p>
        </w:tc>
      </w:tr>
      <w:tr w:rsidR="003E77BD" w:rsidRPr="00924CC4" w14:paraId="428801AA" w14:textId="77777777" w:rsidTr="004F6914">
        <w:tc>
          <w:tcPr>
            <w:tcW w:w="2070" w:type="dxa"/>
          </w:tcPr>
          <w:p w14:paraId="1A9CDE04" w14:textId="407DBB61" w:rsidR="003E77BD" w:rsidRDefault="003E77BD" w:rsidP="00206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3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หมายเหตุข้อ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27</w:t>
            </w:r>
          </w:p>
        </w:tc>
        <w:tc>
          <w:tcPr>
            <w:tcW w:w="7110" w:type="dxa"/>
          </w:tcPr>
          <w:p w14:paraId="0EFE0810" w14:textId="3CDFA2C0" w:rsidR="00FC266E" w:rsidRPr="00113774" w:rsidRDefault="003E77BD" w:rsidP="00113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Theme="majorBidi" w:hAnsiTheme="majorBidi"/>
                <w:spacing w:val="-2"/>
                <w:sz w:val="30"/>
                <w:szCs w:val="30"/>
                <w:cs/>
              </w:rPr>
            </w:pPr>
            <w:r w:rsidRPr="00467AE3">
              <w:rPr>
                <w:rFonts w:asciiTheme="majorBidi" w:hAnsiTheme="majorBidi" w:hint="cs"/>
                <w:spacing w:val="-2"/>
                <w:sz w:val="30"/>
                <w:szCs w:val="30"/>
                <w:cs/>
              </w:rPr>
              <w:t>การกำหนดเงื่อนไขในการพิจารณาการเพิ่มขึ้นอย่างมีนัยสำคัญของความเสี่ยงด้าน</w:t>
            </w:r>
            <w:r w:rsidR="006B66BF" w:rsidRPr="00467AE3">
              <w:rPr>
                <w:rFonts w:asciiTheme="majorBidi" w:hAnsiTheme="majorBidi" w:hint="cs"/>
                <w:spacing w:val="-2"/>
                <w:sz w:val="30"/>
                <w:szCs w:val="30"/>
                <w:cs/>
              </w:rPr>
              <w:t xml:space="preserve">  </w:t>
            </w:r>
            <w:r w:rsidR="00FC266E" w:rsidRPr="00467AE3">
              <w:rPr>
                <w:rFonts w:asciiTheme="majorBidi" w:hAnsiTheme="majorBidi" w:hint="cs"/>
                <w:spacing w:val="-2"/>
                <w:sz w:val="30"/>
                <w:szCs w:val="30"/>
                <w:cs/>
              </w:rPr>
              <w:t xml:space="preserve">     </w:t>
            </w:r>
            <w:r w:rsidRPr="00467AE3">
              <w:rPr>
                <w:rFonts w:asciiTheme="majorBidi" w:hAnsiTheme="majorBidi" w:hint="cs"/>
                <w:spacing w:val="-2"/>
                <w:sz w:val="30"/>
                <w:szCs w:val="30"/>
                <w:cs/>
              </w:rPr>
              <w:t>เครดิตของสินทรัพย์ทางการเงินนับจากการรับรู้เมื่อเริ่มแรก</w:t>
            </w:r>
            <w:r w:rsidRPr="00467AE3">
              <w:rPr>
                <w:rFonts w:asciiTheme="majorBidi" w:hAnsiTheme="majorBidi"/>
                <w:spacing w:val="-2"/>
                <w:sz w:val="30"/>
                <w:szCs w:val="30"/>
                <w:cs/>
              </w:rPr>
              <w:t xml:space="preserve"> </w:t>
            </w:r>
            <w:r w:rsidRPr="00467AE3">
              <w:rPr>
                <w:rFonts w:asciiTheme="majorBidi" w:hAnsiTheme="majorBidi" w:hint="cs"/>
                <w:spacing w:val="-2"/>
                <w:sz w:val="30"/>
                <w:szCs w:val="30"/>
                <w:cs/>
              </w:rPr>
              <w:t>การกำหนดวิธีการที่จะรวมข้อมูลที่มีการคาดการณ์ไปในอนาคต</w:t>
            </w:r>
            <w:r w:rsidRPr="00467AE3">
              <w:rPr>
                <w:rFonts w:asciiTheme="majorBidi" w:hAnsiTheme="majorBidi"/>
                <w:spacing w:val="-2"/>
                <w:sz w:val="30"/>
                <w:szCs w:val="30"/>
                <w:cs/>
              </w:rPr>
              <w:t xml:space="preserve"> </w:t>
            </w:r>
            <w:r w:rsidRPr="00467AE3">
              <w:rPr>
                <w:rFonts w:asciiTheme="majorBidi" w:hAnsiTheme="majorBidi" w:hint="cs"/>
                <w:spacing w:val="-2"/>
                <w:sz w:val="30"/>
                <w:szCs w:val="30"/>
                <w:cs/>
              </w:rPr>
              <w:t>ในการวัดมูลค่าผลขาดทุนด้านเครดิตที่คาดว่าจะเกิดขึ้น</w:t>
            </w:r>
            <w:r w:rsidRPr="00467AE3">
              <w:rPr>
                <w:rFonts w:asciiTheme="majorBidi" w:hAnsiTheme="majorBidi"/>
                <w:spacing w:val="-2"/>
                <w:sz w:val="30"/>
                <w:szCs w:val="30"/>
                <w:cs/>
              </w:rPr>
              <w:t xml:space="preserve"> </w:t>
            </w:r>
            <w:r w:rsidRPr="00467AE3">
              <w:rPr>
                <w:rFonts w:asciiTheme="majorBidi" w:hAnsiTheme="majorBidi" w:hint="cs"/>
                <w:spacing w:val="-2"/>
                <w:sz w:val="30"/>
                <w:szCs w:val="30"/>
                <w:cs/>
              </w:rPr>
              <w:t>วิธีการเลือกและการอนุมัติวิธีการที่นำมาใช้ในการวัดมูลค่า</w:t>
            </w:r>
            <w:r w:rsidR="00F70D22">
              <w:rPr>
                <w:rFonts w:asciiTheme="majorBidi" w:hAnsiTheme="majorBidi" w:hint="cs"/>
                <w:spacing w:val="-2"/>
                <w:sz w:val="30"/>
                <w:szCs w:val="30"/>
                <w:cs/>
              </w:rPr>
              <w:t>ผลขาดทุน</w:t>
            </w:r>
            <w:r w:rsidR="00FC266E" w:rsidRPr="00467AE3">
              <w:rPr>
                <w:rFonts w:asciiTheme="majorBidi" w:hAnsiTheme="majorBidi" w:hint="cs"/>
                <w:spacing w:val="-2"/>
                <w:sz w:val="30"/>
                <w:szCs w:val="30"/>
                <w:cs/>
              </w:rPr>
              <w:t>จากการด้อยค่า</w:t>
            </w:r>
          </w:p>
        </w:tc>
      </w:tr>
    </w:tbl>
    <w:p w14:paraId="7A1DD7B3" w14:textId="7B292F56" w:rsidR="00924CC4" w:rsidRPr="00924CC4" w:rsidRDefault="00924CC4" w:rsidP="004D00D0">
      <w:pPr>
        <w:pStyle w:val="ListParagraph"/>
        <w:numPr>
          <w:ilvl w:val="0"/>
          <w:numId w:val="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080" w:hanging="540"/>
        <w:jc w:val="thaiDistribute"/>
        <w:rPr>
          <w:rFonts w:asciiTheme="majorBidi" w:hAnsiTheme="majorBidi" w:cstheme="majorBidi"/>
          <w:sz w:val="30"/>
          <w:szCs w:val="30"/>
        </w:rPr>
      </w:pPr>
      <w:bookmarkStart w:id="1" w:name="_Hlk31810007"/>
      <w:r w:rsidRPr="00924CC4">
        <w:rPr>
          <w:rFonts w:asciiTheme="majorBidi" w:hAnsiTheme="majorBidi" w:cstheme="majorBidi"/>
          <w:sz w:val="30"/>
          <w:szCs w:val="30"/>
          <w:cs/>
        </w:rPr>
        <w:lastRenderedPageBreak/>
        <w:t>ข้อสมมติและความไม่แน่นอนของการประมาณการ</w:t>
      </w:r>
    </w:p>
    <w:p w14:paraId="65E8E456" w14:textId="77777777" w:rsidR="00924CC4" w:rsidRPr="00924CC4" w:rsidRDefault="00924CC4" w:rsidP="00924C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14:paraId="328CB041" w14:textId="2D860F20" w:rsidR="00924CC4" w:rsidRPr="00924CC4" w:rsidRDefault="00924CC4" w:rsidP="00924CC4">
      <w:pPr>
        <w:pStyle w:val="AccountingPolicy"/>
        <w:tabs>
          <w:tab w:val="clear" w:pos="1531"/>
          <w:tab w:val="clear" w:pos="1871"/>
          <w:tab w:val="left" w:pos="-6210"/>
        </w:tabs>
        <w:ind w:left="1080" w:firstLine="0"/>
        <w:jc w:val="thaiDistribute"/>
        <w:rPr>
          <w:rFonts w:asciiTheme="majorBidi" w:hAnsiTheme="majorBidi" w:cstheme="majorBidi"/>
          <w:i/>
          <w:iCs/>
          <w:color w:val="0000FF"/>
          <w:sz w:val="30"/>
          <w:szCs w:val="30"/>
          <w:shd w:val="clear" w:color="auto" w:fill="D9D9D9"/>
        </w:rPr>
      </w:pPr>
      <w:r w:rsidRPr="00924CC4">
        <w:rPr>
          <w:rFonts w:asciiTheme="majorBidi" w:hAnsiTheme="majorBidi" w:cstheme="majorBidi"/>
          <w:sz w:val="30"/>
          <w:szCs w:val="30"/>
          <w:cs/>
          <w:lang w:bidi="th-TH"/>
        </w:rPr>
        <w:t>ข้อมูลเกี่ยวกับข้อสมมติและความไม่แน่นอนของการประมาณการ</w:t>
      </w:r>
      <w:r w:rsidRPr="00924CC4">
        <w:rPr>
          <w:rFonts w:asciiTheme="majorBidi" w:hAnsiTheme="majorBidi" w:cstheme="majorBidi"/>
          <w:sz w:val="30"/>
          <w:szCs w:val="30"/>
        </w:rPr>
        <w:t xml:space="preserve"> </w:t>
      </w:r>
      <w:r w:rsidRPr="00924CC4">
        <w:rPr>
          <w:rFonts w:asciiTheme="majorBidi" w:hAnsiTheme="majorBidi" w:cstheme="majorBidi"/>
          <w:sz w:val="30"/>
          <w:szCs w:val="30"/>
          <w:cs/>
          <w:lang w:bidi="th-TH"/>
        </w:rPr>
        <w:t xml:space="preserve">ณ วันที่ </w:t>
      </w:r>
      <w:r w:rsidRPr="00924CC4">
        <w:rPr>
          <w:rFonts w:asciiTheme="majorBidi" w:hAnsiTheme="majorBidi" w:cstheme="majorBidi"/>
          <w:sz w:val="30"/>
          <w:szCs w:val="30"/>
          <w:lang w:val="en-US" w:bidi="th-TH"/>
        </w:rPr>
        <w:t xml:space="preserve">31 </w:t>
      </w:r>
      <w:r w:rsidRPr="00924CC4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ธันวาคม </w:t>
      </w:r>
      <w:r w:rsidRPr="00924CC4">
        <w:rPr>
          <w:rFonts w:asciiTheme="majorBidi" w:hAnsiTheme="majorBidi" w:cstheme="majorBidi"/>
          <w:sz w:val="30"/>
          <w:szCs w:val="30"/>
          <w:lang w:val="en-US" w:bidi="th-TH"/>
        </w:rPr>
        <w:t xml:space="preserve">2563 </w:t>
      </w:r>
      <w:r w:rsidRPr="00924CC4">
        <w:rPr>
          <w:rFonts w:asciiTheme="majorBidi" w:hAnsiTheme="majorBidi" w:cstheme="majorBidi"/>
          <w:sz w:val="30"/>
          <w:szCs w:val="30"/>
          <w:cs/>
          <w:lang w:bidi="th-TH"/>
        </w:rPr>
        <w:t>ซึ่งมีความเสี่ยงอย่างมีนัยสำคัญที่จะส่งผลให้ต้องมีการปรับปรุงที่มีสาระสำคัญในมูลค่าตามบัญชีของสินทรัพย์และหนี้สินในปีบัญชีถัดไป</w:t>
      </w:r>
      <w:r w:rsidRPr="00924CC4">
        <w:rPr>
          <w:rFonts w:asciiTheme="majorBidi" w:hAnsiTheme="majorBidi" w:cs="Times New Roman"/>
          <w:sz w:val="30"/>
          <w:szCs w:val="30"/>
          <w:rtl/>
        </w:rPr>
        <w:t xml:space="preserve"> </w:t>
      </w:r>
      <w:r w:rsidRPr="00924CC4">
        <w:rPr>
          <w:rFonts w:asciiTheme="majorBidi" w:hAnsiTheme="majorBidi" w:cstheme="majorBidi"/>
          <w:sz w:val="30"/>
          <w:szCs w:val="30"/>
          <w:cs/>
          <w:lang w:bidi="th-TH"/>
        </w:rPr>
        <w:t>ได้เปิดเผยในหมายเหตุข้อต่อไปนี้</w:t>
      </w:r>
    </w:p>
    <w:p w14:paraId="5A526E80" w14:textId="77777777" w:rsidR="00924CC4" w:rsidRPr="00924CC4" w:rsidRDefault="00924CC4" w:rsidP="00924C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tbl>
      <w:tblPr>
        <w:tblW w:w="8820" w:type="dxa"/>
        <w:tblInd w:w="540" w:type="dxa"/>
        <w:tblLook w:val="04A0" w:firstRow="1" w:lastRow="0" w:firstColumn="1" w:lastColumn="0" w:noHBand="0" w:noVBand="1"/>
      </w:tblPr>
      <w:tblGrid>
        <w:gridCol w:w="2160"/>
        <w:gridCol w:w="6660"/>
      </w:tblGrid>
      <w:tr w:rsidR="00776365" w:rsidRPr="00924CC4" w14:paraId="2ECB8DB5" w14:textId="77777777" w:rsidTr="00C72BF9">
        <w:tc>
          <w:tcPr>
            <w:tcW w:w="2160" w:type="dxa"/>
          </w:tcPr>
          <w:bookmarkEnd w:id="1"/>
          <w:p w14:paraId="646CB961" w14:textId="3FCFE5C1" w:rsidR="00776365" w:rsidRPr="00DE35A6" w:rsidRDefault="00C72BF9" w:rsidP="00776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3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หมายเหตุข้อ </w:t>
            </w:r>
            <w:r w:rsidR="00776365" w:rsidRPr="00DE35A6">
              <w:rPr>
                <w:rFonts w:asciiTheme="majorBidi" w:hAnsiTheme="majorBidi" w:cstheme="majorBidi"/>
                <w:sz w:val="30"/>
                <w:szCs w:val="30"/>
              </w:rPr>
              <w:t>4(</w:t>
            </w:r>
            <w:r w:rsidR="00BC7CE4">
              <w:rPr>
                <w:rFonts w:asciiTheme="majorBidi" w:hAnsiTheme="majorBidi" w:cstheme="majorBidi" w:hint="cs"/>
                <w:sz w:val="30"/>
                <w:szCs w:val="30"/>
                <w:cs/>
              </w:rPr>
              <w:t>ฏ</w:t>
            </w:r>
            <w:r w:rsidR="00776365" w:rsidRPr="00DE35A6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6660" w:type="dxa"/>
            <w:shd w:val="clear" w:color="auto" w:fill="auto"/>
          </w:tcPr>
          <w:p w14:paraId="3A10BA65" w14:textId="36D7325A" w:rsidR="00776365" w:rsidRPr="00DE35A6" w:rsidRDefault="00776365" w:rsidP="00C72B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E35A6">
              <w:rPr>
                <w:rFonts w:asciiTheme="majorBidi" w:hAnsiTheme="majorBidi" w:cstheme="majorBidi"/>
                <w:sz w:val="30"/>
                <w:szCs w:val="30"/>
                <w:cs/>
              </w:rPr>
              <w:t>การกำหนดอัตราดอกเบี้ย</w:t>
            </w:r>
            <w:r w:rsidRPr="00DE35A6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</w:t>
            </w:r>
            <w:r w:rsidRPr="00DE35A6">
              <w:rPr>
                <w:rFonts w:asciiTheme="majorBidi" w:hAnsiTheme="majorBidi" w:cstheme="majorBidi"/>
                <w:sz w:val="30"/>
                <w:szCs w:val="30"/>
                <w:cs/>
              </w:rPr>
              <w:t>กู้ยืมส่วนเพิ่มที่ใช้ในการวัดมูลค่า</w:t>
            </w:r>
            <w:r w:rsidR="00C72BF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                                 </w:t>
            </w:r>
            <w:r w:rsidRPr="00DE35A6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</w:tr>
      <w:tr w:rsidR="001923DF" w:rsidRPr="00924CC4" w14:paraId="7151093B" w14:textId="77777777" w:rsidTr="00C72BF9">
        <w:tc>
          <w:tcPr>
            <w:tcW w:w="2160" w:type="dxa"/>
          </w:tcPr>
          <w:p w14:paraId="4761CD55" w14:textId="56FD60BE" w:rsidR="001923DF" w:rsidRPr="00DE35A6" w:rsidRDefault="00C72BF9" w:rsidP="00A84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6"/>
              </w:tabs>
              <w:ind w:left="43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หมายเหตุข้อ </w:t>
            </w:r>
            <w:r w:rsidR="00776365" w:rsidRPr="00DE35A6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776365" w:rsidRPr="00DE35A6">
              <w:rPr>
                <w:rFonts w:asciiTheme="majorBidi" w:hAnsiTheme="majorBidi" w:cstheme="majorBidi" w:hint="cs"/>
                <w:sz w:val="30"/>
                <w:szCs w:val="30"/>
                <w:cs/>
              </w:rPr>
              <w:t>(ฐ)</w:t>
            </w:r>
            <w:r w:rsidR="00A843E8">
              <w:rPr>
                <w:rFonts w:asciiTheme="majorBidi" w:hAnsiTheme="majorBidi" w:cstheme="majorBidi"/>
                <w:sz w:val="30"/>
                <w:szCs w:val="30"/>
              </w:rPr>
              <w:br/>
              <w:t xml:space="preserve">     </w:t>
            </w:r>
            <w:r w:rsidR="00776365" w:rsidRPr="00DE35A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และ </w:t>
            </w:r>
            <w:r w:rsidR="00DE35A6" w:rsidRPr="00DE35A6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9D21D7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6660" w:type="dxa"/>
            <w:shd w:val="clear" w:color="auto" w:fill="auto"/>
          </w:tcPr>
          <w:p w14:paraId="0E0F0575" w14:textId="3776C1D2" w:rsidR="001923DF" w:rsidRPr="00DE35A6" w:rsidRDefault="00DE35A6" w:rsidP="00192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E35A6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การวัดมูลค่าค่าเผื่อผลขาดทุนจากการด้อยค่า</w:t>
            </w:r>
            <w:r w:rsidR="00BC7CE4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ของลูกหนี้การค้าและลูกหนี้ตามสัญญาเช่าซื้อ</w:t>
            </w:r>
          </w:p>
        </w:tc>
      </w:tr>
      <w:tr w:rsidR="001923DF" w:rsidRPr="00924CC4" w14:paraId="2CACDC23" w14:textId="77777777" w:rsidTr="00C72BF9">
        <w:tc>
          <w:tcPr>
            <w:tcW w:w="2160" w:type="dxa"/>
          </w:tcPr>
          <w:p w14:paraId="77016585" w14:textId="656BCF5F" w:rsidR="001923DF" w:rsidRPr="00DE35A6" w:rsidRDefault="00C72BF9" w:rsidP="00192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3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หมายเหตุข้อ </w:t>
            </w:r>
            <w:r w:rsidR="001923DF" w:rsidRPr="00DE35A6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DE35A6" w:rsidRPr="00DE35A6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6660" w:type="dxa"/>
          </w:tcPr>
          <w:p w14:paraId="0BA0A37E" w14:textId="1563C09B" w:rsidR="001923DF" w:rsidRPr="00DE35A6" w:rsidRDefault="001923DF" w:rsidP="00192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E35A6">
              <w:rPr>
                <w:rFonts w:asciiTheme="majorBidi" w:hAnsiTheme="majorBidi" w:cstheme="majorBidi"/>
                <w:sz w:val="30"/>
                <w:szCs w:val="30"/>
                <w:cs/>
              </w:rPr>
              <w:t>การวัดมูลค่าภาระผูกพันของโครงการผลประโยชน์ที่กำหนดไว้เกี่ยวกับข้อสมมติหลักในก</w:t>
            </w:r>
            <w:r w:rsidR="00D6061F" w:rsidRPr="00DE35A6">
              <w:rPr>
                <w:rFonts w:asciiTheme="majorBidi" w:hAnsiTheme="majorBidi" w:cstheme="majorBidi" w:hint="cs"/>
                <w:sz w:val="30"/>
                <w:szCs w:val="30"/>
                <w:cs/>
              </w:rPr>
              <w:t>า</w:t>
            </w:r>
            <w:r w:rsidRPr="00DE35A6">
              <w:rPr>
                <w:rFonts w:asciiTheme="majorBidi" w:hAnsiTheme="majorBidi" w:cstheme="majorBidi"/>
                <w:sz w:val="30"/>
                <w:szCs w:val="30"/>
                <w:cs/>
              </w:rPr>
              <w:t>รประมาณการตามหลักคณิตศาสตร์ประกันภัย</w:t>
            </w:r>
          </w:p>
        </w:tc>
      </w:tr>
    </w:tbl>
    <w:p w14:paraId="5647C0CB" w14:textId="19BC04EA" w:rsidR="00246066" w:rsidRDefault="00246066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7"/>
        <w:rPr>
          <w:rFonts w:asciiTheme="majorBidi" w:hAnsiTheme="majorBidi" w:cstheme="majorBidi"/>
          <w:i/>
          <w:iCs/>
          <w:sz w:val="30"/>
          <w:szCs w:val="30"/>
        </w:rPr>
      </w:pPr>
    </w:p>
    <w:p w14:paraId="00BC8A4A" w14:textId="436DEC35" w:rsidR="00924CC4" w:rsidRPr="00E46312" w:rsidRDefault="00E46312" w:rsidP="00E46312">
      <w:pPr>
        <w:pStyle w:val="ListParagraph"/>
        <w:numPr>
          <w:ilvl w:val="0"/>
          <w:numId w:val="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 w:hanging="540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C14593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การ</w:t>
      </w:r>
      <w:r w:rsidRPr="00E46312">
        <w:rPr>
          <w:rFonts w:asciiTheme="majorBidi" w:hAnsiTheme="majorBidi"/>
          <w:b/>
          <w:bCs/>
          <w:sz w:val="30"/>
          <w:szCs w:val="30"/>
          <w:cs/>
          <w:lang w:val="th-TH"/>
        </w:rPr>
        <w:t>เปลี่ยนแปลงนโยบายการบัญชี</w:t>
      </w:r>
    </w:p>
    <w:p w14:paraId="5C11EEFB" w14:textId="77777777" w:rsidR="00924CC4" w:rsidRPr="00924CC4" w:rsidRDefault="00924CC4" w:rsidP="00924C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4"/>
          <w:szCs w:val="24"/>
          <w:highlight w:val="yellow"/>
          <w:cs/>
        </w:rPr>
      </w:pPr>
    </w:p>
    <w:p w14:paraId="03B695D0" w14:textId="763462E5" w:rsidR="00E46312" w:rsidRDefault="00E46312" w:rsidP="00E46312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757298">
        <w:rPr>
          <w:rFonts w:ascii="Angsana New" w:hAnsi="Angsana New"/>
          <w:sz w:val="30"/>
          <w:szCs w:val="30"/>
          <w:cs/>
        </w:rPr>
        <w:t xml:space="preserve">ตั้งแต่วันที่ </w:t>
      </w:r>
      <w:r w:rsidRPr="00757298">
        <w:rPr>
          <w:rFonts w:ascii="Angsana New" w:hAnsi="Angsana New"/>
          <w:sz w:val="30"/>
          <w:szCs w:val="30"/>
        </w:rPr>
        <w:t xml:space="preserve">1 </w:t>
      </w:r>
      <w:r w:rsidRPr="00757298">
        <w:rPr>
          <w:rFonts w:ascii="Angsana New" w:hAnsi="Angsana New"/>
          <w:sz w:val="30"/>
          <w:szCs w:val="30"/>
          <w:cs/>
        </w:rPr>
        <w:t xml:space="preserve">มกราคม </w:t>
      </w:r>
      <w:r w:rsidRPr="00757298">
        <w:rPr>
          <w:rFonts w:ascii="Angsana New" w:hAnsi="Angsana New"/>
          <w:sz w:val="30"/>
          <w:szCs w:val="30"/>
        </w:rPr>
        <w:t xml:space="preserve">2563 </w:t>
      </w:r>
      <w:r w:rsidRPr="00757298">
        <w:rPr>
          <w:rFonts w:asciiTheme="majorBidi" w:eastAsia="Calibri" w:hAnsiTheme="majorBidi" w:cstheme="majorBidi"/>
          <w:sz w:val="30"/>
          <w:szCs w:val="30"/>
          <w:cs/>
          <w:lang w:val="en-GB"/>
        </w:rPr>
        <w:t>กลุ่มบริษัท</w:t>
      </w:r>
      <w:r w:rsidR="00C72BF9">
        <w:rPr>
          <w:rFonts w:asciiTheme="majorBidi" w:eastAsia="Calibri" w:hAnsiTheme="majorBidi" w:cstheme="majorBidi" w:hint="cs"/>
          <w:sz w:val="30"/>
          <w:szCs w:val="30"/>
          <w:cs/>
          <w:lang w:val="en-GB"/>
        </w:rPr>
        <w:t>และบริษัท</w:t>
      </w:r>
      <w:r w:rsidRPr="00757298">
        <w:rPr>
          <w:rFonts w:ascii="Angsana New" w:hAnsi="Angsana New"/>
          <w:sz w:val="30"/>
          <w:szCs w:val="30"/>
          <w:cs/>
        </w:rPr>
        <w:t>ได้ถือปฏิบัติตามมาตรฐานการรายงานทางการเงินกลุ่มเครื่องมือทางการเงิน</w:t>
      </w:r>
      <w:r w:rsidRPr="00757298">
        <w:rPr>
          <w:rFonts w:ascii="Angsana New" w:hAnsi="Angsana New" w:hint="cs"/>
          <w:sz w:val="30"/>
          <w:szCs w:val="30"/>
          <w:cs/>
        </w:rPr>
        <w:t xml:space="preserve"> </w:t>
      </w:r>
      <w:r w:rsidRPr="00757298">
        <w:rPr>
          <w:rFonts w:ascii="Angsana New" w:hAnsi="Angsana New"/>
          <w:sz w:val="30"/>
          <w:szCs w:val="30"/>
          <w:cs/>
        </w:rPr>
        <w:t xml:space="preserve">และ </w:t>
      </w:r>
      <w:r w:rsidRPr="00757298">
        <w:rPr>
          <w:rFonts w:ascii="Angsana New" w:hAnsi="Angsana New"/>
          <w:sz w:val="30"/>
          <w:szCs w:val="30"/>
        </w:rPr>
        <w:t xml:space="preserve">TFRS 16 </w:t>
      </w:r>
      <w:r w:rsidRPr="00757298">
        <w:rPr>
          <w:rFonts w:ascii="Angsana New" w:hAnsi="Angsana New" w:hint="cs"/>
          <w:sz w:val="30"/>
          <w:szCs w:val="30"/>
          <w:cs/>
        </w:rPr>
        <w:t>เป็นครั้งแร</w:t>
      </w:r>
      <w:r w:rsidRPr="00757298">
        <w:rPr>
          <w:rFonts w:ascii="Angsana New" w:hAnsi="Angsana New"/>
          <w:sz w:val="30"/>
          <w:szCs w:val="30"/>
          <w:cs/>
        </w:rPr>
        <w:t>ก</w:t>
      </w:r>
      <w:r w:rsidR="004B5204">
        <w:rPr>
          <w:rFonts w:ascii="Angsana New" w:hAnsi="Angsana New" w:hint="cs"/>
          <w:sz w:val="30"/>
          <w:szCs w:val="30"/>
          <w:cs/>
        </w:rPr>
        <w:t xml:space="preserve"> </w:t>
      </w:r>
    </w:p>
    <w:p w14:paraId="3D73F87F" w14:textId="2510EEE4" w:rsidR="001923DF" w:rsidRDefault="001923DF" w:rsidP="00E46312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</w:p>
    <w:tbl>
      <w:tblPr>
        <w:tblW w:w="909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500"/>
        <w:gridCol w:w="1440"/>
        <w:gridCol w:w="1440"/>
        <w:gridCol w:w="270"/>
        <w:gridCol w:w="1440"/>
      </w:tblGrid>
      <w:tr w:rsidR="001923DF" w:rsidRPr="00D25F5D" w14:paraId="52CFB3ED" w14:textId="77777777" w:rsidTr="00C72BF9">
        <w:trPr>
          <w:cantSplit/>
          <w:trHeight w:val="20"/>
          <w:tblHeader/>
        </w:trPr>
        <w:tc>
          <w:tcPr>
            <w:tcW w:w="4500" w:type="dxa"/>
            <w:vAlign w:val="bottom"/>
          </w:tcPr>
          <w:p w14:paraId="1D3EF88F" w14:textId="0D2E0CA0" w:rsidR="001923DF" w:rsidRPr="00C72BF9" w:rsidRDefault="001923DF" w:rsidP="005D111A">
            <w:pPr>
              <w:ind w:left="175" w:right="8" w:hanging="17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highlight w:val="cyan"/>
              </w:rPr>
            </w:pPr>
          </w:p>
        </w:tc>
        <w:tc>
          <w:tcPr>
            <w:tcW w:w="1440" w:type="dxa"/>
          </w:tcPr>
          <w:p w14:paraId="13D258BF" w14:textId="77777777" w:rsidR="001923DF" w:rsidRPr="000F5AE2" w:rsidRDefault="001923DF" w:rsidP="005D111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07A36637" w14:textId="77777777" w:rsidR="001923DF" w:rsidRPr="000F5AE2" w:rsidRDefault="001923DF" w:rsidP="005D111A">
            <w:pPr>
              <w:pStyle w:val="acctfourfigures"/>
              <w:tabs>
                <w:tab w:val="clear" w:pos="765"/>
                <w:tab w:val="decimal" w:pos="657"/>
              </w:tabs>
              <w:spacing w:line="240" w:lineRule="auto"/>
              <w:ind w:left="-77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0F5AE2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70" w:type="dxa"/>
            <w:vAlign w:val="bottom"/>
          </w:tcPr>
          <w:p w14:paraId="229502C1" w14:textId="77777777" w:rsidR="001923DF" w:rsidRPr="000F5AE2" w:rsidRDefault="001923DF" w:rsidP="005D111A">
            <w:pPr>
              <w:pStyle w:val="acctfourfigures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24722D25" w14:textId="77777777" w:rsidR="00C72BF9" w:rsidRDefault="001923DF" w:rsidP="005D111A">
            <w:pPr>
              <w:pStyle w:val="acctfourfigures"/>
              <w:tabs>
                <w:tab w:val="clear" w:pos="765"/>
              </w:tabs>
              <w:spacing w:line="240" w:lineRule="auto"/>
              <w:ind w:left="-85" w:right="-8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0F5AE2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</w:t>
            </w:r>
          </w:p>
          <w:p w14:paraId="4997777C" w14:textId="3205D2BB" w:rsidR="001923DF" w:rsidRPr="000F5AE2" w:rsidRDefault="001923DF" w:rsidP="005D111A">
            <w:pPr>
              <w:pStyle w:val="acctfourfigures"/>
              <w:tabs>
                <w:tab w:val="clear" w:pos="765"/>
              </w:tabs>
              <w:spacing w:line="240" w:lineRule="auto"/>
              <w:ind w:left="-85" w:right="-8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F5AE2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1923DF" w:rsidRPr="00D25F5D" w14:paraId="37491178" w14:textId="77777777" w:rsidTr="00C72BF9">
        <w:trPr>
          <w:cantSplit/>
          <w:trHeight w:val="20"/>
          <w:tblHeader/>
        </w:trPr>
        <w:tc>
          <w:tcPr>
            <w:tcW w:w="4500" w:type="dxa"/>
            <w:vAlign w:val="bottom"/>
          </w:tcPr>
          <w:p w14:paraId="053669D0" w14:textId="2E2C1C28" w:rsidR="001923DF" w:rsidRPr="00D6061F" w:rsidRDefault="00D6061F" w:rsidP="005D111A">
            <w:pPr>
              <w:ind w:left="175" w:right="8" w:hanging="17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highlight w:val="cyan"/>
              </w:rPr>
            </w:pPr>
            <w:r w:rsidRPr="00D6061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ผลกระทบจากการเปลี่ยนแปลงนโยบายการบัญชี</w:t>
            </w:r>
          </w:p>
        </w:tc>
        <w:tc>
          <w:tcPr>
            <w:tcW w:w="1440" w:type="dxa"/>
          </w:tcPr>
          <w:p w14:paraId="1385F475" w14:textId="77777777" w:rsidR="001923DF" w:rsidRPr="000F5AE2" w:rsidRDefault="001923DF" w:rsidP="005D111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3150" w:type="dxa"/>
            <w:gridSpan w:val="3"/>
            <w:vAlign w:val="bottom"/>
          </w:tcPr>
          <w:p w14:paraId="14FFE035" w14:textId="77777777" w:rsidR="001923DF" w:rsidRPr="000F5AE2" w:rsidRDefault="001923DF" w:rsidP="005D111A">
            <w:pPr>
              <w:pStyle w:val="acctfourfigures"/>
              <w:tabs>
                <w:tab w:val="clear" w:pos="765"/>
              </w:tabs>
              <w:spacing w:line="240" w:lineRule="auto"/>
              <w:ind w:left="-85" w:right="-85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0F5AE2">
              <w:rPr>
                <w:rFonts w:ascii="Angsana New" w:hAnsi="Angsana New"/>
                <w:sz w:val="30"/>
                <w:szCs w:val="30"/>
                <w:cs/>
                <w:lang w:bidi="th-TH"/>
              </w:rPr>
              <w:t>กำไรสะสม</w:t>
            </w:r>
          </w:p>
        </w:tc>
      </w:tr>
      <w:tr w:rsidR="001923DF" w:rsidRPr="00D25F5D" w14:paraId="07876D19" w14:textId="77777777" w:rsidTr="00C72BF9">
        <w:trPr>
          <w:cantSplit/>
          <w:trHeight w:val="20"/>
          <w:tblHeader/>
        </w:trPr>
        <w:tc>
          <w:tcPr>
            <w:tcW w:w="4500" w:type="dxa"/>
            <w:vAlign w:val="bottom"/>
          </w:tcPr>
          <w:p w14:paraId="092FF5A0" w14:textId="77777777" w:rsidR="001923DF" w:rsidRPr="000F5AE2" w:rsidRDefault="001923DF" w:rsidP="005D111A">
            <w:pPr>
              <w:ind w:left="175" w:right="8" w:hanging="17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highlight w:val="cyan"/>
              </w:rPr>
            </w:pPr>
          </w:p>
        </w:tc>
        <w:tc>
          <w:tcPr>
            <w:tcW w:w="1440" w:type="dxa"/>
          </w:tcPr>
          <w:p w14:paraId="0FEEA41D" w14:textId="77777777" w:rsidR="001923DF" w:rsidRPr="000F5AE2" w:rsidRDefault="001923DF" w:rsidP="005D111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  <w:r w:rsidRPr="000F5AE2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bidi="th-TH"/>
              </w:rPr>
              <w:t>หมายเหตุ</w:t>
            </w:r>
          </w:p>
        </w:tc>
        <w:tc>
          <w:tcPr>
            <w:tcW w:w="3150" w:type="dxa"/>
            <w:gridSpan w:val="3"/>
            <w:vAlign w:val="bottom"/>
          </w:tcPr>
          <w:p w14:paraId="511AADB9" w14:textId="77777777" w:rsidR="001923DF" w:rsidRPr="000F5AE2" w:rsidRDefault="001923DF" w:rsidP="005D111A">
            <w:pPr>
              <w:pStyle w:val="acctfourfigures"/>
              <w:tabs>
                <w:tab w:val="clear" w:pos="765"/>
              </w:tabs>
              <w:spacing w:line="240" w:lineRule="auto"/>
              <w:ind w:left="-85" w:right="-8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  <w:r w:rsidRPr="000F5AE2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(</w:t>
            </w:r>
            <w:r w:rsidRPr="000F5AE2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bidi="th-TH"/>
              </w:rPr>
              <w:t>พันบาท</w:t>
            </w:r>
            <w:r w:rsidRPr="000F5AE2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1923DF" w:rsidRPr="00B15C90" w14:paraId="608127C8" w14:textId="77777777" w:rsidTr="00C72BF9">
        <w:trPr>
          <w:cantSplit/>
          <w:trHeight w:val="20"/>
        </w:trPr>
        <w:tc>
          <w:tcPr>
            <w:tcW w:w="4500" w:type="dxa"/>
          </w:tcPr>
          <w:p w14:paraId="71711838" w14:textId="41E5245F" w:rsidR="001923DF" w:rsidRPr="000F5AE2" w:rsidRDefault="001923DF" w:rsidP="005D111A">
            <w:pPr>
              <w:ind w:left="175" w:hanging="175"/>
              <w:rPr>
                <w:rFonts w:ascii="Angsana New" w:hAnsi="Angsana New"/>
                <w:sz w:val="30"/>
                <w:szCs w:val="30"/>
              </w:rPr>
            </w:pPr>
            <w:r w:rsidRPr="000F5AE2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Pr="000F5AE2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0F5AE2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0F5AE2">
              <w:rPr>
                <w:rFonts w:ascii="Angsana New" w:hAnsi="Angsana New"/>
                <w:sz w:val="30"/>
                <w:szCs w:val="30"/>
              </w:rPr>
              <w:t>25</w:t>
            </w:r>
            <w:r w:rsidR="00694B12" w:rsidRPr="00694B12">
              <w:rPr>
                <w:rFonts w:ascii="Angsana New" w:hAnsi="Angsana New"/>
                <w:sz w:val="30"/>
                <w:szCs w:val="30"/>
              </w:rPr>
              <w:t>6</w:t>
            </w:r>
            <w:r w:rsidRPr="000F5AE2">
              <w:rPr>
                <w:rFonts w:ascii="Angsana New" w:hAnsi="Angsana New"/>
                <w:sz w:val="30"/>
                <w:szCs w:val="30"/>
              </w:rPr>
              <w:t>2</w:t>
            </w:r>
            <w:r w:rsidRPr="000F5AE2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0F5AE2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0F5AE2">
              <w:rPr>
                <w:rFonts w:ascii="Angsana New" w:hAnsi="Angsana New"/>
                <w:sz w:val="30"/>
                <w:szCs w:val="30"/>
                <w:cs/>
              </w:rPr>
              <w:t>ตามที่รายงาน</w:t>
            </w:r>
          </w:p>
        </w:tc>
        <w:tc>
          <w:tcPr>
            <w:tcW w:w="1440" w:type="dxa"/>
            <w:vAlign w:val="bottom"/>
          </w:tcPr>
          <w:p w14:paraId="1ABB08C5" w14:textId="77777777" w:rsidR="001923DF" w:rsidRPr="000F5AE2" w:rsidRDefault="001923DF" w:rsidP="005D111A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  <w:highlight w:val="red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44C1AC0" w14:textId="3D427569" w:rsidR="001923DF" w:rsidRPr="000F5AE2" w:rsidRDefault="001923DF" w:rsidP="005D111A">
            <w:pPr>
              <w:pStyle w:val="acctfourfigures"/>
              <w:tabs>
                <w:tab w:val="decimal" w:pos="731"/>
                <w:tab w:val="decimal" w:pos="1360"/>
              </w:tabs>
              <w:spacing w:line="240" w:lineRule="auto"/>
              <w:ind w:right="10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377</w:t>
            </w:r>
            <w:r w:rsidRPr="000F5AE2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 w:rsidR="00694B12" w:rsidRPr="00694B12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6AAFF88" w14:textId="77777777" w:rsidR="001923DF" w:rsidRPr="000F5AE2" w:rsidRDefault="001923DF" w:rsidP="005D111A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919DEB2" w14:textId="77777777" w:rsidR="001923DF" w:rsidRPr="000F5AE2" w:rsidRDefault="001923DF" w:rsidP="005D111A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9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F5AE2">
              <w:rPr>
                <w:rFonts w:ascii="Angsana New" w:hAnsi="Angsana New"/>
                <w:sz w:val="30"/>
                <w:szCs w:val="30"/>
              </w:rPr>
              <w:t>353,539</w:t>
            </w:r>
          </w:p>
        </w:tc>
      </w:tr>
      <w:tr w:rsidR="001923DF" w:rsidRPr="00B15C90" w14:paraId="2D82E71D" w14:textId="77777777" w:rsidTr="00C72BF9">
        <w:trPr>
          <w:cantSplit/>
          <w:trHeight w:val="254"/>
        </w:trPr>
        <w:tc>
          <w:tcPr>
            <w:tcW w:w="4500" w:type="dxa"/>
          </w:tcPr>
          <w:p w14:paraId="55E00AAE" w14:textId="77777777" w:rsidR="001923DF" w:rsidRPr="000F5AE2" w:rsidRDefault="001923DF" w:rsidP="005D111A">
            <w:pPr>
              <w:ind w:left="175" w:right="8" w:hanging="175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F5AE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เพิ่มขึ้น (ลดลง) เนื่องจาก</w:t>
            </w:r>
          </w:p>
        </w:tc>
        <w:tc>
          <w:tcPr>
            <w:tcW w:w="1440" w:type="dxa"/>
            <w:vAlign w:val="bottom"/>
          </w:tcPr>
          <w:p w14:paraId="0F06AC0D" w14:textId="77777777" w:rsidR="001923DF" w:rsidRPr="000F5AE2" w:rsidRDefault="001923DF" w:rsidP="005D111A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  <w:highlight w:val="red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E032559" w14:textId="77777777" w:rsidR="001923DF" w:rsidRPr="000F5AE2" w:rsidRDefault="001923DF" w:rsidP="005D111A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9BC8AC5" w14:textId="77777777" w:rsidR="001923DF" w:rsidRPr="000F5AE2" w:rsidRDefault="001923DF" w:rsidP="005D111A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1246D53" w14:textId="77777777" w:rsidR="001923DF" w:rsidRPr="000F5AE2" w:rsidRDefault="001923DF" w:rsidP="005D111A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923DF" w:rsidRPr="00B15C90" w14:paraId="3D74DB8C" w14:textId="77777777" w:rsidTr="00C72BF9">
        <w:trPr>
          <w:cantSplit/>
          <w:trHeight w:val="254"/>
        </w:trPr>
        <w:tc>
          <w:tcPr>
            <w:tcW w:w="4500" w:type="dxa"/>
          </w:tcPr>
          <w:p w14:paraId="11E914D6" w14:textId="77777777" w:rsidR="001923DF" w:rsidRPr="000F5AE2" w:rsidRDefault="001923DF" w:rsidP="005D111A">
            <w:pPr>
              <w:ind w:left="188" w:right="8" w:hanging="188"/>
              <w:rPr>
                <w:rFonts w:ascii="Angsana New" w:hAnsi="Angsana New"/>
                <w:sz w:val="30"/>
                <w:szCs w:val="30"/>
              </w:rPr>
            </w:pPr>
            <w:r w:rsidRPr="000F5AE2">
              <w:rPr>
                <w:rFonts w:ascii="Angsana New" w:hAnsi="Angsana New"/>
                <w:sz w:val="30"/>
                <w:szCs w:val="30"/>
                <w:cs/>
              </w:rPr>
              <w:t>การถือปฏิบัติตามมาตรฐานการรายงานทางการเงินกลุ่มเครื่องมือทางการเงิน</w:t>
            </w:r>
          </w:p>
        </w:tc>
        <w:tc>
          <w:tcPr>
            <w:tcW w:w="1440" w:type="dxa"/>
            <w:vAlign w:val="bottom"/>
          </w:tcPr>
          <w:p w14:paraId="35D10C4A" w14:textId="77777777" w:rsidR="001923DF" w:rsidRPr="000F5AE2" w:rsidRDefault="001923DF" w:rsidP="005D111A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  <w:highlight w:val="red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FD155B7" w14:textId="77777777" w:rsidR="001923DF" w:rsidRPr="004310D3" w:rsidRDefault="001923DF" w:rsidP="005D111A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CD2175D" w14:textId="77777777" w:rsidR="001923DF" w:rsidRPr="000F5AE2" w:rsidRDefault="001923DF" w:rsidP="005D111A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2D70201" w14:textId="77777777" w:rsidR="001923DF" w:rsidRPr="000F5AE2" w:rsidRDefault="001923DF" w:rsidP="005D111A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923DF" w:rsidRPr="00B15C90" w14:paraId="23997C0F" w14:textId="77777777" w:rsidTr="00C72BF9">
        <w:trPr>
          <w:cantSplit/>
          <w:trHeight w:val="207"/>
        </w:trPr>
        <w:tc>
          <w:tcPr>
            <w:tcW w:w="4500" w:type="dxa"/>
          </w:tcPr>
          <w:p w14:paraId="47175503" w14:textId="77777777" w:rsidR="001923DF" w:rsidRPr="00991A13" w:rsidRDefault="001923DF" w:rsidP="005D111A">
            <w:pPr>
              <w:tabs>
                <w:tab w:val="left" w:pos="371"/>
              </w:tabs>
              <w:ind w:left="371" w:right="8" w:hanging="180"/>
              <w:rPr>
                <w:sz w:val="30"/>
                <w:szCs w:val="30"/>
              </w:rPr>
            </w:pPr>
            <w:r w:rsidRPr="000F5AE2">
              <w:rPr>
                <w:rFonts w:ascii="Angsana New" w:hAnsi="Angsana New"/>
                <w:sz w:val="30"/>
                <w:szCs w:val="30"/>
                <w:cs/>
              </w:rPr>
              <w:t>ผลขาดทุนจากการด้อยค่าของสินทรัพย์ทางการเงิน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525350C" w14:textId="35A584ED" w:rsidR="001923DF" w:rsidRPr="000F5AE2" w:rsidRDefault="001923DF" w:rsidP="005D111A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  <w:highlight w:val="red"/>
              </w:rPr>
            </w:pPr>
            <w:r w:rsidRPr="000F5AE2"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  <w:t>(</w:t>
            </w:r>
            <w:r w:rsidR="006779C0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ก</w:t>
            </w:r>
            <w:r w:rsidR="006779C0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.</w:t>
            </w:r>
            <w:r w:rsidR="003216AD"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  <w:t>2</w:t>
            </w:r>
            <w:r w:rsidRPr="000F5AE2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F70E8D8" w14:textId="77777777" w:rsidR="001923DF" w:rsidRPr="000F5AE2" w:rsidRDefault="001923DF" w:rsidP="005D111A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F5AE2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  <w:r w:rsidRPr="000F5AE2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530</w:t>
            </w:r>
            <w:r w:rsidRPr="000F5AE2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9A19E5C" w14:textId="77777777" w:rsidR="001923DF" w:rsidRPr="000F5AE2" w:rsidRDefault="001923DF" w:rsidP="005D111A">
            <w:pPr>
              <w:pStyle w:val="acctfourfigures"/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844D484" w14:textId="28472774" w:rsidR="001923DF" w:rsidRPr="000F5AE2" w:rsidRDefault="001923DF" w:rsidP="005D111A">
            <w:pPr>
              <w:pStyle w:val="acctfourfigures"/>
              <w:tabs>
                <w:tab w:val="decimal" w:pos="1001"/>
                <w:tab w:val="decimal" w:pos="1642"/>
              </w:tabs>
              <w:spacing w:line="240" w:lineRule="auto"/>
              <w:ind w:right="1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F5AE2">
              <w:rPr>
                <w:rFonts w:ascii="Angsana New" w:hAnsi="Angsana New"/>
                <w:sz w:val="30"/>
                <w:szCs w:val="30"/>
              </w:rPr>
              <w:t>(2,8</w:t>
            </w:r>
            <w:r w:rsidR="00694B12" w:rsidRPr="00694B12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  <w:r w:rsidRPr="000F5AE2">
              <w:rPr>
                <w:rFonts w:ascii="Angsana New" w:hAnsi="Angsana New"/>
                <w:sz w:val="30"/>
                <w:szCs w:val="30"/>
              </w:rPr>
              <w:t>8)</w:t>
            </w:r>
          </w:p>
        </w:tc>
      </w:tr>
      <w:tr w:rsidR="001923DF" w:rsidRPr="00B15C90" w14:paraId="05207CEF" w14:textId="77777777" w:rsidTr="00C72BF9">
        <w:trPr>
          <w:cantSplit/>
          <w:trHeight w:val="20"/>
        </w:trPr>
        <w:tc>
          <w:tcPr>
            <w:tcW w:w="4500" w:type="dxa"/>
          </w:tcPr>
          <w:p w14:paraId="52391674" w14:textId="77777777" w:rsidR="001923DF" w:rsidRPr="000F5AE2" w:rsidRDefault="001923DF" w:rsidP="005D111A">
            <w:pPr>
              <w:tabs>
                <w:tab w:val="left" w:pos="371"/>
              </w:tabs>
              <w:ind w:right="8"/>
              <w:rPr>
                <w:rFonts w:ascii="Angsana New" w:hAnsi="Angsana New"/>
                <w:sz w:val="30"/>
                <w:szCs w:val="30"/>
                <w:cs/>
              </w:rPr>
            </w:pPr>
            <w:r w:rsidRPr="000F5AE2">
              <w:rPr>
                <w:rFonts w:ascii="Angsana New" w:hAnsi="Angsana New"/>
                <w:sz w:val="30"/>
                <w:szCs w:val="30"/>
              </w:rPr>
              <w:t xml:space="preserve">    </w:t>
            </w:r>
            <w:r w:rsidRPr="000F5AE2">
              <w:rPr>
                <w:rFonts w:ascii="Angsana New" w:hAnsi="Angsana New" w:hint="cs"/>
                <w:sz w:val="30"/>
                <w:szCs w:val="30"/>
                <w:cs/>
              </w:rPr>
              <w:t>ภาษีเงินได้ที่เกี่ยวข้อง</w:t>
            </w:r>
          </w:p>
        </w:tc>
        <w:tc>
          <w:tcPr>
            <w:tcW w:w="1440" w:type="dxa"/>
            <w:vAlign w:val="bottom"/>
          </w:tcPr>
          <w:p w14:paraId="731F3329" w14:textId="77777777" w:rsidR="001923DF" w:rsidRPr="000F5AE2" w:rsidRDefault="001923DF" w:rsidP="005D111A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  <w:highlight w:val="red"/>
                <w:cs/>
                <w:lang w:bidi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EFA8FA1" w14:textId="2E1210FA" w:rsidR="001923DF" w:rsidRPr="000F5AE2" w:rsidRDefault="001923DF" w:rsidP="005D111A">
            <w:pPr>
              <w:pStyle w:val="acctfourfigures"/>
              <w:tabs>
                <w:tab w:val="decimal" w:pos="731"/>
                <w:tab w:val="decimal" w:pos="1360"/>
              </w:tabs>
              <w:spacing w:line="240" w:lineRule="auto"/>
              <w:ind w:right="10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Pr="000F5AE2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F5AE2">
              <w:rPr>
                <w:rFonts w:ascii="Angsana New" w:hAnsi="Angsana New"/>
                <w:sz w:val="30"/>
                <w:szCs w:val="30"/>
              </w:rPr>
              <w:t>7</w:t>
            </w:r>
            <w:r>
              <w:rPr>
                <w:rFonts w:ascii="Angsana New" w:hAnsi="Angsana New"/>
                <w:sz w:val="30"/>
                <w:szCs w:val="30"/>
              </w:rPr>
              <w:t>0</w:t>
            </w:r>
            <w:r w:rsidR="00694B12" w:rsidRPr="00694B12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D64BDF9" w14:textId="77777777" w:rsidR="001923DF" w:rsidRPr="000F5AE2" w:rsidRDefault="001923DF" w:rsidP="005D111A">
            <w:pPr>
              <w:pStyle w:val="acctfourfigures"/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CD8D2EC" w14:textId="77777777" w:rsidR="001923DF" w:rsidRPr="000F5AE2" w:rsidRDefault="001923DF" w:rsidP="005D111A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9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F5AE2">
              <w:rPr>
                <w:rFonts w:ascii="Angsana New" w:hAnsi="Angsana New"/>
                <w:sz w:val="30"/>
                <w:szCs w:val="30"/>
              </w:rPr>
              <w:t>574</w:t>
            </w:r>
          </w:p>
        </w:tc>
      </w:tr>
      <w:tr w:rsidR="001923DF" w:rsidRPr="00B15C90" w14:paraId="3B9F9606" w14:textId="77777777" w:rsidTr="00C72BF9">
        <w:trPr>
          <w:cantSplit/>
          <w:trHeight w:val="20"/>
        </w:trPr>
        <w:tc>
          <w:tcPr>
            <w:tcW w:w="4500" w:type="dxa"/>
          </w:tcPr>
          <w:p w14:paraId="4A657E18" w14:textId="622714C9" w:rsidR="001923DF" w:rsidRPr="000F5AE2" w:rsidRDefault="001923DF" w:rsidP="005D111A">
            <w:pPr>
              <w:ind w:left="178" w:right="8" w:hanging="17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F5AE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0F5AE2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0F5AE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0F5AE2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 w:rsidR="00694B12" w:rsidRPr="00694B12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Pr="000F5AE2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3 - </w:t>
            </w:r>
            <w:r w:rsidRPr="000F5AE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ปรับปรุงใหม่</w:t>
            </w:r>
          </w:p>
        </w:tc>
        <w:tc>
          <w:tcPr>
            <w:tcW w:w="1440" w:type="dxa"/>
            <w:vAlign w:val="bottom"/>
          </w:tcPr>
          <w:p w14:paraId="32A32B12" w14:textId="77777777" w:rsidR="001923DF" w:rsidRPr="000F5AE2" w:rsidRDefault="001923DF" w:rsidP="005D111A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highlight w:val="red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8B82EE7" w14:textId="77777777" w:rsidR="001923DF" w:rsidRPr="000F5AE2" w:rsidRDefault="001923DF" w:rsidP="005D111A">
            <w:pPr>
              <w:pStyle w:val="acctfourfigures"/>
              <w:tabs>
                <w:tab w:val="decimal" w:pos="731"/>
                <w:tab w:val="decimal" w:pos="1360"/>
              </w:tabs>
              <w:spacing w:line="240" w:lineRule="auto"/>
              <w:ind w:right="10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F5AE2">
              <w:rPr>
                <w:rFonts w:ascii="Angsana New" w:hAnsi="Angsana New"/>
                <w:b/>
                <w:bCs/>
                <w:sz w:val="30"/>
                <w:szCs w:val="30"/>
              </w:rPr>
              <w:t>37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Pr="000F5AE2">
              <w:rPr>
                <w:rFonts w:ascii="Angsana New" w:hAnsi="Angsana New"/>
                <w:b/>
                <w:bCs/>
                <w:sz w:val="30"/>
                <w:szCs w:val="30"/>
              </w:rPr>
              <w:t>,538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CEC13D6" w14:textId="77777777" w:rsidR="001923DF" w:rsidRPr="000F5AE2" w:rsidRDefault="001923DF" w:rsidP="005D111A">
            <w:pPr>
              <w:pStyle w:val="acctfourfigures"/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7C1A9E5" w14:textId="77777777" w:rsidR="001923DF" w:rsidRPr="000F5AE2" w:rsidRDefault="001923DF" w:rsidP="005D111A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9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F5AE2">
              <w:rPr>
                <w:rFonts w:ascii="Angsana New" w:hAnsi="Angsana New"/>
                <w:b/>
                <w:bCs/>
                <w:sz w:val="30"/>
                <w:szCs w:val="30"/>
              </w:rPr>
              <w:t>351,245</w:t>
            </w:r>
          </w:p>
        </w:tc>
      </w:tr>
    </w:tbl>
    <w:p w14:paraId="15A95C19" w14:textId="6775FA99" w:rsidR="001923DF" w:rsidRDefault="001923DF" w:rsidP="00E46312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14:paraId="341BA15D" w14:textId="230A4833" w:rsidR="00694B12" w:rsidRDefault="00694B12" w:rsidP="00E46312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14:paraId="5C809714" w14:textId="77777777" w:rsidR="00694B12" w:rsidRDefault="00694B12" w:rsidP="00E46312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14:paraId="19895A3E" w14:textId="77777777" w:rsidR="006A777B" w:rsidRPr="00757298" w:rsidRDefault="006A777B" w:rsidP="004D00D0">
      <w:pPr>
        <w:pStyle w:val="ListParagraph"/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757298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lastRenderedPageBreak/>
        <w:t>มาตรฐานการรายงานทางการเงินกลุ่มเครื่องมือทางการเงิน</w:t>
      </w:r>
    </w:p>
    <w:p w14:paraId="4557ABE1" w14:textId="77777777" w:rsidR="006A777B" w:rsidRPr="00FD6326" w:rsidRDefault="006A777B" w:rsidP="006A777B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14:paraId="4F69A8C9" w14:textId="4E004487" w:rsidR="006A777B" w:rsidRPr="00757298" w:rsidRDefault="006A777B" w:rsidP="006A777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757298">
        <w:rPr>
          <w:rFonts w:ascii="Angsana New" w:eastAsia="Calibri" w:hAnsi="Angsana New" w:hint="cs"/>
          <w:sz w:val="30"/>
          <w:szCs w:val="30"/>
          <w:cs/>
          <w:lang w:val="en-GB"/>
        </w:rPr>
        <w:t>กลุ่มบริษัท</w:t>
      </w:r>
      <w:r w:rsidRPr="00757298">
        <w:rPr>
          <w:rFonts w:ascii="Angsana New" w:hAnsi="Angsana New"/>
          <w:sz w:val="30"/>
          <w:szCs w:val="30"/>
          <w:cs/>
        </w:rPr>
        <w:t>ได้</w:t>
      </w:r>
      <w:r w:rsidRPr="00757298">
        <w:rPr>
          <w:rFonts w:ascii="Angsana New" w:hAnsi="Angsana New" w:hint="cs"/>
          <w:sz w:val="30"/>
          <w:szCs w:val="30"/>
          <w:cs/>
        </w:rPr>
        <w:t xml:space="preserve">ถือปฏิบัติตามมาตรฐานการรายงานทางการเงินกลุ่มเครื่องมือทางการเงินด้วยวิธีปรับปรุงผลกระทบสะสมกับกำไรสะสม ณ วันที่ </w:t>
      </w:r>
      <w:r w:rsidRPr="00757298">
        <w:rPr>
          <w:rFonts w:ascii="Angsana New" w:hAnsi="Angsana New"/>
          <w:sz w:val="30"/>
          <w:szCs w:val="30"/>
        </w:rPr>
        <w:t xml:space="preserve">1 </w:t>
      </w:r>
      <w:r w:rsidRPr="00757298">
        <w:rPr>
          <w:rFonts w:ascii="Angsana New" w:hAnsi="Angsana New" w:hint="cs"/>
          <w:sz w:val="30"/>
          <w:szCs w:val="30"/>
          <w:cs/>
        </w:rPr>
        <w:t xml:space="preserve">มกราคม </w:t>
      </w:r>
      <w:r w:rsidRPr="00757298">
        <w:rPr>
          <w:rFonts w:ascii="Angsana New" w:hAnsi="Angsana New"/>
          <w:sz w:val="30"/>
          <w:szCs w:val="30"/>
        </w:rPr>
        <w:t xml:space="preserve">2563 </w:t>
      </w:r>
      <w:r w:rsidRPr="00757298">
        <w:rPr>
          <w:rFonts w:asciiTheme="majorBidi" w:hAnsiTheme="majorBidi" w:cstheme="majorBidi"/>
          <w:sz w:val="30"/>
          <w:szCs w:val="30"/>
          <w:cs/>
        </w:rPr>
        <w:t>ดังนั้น กลุ่มบริษัทจึงไม่ปรับปรุงข้อมูลที่นำเสนอในปี</w:t>
      </w:r>
      <w:r w:rsidRPr="00757298">
        <w:rPr>
          <w:rFonts w:asciiTheme="majorBidi" w:hAnsiTheme="majorBidi" w:cstheme="majorBidi"/>
          <w:sz w:val="30"/>
          <w:szCs w:val="30"/>
        </w:rPr>
        <w:t xml:space="preserve"> 2562</w:t>
      </w:r>
      <w:r w:rsidRPr="00757298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757298">
        <w:rPr>
          <w:rFonts w:asciiTheme="majorBidi" w:hAnsiTheme="majorBidi" w:cstheme="majorBidi"/>
          <w:sz w:val="30"/>
          <w:szCs w:val="30"/>
          <w:cs/>
        </w:rPr>
        <w:t>และไม่นำข้อกำหนดเกี่ยวกับการเปิดเผยข้อมูลตามมาตรฐานการรายงานทางการเงินที่เกี่ยวข้องกับเครื่องมือทางการเงินมาถือปฏิบัติกับข้อมูลเปรียบเทียบ</w:t>
      </w:r>
    </w:p>
    <w:p w14:paraId="237CFCE4" w14:textId="77777777" w:rsidR="006A777B" w:rsidRPr="00FD6326" w:rsidRDefault="006A777B" w:rsidP="006A777B">
      <w:pPr>
        <w:pStyle w:val="BodyText2"/>
        <w:tabs>
          <w:tab w:val="left" w:pos="540"/>
        </w:tabs>
        <w:ind w:left="720" w:firstLine="0"/>
        <w:jc w:val="thaiDistribute"/>
        <w:rPr>
          <w:rFonts w:ascii="Angsana New" w:hAnsi="Angsana New"/>
          <w:sz w:val="30"/>
          <w:szCs w:val="30"/>
        </w:rPr>
      </w:pPr>
    </w:p>
    <w:p w14:paraId="0CFE7074" w14:textId="147131E0" w:rsidR="006A777B" w:rsidRPr="00757298" w:rsidRDefault="006A777B" w:rsidP="006A777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</w:rPr>
      </w:pPr>
      <w:r w:rsidRPr="00757298">
        <w:rPr>
          <w:rFonts w:ascii="Angsana New" w:hAnsi="Angsana New"/>
          <w:sz w:val="30"/>
          <w:szCs w:val="30"/>
          <w:cs/>
        </w:rPr>
        <w:t>มาตรฐานการรายงานทางการเงิน</w:t>
      </w:r>
      <w:r w:rsidRPr="00757298">
        <w:rPr>
          <w:rFonts w:ascii="Angsana New" w:hAnsi="Angsana New" w:hint="cs"/>
          <w:sz w:val="30"/>
          <w:szCs w:val="30"/>
          <w:cs/>
        </w:rPr>
        <w:t>กลุ่ม</w:t>
      </w:r>
      <w:r w:rsidRPr="00757298">
        <w:rPr>
          <w:rFonts w:ascii="Angsana New" w:hAnsi="Angsana New"/>
          <w:sz w:val="30"/>
          <w:szCs w:val="30"/>
          <w:cs/>
        </w:rPr>
        <w:t>เครื่องมือทางการเงินนี้ให้ข้อกำหนดเกี่ยวกับนิยามสินทรัพย์ทางการเงินและหนี้สินทางการเงินตลอดจนการรับรู้ การวัดมูลค่า การด้อยค่าและการตัดรายการ</w:t>
      </w:r>
      <w:r w:rsidR="0027485B">
        <w:rPr>
          <w:rFonts w:ascii="Angsana New" w:hAnsi="Angsana New" w:hint="cs"/>
          <w:sz w:val="30"/>
          <w:szCs w:val="30"/>
          <w:cs/>
        </w:rPr>
        <w:t>รวมถึงหลักการบัญชีของอนุพันธ์</w:t>
      </w:r>
      <w:r w:rsidR="00FD6326" w:rsidRPr="00757298">
        <w:rPr>
          <w:rFonts w:ascii="Angsana New" w:hAnsi="Angsana New"/>
          <w:sz w:val="30"/>
          <w:szCs w:val="30"/>
        </w:rPr>
        <w:t xml:space="preserve"> </w:t>
      </w:r>
      <w:r w:rsidRPr="00757298">
        <w:rPr>
          <w:rFonts w:ascii="Angsana New" w:hAnsi="Angsana New" w:hint="cs"/>
          <w:sz w:val="30"/>
          <w:szCs w:val="30"/>
          <w:cs/>
        </w:rPr>
        <w:t xml:space="preserve">โดยรายละเอียดของนโยบายการบัญชีเปิดเผยในหมายเหตุข้อ </w:t>
      </w:r>
      <w:r w:rsidRPr="00757298">
        <w:rPr>
          <w:rFonts w:ascii="Angsana New" w:hAnsi="Angsana New"/>
          <w:sz w:val="30"/>
          <w:szCs w:val="30"/>
        </w:rPr>
        <w:t>4</w:t>
      </w:r>
      <w:r w:rsidRPr="00757298">
        <w:rPr>
          <w:rFonts w:ascii="Angsana New" w:hAnsi="Angsana New" w:hint="cs"/>
          <w:sz w:val="30"/>
          <w:szCs w:val="30"/>
          <w:cs/>
        </w:rPr>
        <w:t xml:space="preserve">(ง) และข้อ </w:t>
      </w:r>
      <w:r w:rsidRPr="00757298">
        <w:rPr>
          <w:rFonts w:ascii="Angsana New" w:hAnsi="Angsana New"/>
          <w:sz w:val="30"/>
          <w:szCs w:val="30"/>
        </w:rPr>
        <w:t>4</w:t>
      </w:r>
      <w:r w:rsidRPr="00757298">
        <w:rPr>
          <w:rFonts w:ascii="Angsana New" w:hAnsi="Angsana New" w:hint="cs"/>
          <w:sz w:val="30"/>
          <w:szCs w:val="30"/>
          <w:cs/>
        </w:rPr>
        <w:t>(</w:t>
      </w:r>
      <w:r w:rsidR="005153C4" w:rsidRPr="00757298">
        <w:rPr>
          <w:rFonts w:ascii="Angsana New" w:hAnsi="Angsana New" w:hint="cs"/>
          <w:sz w:val="30"/>
          <w:szCs w:val="30"/>
          <w:cs/>
        </w:rPr>
        <w:t>ฐ</w:t>
      </w:r>
      <w:r w:rsidRPr="00757298">
        <w:rPr>
          <w:rFonts w:ascii="Angsana New" w:hAnsi="Angsana New" w:hint="cs"/>
          <w:sz w:val="30"/>
          <w:szCs w:val="30"/>
          <w:cs/>
        </w:rPr>
        <w:t xml:space="preserve">) </w:t>
      </w:r>
      <w:r w:rsidRPr="00757298">
        <w:rPr>
          <w:rFonts w:ascii="Angsana New" w:hAnsi="Angsana New"/>
          <w:sz w:val="30"/>
          <w:szCs w:val="30"/>
          <w:cs/>
          <w:lang w:val="en-GB"/>
        </w:rPr>
        <w:t>ผลกระทบ</w:t>
      </w:r>
      <w:r w:rsidRPr="00757298">
        <w:rPr>
          <w:rFonts w:ascii="Angsana New" w:hAnsi="Angsana New"/>
          <w:color w:val="000000"/>
          <w:sz w:val="30"/>
          <w:szCs w:val="30"/>
          <w:cs/>
        </w:rPr>
        <w:t>จากการ</w:t>
      </w:r>
      <w:r w:rsidRPr="00757298">
        <w:rPr>
          <w:rFonts w:ascii="Angsana New" w:hAnsi="Angsana New"/>
          <w:sz w:val="30"/>
          <w:szCs w:val="30"/>
          <w:cs/>
        </w:rPr>
        <w:t>ถือปฏิบัติตามมาตรฐานการรายงานทางการเงิน</w:t>
      </w:r>
      <w:r w:rsidRPr="00757298">
        <w:rPr>
          <w:rFonts w:ascii="Angsana New" w:hAnsi="Angsana New" w:hint="cs"/>
          <w:sz w:val="30"/>
          <w:szCs w:val="30"/>
          <w:cs/>
        </w:rPr>
        <w:t>กลุ่ม</w:t>
      </w:r>
      <w:r w:rsidRPr="00757298">
        <w:rPr>
          <w:rFonts w:ascii="Angsana New" w:hAnsi="Angsana New"/>
          <w:sz w:val="30"/>
          <w:szCs w:val="30"/>
          <w:cs/>
        </w:rPr>
        <w:t>เครื่องมือทางการเงิน มีดังนี้</w:t>
      </w:r>
    </w:p>
    <w:p w14:paraId="182CB968" w14:textId="77777777" w:rsidR="006A777B" w:rsidRPr="00717753" w:rsidRDefault="006A777B" w:rsidP="006A77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/>
        <w:rPr>
          <w:rFonts w:ascii="Angsana New" w:hAnsi="Angsana New"/>
          <w:sz w:val="30"/>
          <w:szCs w:val="30"/>
          <w:cs/>
        </w:rPr>
      </w:pPr>
    </w:p>
    <w:p w14:paraId="4BF8E4CA" w14:textId="77777777" w:rsidR="00986572" w:rsidRPr="00757298" w:rsidRDefault="00986572" w:rsidP="003216AD">
      <w:pPr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ind w:hanging="540"/>
        <w:contextualSpacing/>
        <w:jc w:val="thaiDistribute"/>
        <w:rPr>
          <w:rFonts w:ascii="Angsana New" w:hAnsi="Angsana New"/>
          <w:sz w:val="30"/>
          <w:szCs w:val="30"/>
        </w:rPr>
      </w:pPr>
      <w:r w:rsidRPr="00757298">
        <w:rPr>
          <w:rFonts w:ascii="Angsana New" w:hAnsi="Angsana New" w:hint="cs"/>
          <w:sz w:val="30"/>
          <w:szCs w:val="30"/>
          <w:cs/>
        </w:rPr>
        <w:t>การจัดประเภทรายการและการวัดมูลค่าของสินทรัพย์ทางการเงินและหนี้สินทางการเงิน</w:t>
      </w:r>
    </w:p>
    <w:p w14:paraId="266DFB8A" w14:textId="77777777" w:rsidR="00986572" w:rsidRPr="00757298" w:rsidRDefault="00986572" w:rsidP="00986572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6457B506" w14:textId="7591E771" w:rsidR="00986572" w:rsidRDefault="00986572" w:rsidP="00986572">
      <w:pPr>
        <w:autoSpaceDE w:val="0"/>
        <w:autoSpaceDN w:val="0"/>
        <w:ind w:left="1260"/>
        <w:contextualSpacing/>
        <w:jc w:val="thaiDistribute"/>
        <w:rPr>
          <w:rFonts w:ascii="Angsana New" w:hAnsi="Angsana New"/>
          <w:sz w:val="30"/>
          <w:szCs w:val="30"/>
        </w:rPr>
      </w:pPr>
      <w:r w:rsidRPr="00757298">
        <w:rPr>
          <w:rFonts w:ascii="Angsana New" w:hAnsi="Angsana New" w:hint="cs"/>
          <w:sz w:val="30"/>
          <w:szCs w:val="30"/>
        </w:rPr>
        <w:t xml:space="preserve">TFRS 9 </w:t>
      </w:r>
      <w:r w:rsidR="006128E1" w:rsidRPr="00757298">
        <w:rPr>
          <w:rFonts w:ascii="Angsana New" w:hAnsi="Angsana New" w:hint="cs"/>
          <w:sz w:val="30"/>
          <w:szCs w:val="30"/>
          <w:cs/>
        </w:rPr>
        <w:t>กำหนดการ</w:t>
      </w:r>
      <w:r w:rsidRPr="00757298">
        <w:rPr>
          <w:rFonts w:ascii="Angsana New" w:hAnsi="Angsana New" w:hint="cs"/>
          <w:sz w:val="30"/>
          <w:szCs w:val="30"/>
          <w:cs/>
        </w:rPr>
        <w:t xml:space="preserve">จัดประเภทสินทรัพย์ทางการเงินเป็น </w:t>
      </w:r>
      <w:r w:rsidRPr="00757298">
        <w:rPr>
          <w:rFonts w:ascii="Angsana New" w:hAnsi="Angsana New" w:hint="cs"/>
          <w:sz w:val="30"/>
          <w:szCs w:val="30"/>
        </w:rPr>
        <w:t xml:space="preserve">3 </w:t>
      </w:r>
      <w:r w:rsidRPr="00757298">
        <w:rPr>
          <w:rFonts w:ascii="Angsana New" w:hAnsi="Angsana New" w:hint="cs"/>
          <w:sz w:val="30"/>
          <w:szCs w:val="30"/>
          <w:cs/>
        </w:rPr>
        <w:t xml:space="preserve">ประเภท ได้แก่ ราคาทุนตัดจำหน่าย มูลค่ายุติธรรมผ่านกำไรขาดทุนเบ็ดเสร็จอื่น </w:t>
      </w:r>
      <w:r w:rsidRPr="00757298">
        <w:rPr>
          <w:rFonts w:ascii="Angsana New" w:hAnsi="Angsana New" w:hint="cs"/>
          <w:sz w:val="30"/>
          <w:szCs w:val="30"/>
        </w:rPr>
        <w:t>(FVOCI)</w:t>
      </w:r>
      <w:r w:rsidRPr="00757298">
        <w:rPr>
          <w:rFonts w:ascii="Angsana New" w:hAnsi="Angsana New" w:hint="cs"/>
          <w:sz w:val="30"/>
          <w:szCs w:val="30"/>
          <w:cs/>
        </w:rPr>
        <w:t xml:space="preserve"> และมูลค่ายุติธรรมผ่านกำไรหรือขาดทุน</w:t>
      </w:r>
      <w:r w:rsidRPr="00757298">
        <w:rPr>
          <w:rFonts w:ascii="Angsana New" w:hAnsi="Angsana New" w:hint="cs"/>
          <w:sz w:val="30"/>
          <w:szCs w:val="30"/>
        </w:rPr>
        <w:t xml:space="preserve"> (FVTPL) </w:t>
      </w:r>
      <w:r w:rsidRPr="00757298">
        <w:rPr>
          <w:rFonts w:ascii="Angsana New" w:hAnsi="Angsana New" w:hint="cs"/>
          <w:sz w:val="30"/>
          <w:szCs w:val="30"/>
          <w:cs/>
        </w:rPr>
        <w:t xml:space="preserve">โดยจัดประเภทตามลักษณะของกระแสเงินสดของสินทรัพย์ทางการเงินและโมเดลธุรกิจในการบริหารจัดการสินทรัพย์ทางการเงินนั้น </w:t>
      </w:r>
      <w:r w:rsidR="006128E1" w:rsidRPr="00757298">
        <w:rPr>
          <w:rFonts w:ascii="Angsana New" w:hAnsi="Angsana New" w:hint="cs"/>
          <w:sz w:val="30"/>
          <w:szCs w:val="30"/>
          <w:cs/>
        </w:rPr>
        <w:t xml:space="preserve">อย่างไรก็ตาม </w:t>
      </w:r>
      <w:r w:rsidR="006128E1" w:rsidRPr="00757298">
        <w:rPr>
          <w:rFonts w:asciiTheme="majorBidi" w:eastAsia="Calibri" w:hAnsiTheme="majorBidi" w:cstheme="majorBidi" w:hint="cs"/>
          <w:sz w:val="30"/>
          <w:szCs w:val="30"/>
          <w:cs/>
          <w:lang w:val="en-GB"/>
        </w:rPr>
        <w:t>กลุ่มบริษัท</w:t>
      </w:r>
      <w:r w:rsidR="0027485B">
        <w:rPr>
          <w:rFonts w:asciiTheme="majorBidi" w:eastAsia="Calibri" w:hAnsiTheme="majorBidi" w:cstheme="majorBidi" w:hint="cs"/>
          <w:sz w:val="30"/>
          <w:szCs w:val="30"/>
          <w:cs/>
          <w:lang w:val="en-GB"/>
        </w:rPr>
        <w:t>และบริษัท</w:t>
      </w:r>
      <w:r w:rsidR="006128E1" w:rsidRPr="00757298">
        <w:rPr>
          <w:rFonts w:ascii="Angsana New" w:hAnsi="Angsana New" w:hint="cs"/>
          <w:sz w:val="30"/>
          <w:szCs w:val="30"/>
          <w:cs/>
        </w:rPr>
        <w:t>อาจเลือกกำหนดให้วัดมูลค่าเมื่อเริ่มแรกด้วยมูลค่ายุติธรรมผ่านกำไรหรือขาดทุนทั้งนี้เมื่อกำหนดแล้วไม่สามารถยกเลิกได้</w:t>
      </w:r>
      <w:r w:rsidR="006128E1" w:rsidRPr="00757298">
        <w:rPr>
          <w:rFonts w:ascii="Angsana New" w:hAnsi="Angsana New" w:hint="cs"/>
          <w:sz w:val="28"/>
          <w:szCs w:val="28"/>
          <w:cs/>
        </w:rPr>
        <w:t xml:space="preserve"> </w:t>
      </w:r>
      <w:r w:rsidRPr="00757298">
        <w:rPr>
          <w:rFonts w:ascii="Angsana New" w:hAnsi="Angsana New" w:hint="cs"/>
          <w:sz w:val="30"/>
          <w:szCs w:val="30"/>
        </w:rPr>
        <w:t xml:space="preserve">TFRS 9 </w:t>
      </w:r>
      <w:r w:rsidRPr="00757298">
        <w:rPr>
          <w:rFonts w:ascii="Angsana New" w:hAnsi="Angsana New" w:hint="cs"/>
          <w:sz w:val="30"/>
          <w:szCs w:val="30"/>
          <w:cs/>
        </w:rPr>
        <w:t xml:space="preserve">ยกเลิกการจัดประเภทตราสารหนี้ที่จะถือจนครบกำหนด หลักทรัพย์เผื่อขาย หลักทรัพย์เพื่อค้า และเงินลงทุนทั่วไปตามที่กำหนดโดยมาตรฐานการบัญชี ฉบับที่ </w:t>
      </w:r>
      <w:r w:rsidRPr="00757298">
        <w:rPr>
          <w:rFonts w:ascii="Angsana New" w:hAnsi="Angsana New" w:hint="cs"/>
          <w:sz w:val="30"/>
          <w:szCs w:val="30"/>
        </w:rPr>
        <w:t>105</w:t>
      </w:r>
      <w:r>
        <w:rPr>
          <w:rFonts w:ascii="Angsana New" w:hAnsi="Angsana New" w:hint="cs"/>
          <w:sz w:val="30"/>
          <w:szCs w:val="30"/>
        </w:rPr>
        <w:t xml:space="preserve"> </w:t>
      </w:r>
    </w:p>
    <w:p w14:paraId="13C8837F" w14:textId="77777777" w:rsidR="00986572" w:rsidRDefault="00986572" w:rsidP="00986572">
      <w:pPr>
        <w:autoSpaceDE w:val="0"/>
        <w:autoSpaceDN w:val="0"/>
        <w:ind w:left="1260"/>
        <w:contextualSpacing/>
        <w:jc w:val="thaiDistribute"/>
        <w:rPr>
          <w:rFonts w:ascii="Angsana New" w:hAnsi="Angsana New"/>
          <w:sz w:val="30"/>
          <w:szCs w:val="30"/>
        </w:rPr>
      </w:pPr>
    </w:p>
    <w:p w14:paraId="68CA6A08" w14:textId="5AE2BBF4" w:rsidR="00986572" w:rsidRPr="001B708F" w:rsidRDefault="00986572" w:rsidP="008A1068">
      <w:pPr>
        <w:autoSpaceDE w:val="0"/>
        <w:autoSpaceDN w:val="0"/>
        <w:ind w:left="1260"/>
        <w:contextualSpacing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ณ วันที่ </w:t>
      </w:r>
      <w:r>
        <w:rPr>
          <w:rFonts w:ascii="Angsana New" w:hAnsi="Angsana New"/>
          <w:sz w:val="30"/>
          <w:szCs w:val="30"/>
        </w:rPr>
        <w:t>1</w:t>
      </w:r>
      <w:r>
        <w:rPr>
          <w:rFonts w:ascii="Angsana New" w:hAnsi="Angsana New" w:hint="cs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มกราคม </w:t>
      </w:r>
      <w:r>
        <w:rPr>
          <w:rFonts w:ascii="Angsana New" w:hAnsi="Angsana New"/>
          <w:sz w:val="30"/>
          <w:szCs w:val="30"/>
        </w:rPr>
        <w:t>2563</w:t>
      </w:r>
      <w:r>
        <w:rPr>
          <w:rFonts w:ascii="Angsana New" w:hAnsi="Angsana New" w:hint="cs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มูลค่าตามบัญชีของสินทรัพย์ทางการเงินและหนี้สินทางการเงินแต่ละประเภทของกลุ่มบริษัท</w:t>
      </w:r>
      <w:r w:rsidR="0027485B">
        <w:rPr>
          <w:rFonts w:ascii="Angsana New" w:hAnsi="Angsana New" w:hint="cs"/>
          <w:sz w:val="30"/>
          <w:szCs w:val="30"/>
          <w:cs/>
        </w:rPr>
        <w:t>และบริษัท</w:t>
      </w:r>
      <w:r>
        <w:rPr>
          <w:rFonts w:ascii="Angsana New" w:hAnsi="Angsana New" w:hint="cs"/>
          <w:sz w:val="30"/>
          <w:szCs w:val="30"/>
          <w:cs/>
        </w:rPr>
        <w:t>ถูกจัดประเภทด้วยวิธีราคาทุนตัดจำหน่าย</w:t>
      </w:r>
      <w:r>
        <w:rPr>
          <w:rFonts w:ascii="Angsana New" w:hAnsi="Angsana New" w:hint="cs"/>
          <w:sz w:val="30"/>
          <w:szCs w:val="30"/>
        </w:rPr>
        <w:t> </w:t>
      </w:r>
      <w:r>
        <w:rPr>
          <w:rFonts w:ascii="Angsana New" w:hAnsi="Angsana New" w:hint="cs"/>
          <w:sz w:val="30"/>
          <w:szCs w:val="30"/>
          <w:cs/>
        </w:rPr>
        <w:t xml:space="preserve"> ซึ่งเงินสดและรายการเทียบเท่าเงินสด ลูกหนี้การค้าและลูกหนี้อื่น ลูกหนี้เช่าซื้อ </w:t>
      </w:r>
      <w:r w:rsidR="005153C4">
        <w:rPr>
          <w:rFonts w:ascii="Angsana New" w:hAnsi="Angsana New" w:hint="cs"/>
          <w:sz w:val="30"/>
          <w:szCs w:val="30"/>
          <w:cs/>
        </w:rPr>
        <w:t xml:space="preserve">ลูกหนี้เงินให้สินเชื่อ </w:t>
      </w:r>
      <w:r>
        <w:rPr>
          <w:rFonts w:ascii="Angsana New" w:hAnsi="Angsana New" w:hint="cs"/>
          <w:sz w:val="30"/>
          <w:szCs w:val="30"/>
          <w:cs/>
        </w:rPr>
        <w:t>ลูกหนี้ตามสัญญาโอนสิทธิและเงินให้กู้ยืมระยะสั้นแก่กิจการที่เกี่ยวข้องกัน ถูกจัดประเภทด้วยวิธีราคาทุนตัดจำหน่าย</w:t>
      </w:r>
    </w:p>
    <w:p w14:paraId="37F84EEE" w14:textId="475162EC" w:rsidR="00986572" w:rsidRDefault="00986572" w:rsidP="009865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30"/>
          <w:szCs w:val="30"/>
          <w:highlight w:val="cyan"/>
        </w:rPr>
      </w:pPr>
    </w:p>
    <w:p w14:paraId="184CC510" w14:textId="5430BBAC" w:rsidR="008A1068" w:rsidRDefault="008A1068" w:rsidP="009865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30"/>
          <w:szCs w:val="30"/>
          <w:highlight w:val="cyan"/>
        </w:rPr>
      </w:pPr>
    </w:p>
    <w:p w14:paraId="6C9C8C8C" w14:textId="4CC8D99C" w:rsidR="008A1068" w:rsidRDefault="008A1068" w:rsidP="009865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30"/>
          <w:szCs w:val="30"/>
          <w:highlight w:val="cyan"/>
        </w:rPr>
      </w:pPr>
    </w:p>
    <w:p w14:paraId="50510E29" w14:textId="50992897" w:rsidR="008A1068" w:rsidRDefault="008A1068" w:rsidP="009865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30"/>
          <w:szCs w:val="30"/>
          <w:highlight w:val="cyan"/>
        </w:rPr>
      </w:pPr>
    </w:p>
    <w:p w14:paraId="1EB6FFB3" w14:textId="6D7C3D82" w:rsidR="008A1068" w:rsidRDefault="008A1068" w:rsidP="009865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30"/>
          <w:szCs w:val="30"/>
          <w:highlight w:val="cyan"/>
        </w:rPr>
      </w:pPr>
    </w:p>
    <w:p w14:paraId="52508901" w14:textId="77777777" w:rsidR="008A1068" w:rsidRDefault="008A1068" w:rsidP="009865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30"/>
          <w:szCs w:val="30"/>
          <w:highlight w:val="cyan"/>
        </w:rPr>
      </w:pPr>
    </w:p>
    <w:p w14:paraId="10C07D63" w14:textId="212B419C" w:rsidR="00FD6326" w:rsidRPr="001D5E30" w:rsidRDefault="00FD6326" w:rsidP="003216AD">
      <w:pPr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ind w:hanging="540"/>
        <w:contextualSpacing/>
        <w:jc w:val="thaiDistribute"/>
        <w:rPr>
          <w:rFonts w:ascii="Angsana New" w:hAnsi="Angsana New"/>
          <w:sz w:val="30"/>
          <w:szCs w:val="30"/>
        </w:rPr>
      </w:pPr>
      <w:r w:rsidRPr="001D5E30">
        <w:rPr>
          <w:rFonts w:ascii="Angsana New" w:hAnsi="Angsana New"/>
          <w:sz w:val="30"/>
          <w:szCs w:val="30"/>
          <w:cs/>
        </w:rPr>
        <w:lastRenderedPageBreak/>
        <w:t>การด้อยค่าของสินทรัพย์ทางการเงิน</w:t>
      </w:r>
      <w:r w:rsidR="003216AD">
        <w:rPr>
          <w:rFonts w:ascii="Angsana New" w:hAnsi="Angsana New" w:hint="cs"/>
          <w:sz w:val="30"/>
          <w:szCs w:val="30"/>
          <w:cs/>
        </w:rPr>
        <w:t>และลูกหนี้ตามสัญญาเช่าซื้อ</w:t>
      </w:r>
    </w:p>
    <w:p w14:paraId="4396EE3F" w14:textId="77777777" w:rsidR="00FD6326" w:rsidRPr="00FD6326" w:rsidRDefault="00FD6326" w:rsidP="00FD6326">
      <w:pPr>
        <w:pStyle w:val="ListParagraph"/>
        <w:tabs>
          <w:tab w:val="clear" w:pos="907"/>
        </w:tabs>
        <w:autoSpaceDE w:val="0"/>
        <w:autoSpaceDN w:val="0"/>
        <w:adjustRightInd w:val="0"/>
        <w:ind w:left="1260"/>
        <w:jc w:val="thaiDistribute"/>
        <w:rPr>
          <w:rFonts w:asciiTheme="majorBidi" w:hAnsiTheme="majorBidi" w:cstheme="majorBidi"/>
          <w:sz w:val="30"/>
          <w:szCs w:val="30"/>
          <w:highlight w:val="cyan"/>
        </w:rPr>
      </w:pPr>
    </w:p>
    <w:p w14:paraId="4EA5E280" w14:textId="082CFDEC" w:rsidR="001D5E30" w:rsidRPr="000F5AE2" w:rsidRDefault="001D5E30" w:rsidP="001D5E30">
      <w:pPr>
        <w:pStyle w:val="ListParagraph"/>
        <w:tabs>
          <w:tab w:val="clear" w:pos="907"/>
        </w:tabs>
        <w:autoSpaceDE w:val="0"/>
        <w:autoSpaceDN w:val="0"/>
        <w:adjustRightInd w:val="0"/>
        <w:ind w:left="1260"/>
        <w:jc w:val="thaiDistribute"/>
        <w:rPr>
          <w:rFonts w:ascii="Angsana New" w:hAnsi="Angsana New"/>
          <w:sz w:val="30"/>
          <w:szCs w:val="30"/>
          <w:cs/>
        </w:rPr>
      </w:pPr>
      <w:r w:rsidRPr="000F5AE2">
        <w:rPr>
          <w:rFonts w:ascii="Angsana New" w:hAnsi="Angsana New"/>
          <w:sz w:val="30"/>
          <w:szCs w:val="30"/>
        </w:rPr>
        <w:t xml:space="preserve">TFRS </w:t>
      </w:r>
      <w:r>
        <w:rPr>
          <w:rFonts w:ascii="Angsana New" w:hAnsi="Angsana New"/>
          <w:sz w:val="30"/>
          <w:szCs w:val="30"/>
        </w:rPr>
        <w:t>9</w:t>
      </w:r>
      <w:r w:rsidRPr="000F5AE2">
        <w:rPr>
          <w:rFonts w:ascii="Angsana New" w:hAnsi="Angsana New"/>
          <w:sz w:val="30"/>
          <w:szCs w:val="30"/>
        </w:rPr>
        <w:t xml:space="preserve"> </w:t>
      </w:r>
      <w:r w:rsidRPr="000F5AE2">
        <w:rPr>
          <w:rFonts w:ascii="Angsana New" w:hAnsi="Angsana New"/>
          <w:sz w:val="30"/>
          <w:szCs w:val="30"/>
          <w:cs/>
        </w:rPr>
        <w:t>แนะนำวิธีการพิจารณาผลขาดทุนด้านเครดิตที่คาดว่าจะเกิดขึ้นตลอดอายุของเครื่องมือทางการเงิน ในขณะที่</w:t>
      </w:r>
      <w:r w:rsidRPr="000F5AE2">
        <w:rPr>
          <w:rFonts w:ascii="Angsana New" w:hAnsi="Angsana New"/>
          <w:sz w:val="30"/>
          <w:szCs w:val="30"/>
        </w:rPr>
        <w:t xml:space="preserve"> </w:t>
      </w:r>
      <w:r w:rsidRPr="000F5AE2">
        <w:rPr>
          <w:rFonts w:ascii="Angsana New" w:hAnsi="Angsana New"/>
          <w:sz w:val="30"/>
          <w:szCs w:val="30"/>
          <w:cs/>
        </w:rPr>
        <w:t>เดิมกลุ่มบริษัท</w:t>
      </w:r>
      <w:r w:rsidRPr="000F5AE2">
        <w:rPr>
          <w:rFonts w:ascii="Angsana New" w:hAnsi="Angsana New" w:hint="cs"/>
          <w:sz w:val="30"/>
          <w:szCs w:val="30"/>
          <w:cs/>
        </w:rPr>
        <w:t>และบริษัท</w:t>
      </w:r>
      <w:r w:rsidRPr="000F5AE2">
        <w:rPr>
          <w:rFonts w:ascii="Angsana New" w:hAnsi="Angsana New"/>
          <w:sz w:val="30"/>
          <w:szCs w:val="30"/>
          <w:cs/>
        </w:rPr>
        <w:t xml:space="preserve">ประมาณการค่าเผื่อหนี้สงสัยจะสูญโดยการวิเคราะห์ประวัติการชำระหนี้ และการคาดการณ์เกี่ยวกับการชำระหนี้ในอนาคตของลูกค้า </w:t>
      </w:r>
      <w:r w:rsidRPr="000F5AE2">
        <w:rPr>
          <w:rFonts w:ascii="Angsana New" w:hAnsi="Angsana New"/>
          <w:sz w:val="30"/>
          <w:szCs w:val="30"/>
        </w:rPr>
        <w:t xml:space="preserve">TFRS </w:t>
      </w:r>
      <w:r>
        <w:rPr>
          <w:rFonts w:ascii="Angsana New" w:hAnsi="Angsana New"/>
          <w:sz w:val="30"/>
          <w:szCs w:val="30"/>
        </w:rPr>
        <w:t>9</w:t>
      </w:r>
      <w:r w:rsidRPr="000F5AE2">
        <w:rPr>
          <w:rFonts w:ascii="Angsana New" w:hAnsi="Angsana New"/>
          <w:sz w:val="30"/>
          <w:szCs w:val="30"/>
        </w:rPr>
        <w:t xml:space="preserve"> </w:t>
      </w:r>
      <w:r w:rsidRPr="000F5AE2">
        <w:rPr>
          <w:rFonts w:ascii="Angsana New" w:hAnsi="Angsana New"/>
          <w:sz w:val="30"/>
          <w:szCs w:val="30"/>
          <w:cs/>
        </w:rPr>
        <w:t xml:space="preserve">กำหนดให้ใช้วิจารณญาณในการประเมินว่าการเปลี่ยนแปลงของปัจจัยทางเศรษฐกิจนั้นมีผลกระทบต่อผลขาดทุนด้านเครดิตที่คาดว่าจะเกิดขึ้นอย่างไร </w:t>
      </w:r>
      <w:r w:rsidRPr="000F5AE2">
        <w:rPr>
          <w:rFonts w:ascii="Angsana New" w:hAnsi="Angsana New" w:hint="cs"/>
          <w:sz w:val="30"/>
          <w:szCs w:val="30"/>
          <w:cs/>
        </w:rPr>
        <w:t>และพิจารณา</w:t>
      </w:r>
      <w:r w:rsidRPr="000F5AE2">
        <w:rPr>
          <w:rFonts w:ascii="Angsana New" w:hAnsi="Angsana New"/>
          <w:sz w:val="30"/>
          <w:szCs w:val="30"/>
          <w:cs/>
        </w:rPr>
        <w:t>ความน่าจะเป็นถ่วงน้ำหนัก</w:t>
      </w:r>
      <w:r w:rsidRPr="000F5AE2">
        <w:rPr>
          <w:rFonts w:ascii="Angsana New" w:hAnsi="Angsana New"/>
          <w:sz w:val="30"/>
          <w:szCs w:val="30"/>
        </w:rPr>
        <w:t xml:space="preserve"> </w:t>
      </w:r>
      <w:r w:rsidRPr="000F5AE2">
        <w:rPr>
          <w:rFonts w:ascii="Angsana New" w:hAnsi="Angsana New" w:hint="cs"/>
          <w:sz w:val="30"/>
          <w:szCs w:val="30"/>
          <w:cs/>
        </w:rPr>
        <w:t xml:space="preserve">ทั้งนี้ </w:t>
      </w:r>
      <w:r w:rsidRPr="000F5AE2">
        <w:rPr>
          <w:rFonts w:ascii="Angsana New" w:hAnsi="Angsana New"/>
          <w:sz w:val="30"/>
          <w:szCs w:val="30"/>
          <w:cs/>
        </w:rPr>
        <w:t>การพิจารณาด้อยค่า</w:t>
      </w:r>
      <w:r w:rsidRPr="000F5AE2">
        <w:rPr>
          <w:rFonts w:ascii="Angsana New" w:hAnsi="Angsana New" w:hint="cs"/>
          <w:sz w:val="30"/>
          <w:szCs w:val="30"/>
          <w:cs/>
        </w:rPr>
        <w:t>ดังกล่าว</w:t>
      </w:r>
      <w:r w:rsidRPr="000F5AE2">
        <w:rPr>
          <w:rFonts w:ascii="Angsana New" w:hAnsi="Angsana New"/>
          <w:sz w:val="30"/>
          <w:szCs w:val="30"/>
          <w:cs/>
        </w:rPr>
        <w:t>จะถือปฏิบัติกับ</w:t>
      </w:r>
      <w:r w:rsidRPr="001B708F">
        <w:rPr>
          <w:rFonts w:ascii="Angsana New" w:hAnsi="Angsana New" w:hint="cs"/>
          <w:sz w:val="30"/>
          <w:szCs w:val="30"/>
          <w:cs/>
        </w:rPr>
        <w:t>ลูกหนี้</w:t>
      </w:r>
      <w:r w:rsidR="002226A7">
        <w:rPr>
          <w:rFonts w:ascii="Angsana New" w:hAnsi="Angsana New" w:hint="cs"/>
          <w:sz w:val="30"/>
          <w:szCs w:val="30"/>
          <w:cs/>
        </w:rPr>
        <w:t>การค้า ลูกหนี้ตามสัญญาเช่าซื้อ และลูกหนี้</w:t>
      </w:r>
      <w:r w:rsidRPr="001B708F">
        <w:rPr>
          <w:rFonts w:ascii="Angsana New" w:hAnsi="Angsana New" w:hint="cs"/>
          <w:sz w:val="30"/>
          <w:szCs w:val="30"/>
          <w:cs/>
        </w:rPr>
        <w:t xml:space="preserve">เงินให้สินเชื่อที่วัดมูลค่าด้วยวิธีราคาทุนตัดจำหน่าย </w:t>
      </w:r>
    </w:p>
    <w:p w14:paraId="4DAD61EC" w14:textId="77777777" w:rsidR="001D5E30" w:rsidRPr="005D111A" w:rsidRDefault="001D5E30" w:rsidP="001D5E30">
      <w:pPr>
        <w:autoSpaceDE w:val="0"/>
        <w:autoSpaceDN w:val="0"/>
        <w:adjustRightInd w:val="0"/>
        <w:ind w:left="1260"/>
        <w:contextualSpacing/>
        <w:jc w:val="thaiDistribute"/>
        <w:rPr>
          <w:rFonts w:ascii="Angsana New" w:hAnsi="Angsana New"/>
          <w:sz w:val="30"/>
          <w:szCs w:val="30"/>
        </w:rPr>
      </w:pPr>
    </w:p>
    <w:p w14:paraId="7BF9B473" w14:textId="53DC3249" w:rsidR="00FD6326" w:rsidRPr="00FD6326" w:rsidRDefault="00FD6326" w:rsidP="00FD632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1260"/>
        <w:jc w:val="thaiDistribute"/>
        <w:rPr>
          <w:rFonts w:asciiTheme="majorBidi" w:hAnsiTheme="majorBidi" w:cstheme="majorBidi"/>
          <w:sz w:val="30"/>
          <w:szCs w:val="30"/>
          <w:shd w:val="clear" w:color="auto" w:fill="D9D9D9" w:themeFill="background1" w:themeFillShade="D9"/>
          <w:cs/>
        </w:rPr>
      </w:pPr>
      <w:r w:rsidRPr="00757298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4F6914">
        <w:rPr>
          <w:rFonts w:asciiTheme="majorBidi" w:hAnsiTheme="majorBidi" w:cstheme="majorBidi" w:hint="cs"/>
          <w:sz w:val="30"/>
          <w:szCs w:val="30"/>
          <w:cs/>
        </w:rPr>
        <w:t>และบริษัท</w:t>
      </w:r>
      <w:r w:rsidRPr="00757298">
        <w:rPr>
          <w:rFonts w:asciiTheme="majorBidi" w:hAnsiTheme="majorBidi" w:cstheme="majorBidi" w:hint="cs"/>
          <w:sz w:val="30"/>
          <w:szCs w:val="30"/>
          <w:cs/>
        </w:rPr>
        <w:t>ได้</w:t>
      </w:r>
      <w:r w:rsidRPr="00757298">
        <w:rPr>
          <w:rFonts w:asciiTheme="majorBidi" w:hAnsiTheme="majorBidi" w:cstheme="majorBidi"/>
          <w:sz w:val="30"/>
          <w:szCs w:val="30"/>
          <w:cs/>
        </w:rPr>
        <w:t xml:space="preserve">ประเมินการด้อยค่าตาม </w:t>
      </w:r>
      <w:r w:rsidRPr="00757298">
        <w:rPr>
          <w:rFonts w:asciiTheme="majorBidi" w:hAnsiTheme="majorBidi" w:cstheme="majorBidi"/>
          <w:sz w:val="30"/>
          <w:szCs w:val="30"/>
        </w:rPr>
        <w:t xml:space="preserve">TFRS 9 </w:t>
      </w:r>
      <w:r w:rsidRPr="00757298">
        <w:rPr>
          <w:rFonts w:asciiTheme="majorBidi" w:hAnsiTheme="majorBidi" w:cstheme="majorBidi"/>
          <w:sz w:val="30"/>
          <w:szCs w:val="30"/>
          <w:cs/>
        </w:rPr>
        <w:t>ณ วันที่</w:t>
      </w:r>
      <w:r w:rsidRPr="00757298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757298">
        <w:rPr>
          <w:rFonts w:asciiTheme="majorBidi" w:hAnsiTheme="majorBidi" w:cstheme="majorBidi"/>
          <w:sz w:val="30"/>
          <w:szCs w:val="30"/>
        </w:rPr>
        <w:t xml:space="preserve">1 </w:t>
      </w:r>
      <w:r w:rsidRPr="00757298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Pr="00757298">
        <w:rPr>
          <w:rFonts w:asciiTheme="majorBidi" w:hAnsiTheme="majorBidi" w:cstheme="majorBidi"/>
          <w:sz w:val="30"/>
          <w:szCs w:val="30"/>
        </w:rPr>
        <w:t xml:space="preserve">2563 </w:t>
      </w:r>
      <w:r w:rsidRPr="00757298">
        <w:rPr>
          <w:rFonts w:asciiTheme="majorBidi" w:hAnsiTheme="majorBidi" w:cstheme="majorBidi"/>
          <w:sz w:val="30"/>
          <w:szCs w:val="30"/>
          <w:cs/>
        </w:rPr>
        <w:t>ส่งผลให้มีค่าเผื่อ</w:t>
      </w:r>
      <w:r w:rsidRPr="00757298">
        <w:rPr>
          <w:rFonts w:asciiTheme="majorBidi" w:hAnsiTheme="majorBidi" w:cstheme="majorBidi" w:hint="cs"/>
          <w:sz w:val="30"/>
          <w:szCs w:val="30"/>
          <w:cs/>
        </w:rPr>
        <w:t>ผลขาดทุนจากการ</w:t>
      </w:r>
      <w:r w:rsidRPr="00757298">
        <w:rPr>
          <w:rFonts w:asciiTheme="majorBidi" w:hAnsiTheme="majorBidi" w:cstheme="majorBidi"/>
          <w:sz w:val="30"/>
          <w:szCs w:val="30"/>
          <w:cs/>
        </w:rPr>
        <w:t>ด้อยค่าเพิ่ม</w:t>
      </w:r>
      <w:r w:rsidRPr="00757298">
        <w:rPr>
          <w:rFonts w:asciiTheme="majorBidi" w:hAnsiTheme="majorBidi" w:cstheme="majorBidi" w:hint="cs"/>
          <w:sz w:val="30"/>
          <w:szCs w:val="30"/>
          <w:cs/>
        </w:rPr>
        <w:t xml:space="preserve">ขึ้น </w:t>
      </w:r>
      <w:r w:rsidR="00BA5354" w:rsidRPr="00757298">
        <w:rPr>
          <w:rFonts w:asciiTheme="majorBidi" w:hAnsiTheme="majorBidi" w:cstheme="majorBidi" w:hint="cs"/>
          <w:sz w:val="30"/>
          <w:szCs w:val="30"/>
          <w:cs/>
        </w:rPr>
        <w:t xml:space="preserve">(ลดลง) </w:t>
      </w:r>
      <w:r w:rsidRPr="00757298">
        <w:rPr>
          <w:rFonts w:asciiTheme="majorBidi" w:hAnsiTheme="majorBidi" w:cstheme="majorBidi" w:hint="cs"/>
          <w:sz w:val="30"/>
          <w:szCs w:val="30"/>
          <w:cs/>
        </w:rPr>
        <w:t>ดัง</w:t>
      </w:r>
      <w:r w:rsidRPr="00757298">
        <w:rPr>
          <w:rFonts w:asciiTheme="majorBidi" w:hAnsiTheme="majorBidi" w:cstheme="majorBidi"/>
          <w:sz w:val="30"/>
          <w:szCs w:val="30"/>
          <w:cs/>
        </w:rPr>
        <w:t>นี้</w:t>
      </w:r>
    </w:p>
    <w:p w14:paraId="358C974A" w14:textId="7152A9EA" w:rsidR="00FD6326" w:rsidRPr="005D111A" w:rsidRDefault="00FD6326" w:rsidP="00FD632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1260"/>
        <w:jc w:val="thaiDistribute"/>
        <w:rPr>
          <w:rFonts w:ascii="Angsana New" w:hAnsi="Angsana New"/>
          <w:sz w:val="30"/>
          <w:szCs w:val="30"/>
          <w:highlight w:val="cyan"/>
          <w:cs/>
        </w:rPr>
      </w:pPr>
    </w:p>
    <w:p w14:paraId="09475ECC" w14:textId="77777777" w:rsidR="001D5E30" w:rsidRDefault="001D5E30" w:rsidP="001D5E3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126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2</w:t>
      </w:r>
      <w:r w:rsidRPr="005A2051">
        <w:rPr>
          <w:rFonts w:ascii="Angsana New" w:hAnsi="Angsana New"/>
          <w:sz w:val="30"/>
          <w:szCs w:val="30"/>
        </w:rPr>
        <w:t>.</w:t>
      </w:r>
      <w:r>
        <w:rPr>
          <w:rFonts w:ascii="Angsana New" w:hAnsi="Angsana New"/>
          <w:sz w:val="30"/>
          <w:szCs w:val="30"/>
        </w:rPr>
        <w:t>1</w:t>
      </w:r>
      <w:r w:rsidRPr="005A2051">
        <w:rPr>
          <w:rFonts w:ascii="Angsana New" w:hAnsi="Angsana New"/>
          <w:sz w:val="30"/>
          <w:szCs w:val="30"/>
        </w:rPr>
        <w:t xml:space="preserve"> </w:t>
      </w:r>
      <w:r w:rsidRPr="005A2051">
        <w:rPr>
          <w:rFonts w:ascii="Angsana New" w:hAnsi="Angsana New" w:hint="cs"/>
          <w:sz w:val="30"/>
          <w:szCs w:val="30"/>
          <w:cs/>
        </w:rPr>
        <w:t>ลูกหนี้การค้า</w:t>
      </w:r>
    </w:p>
    <w:p w14:paraId="120C7421" w14:textId="77777777" w:rsidR="001D5E30" w:rsidRPr="005A2051" w:rsidRDefault="001D5E30" w:rsidP="001D5E3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1260"/>
        <w:jc w:val="thaiDistribute"/>
        <w:rPr>
          <w:rFonts w:ascii="Angsana New" w:hAnsi="Angsana New"/>
          <w:sz w:val="30"/>
          <w:szCs w:val="30"/>
          <w:cs/>
        </w:rPr>
      </w:pPr>
    </w:p>
    <w:tbl>
      <w:tblPr>
        <w:tblW w:w="8460" w:type="dxa"/>
        <w:tblInd w:w="117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940"/>
        <w:gridCol w:w="1080"/>
        <w:gridCol w:w="180"/>
        <w:gridCol w:w="1260"/>
      </w:tblGrid>
      <w:tr w:rsidR="001D5E30" w:rsidRPr="009B3895" w14:paraId="1D217D4E" w14:textId="77777777" w:rsidTr="00EA3022">
        <w:trPr>
          <w:cantSplit/>
          <w:tblHeader/>
        </w:trPr>
        <w:tc>
          <w:tcPr>
            <w:tcW w:w="5940" w:type="dxa"/>
            <w:shd w:val="clear" w:color="auto" w:fill="auto"/>
            <w:vAlign w:val="bottom"/>
          </w:tcPr>
          <w:p w14:paraId="02CFDC6D" w14:textId="77777777" w:rsidR="001D5E30" w:rsidRPr="000F5AE2" w:rsidRDefault="001D5E30" w:rsidP="00EA3022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7B47EB2E" w14:textId="77777777" w:rsidR="001D5E30" w:rsidRPr="000F5AE2" w:rsidRDefault="001D5E30" w:rsidP="00EA3022">
            <w:pPr>
              <w:pStyle w:val="acctmergecolhdg"/>
              <w:spacing w:line="240" w:lineRule="auto"/>
              <w:ind w:right="-82"/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</w:pPr>
            <w:r w:rsidRPr="000F5AE2"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Pr="000F5AE2">
              <w:rPr>
                <w:rFonts w:ascii="Angsana New" w:hAnsi="Angsana New" w:hint="cs"/>
                <w:b w:val="0"/>
                <w:bCs/>
                <w:sz w:val="30"/>
                <w:szCs w:val="30"/>
                <w:cs/>
                <w:lang w:bidi="th-TH"/>
              </w:rPr>
              <w:t>และ</w:t>
            </w:r>
            <w:r w:rsidRPr="000F5AE2"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</w:t>
            </w:r>
          </w:p>
          <w:p w14:paraId="11163CA7" w14:textId="77777777" w:rsidR="001D5E30" w:rsidRPr="000F5AE2" w:rsidRDefault="001D5E30" w:rsidP="00EA3022">
            <w:pPr>
              <w:pStyle w:val="acctmergecolhdg"/>
              <w:spacing w:line="240" w:lineRule="auto"/>
              <w:ind w:left="-85" w:right="-82"/>
              <w:rPr>
                <w:rFonts w:ascii="Angsana New" w:hAnsi="Angsana New"/>
                <w:sz w:val="30"/>
                <w:szCs w:val="30"/>
              </w:rPr>
            </w:pPr>
            <w:r w:rsidRPr="000F5AE2"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1D5E30" w:rsidRPr="009B3895" w14:paraId="5FF3CA65" w14:textId="77777777" w:rsidTr="00EA3022">
        <w:trPr>
          <w:cantSplit/>
          <w:tblHeader/>
        </w:trPr>
        <w:tc>
          <w:tcPr>
            <w:tcW w:w="5940" w:type="dxa"/>
          </w:tcPr>
          <w:p w14:paraId="28D0DA60" w14:textId="77777777" w:rsidR="001D5E30" w:rsidRPr="000F5AE2" w:rsidRDefault="001D5E30" w:rsidP="00EA3022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6F5661D3" w14:textId="77777777" w:rsidR="001D5E30" w:rsidRPr="000F5AE2" w:rsidRDefault="001D5E30" w:rsidP="00EA3022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0F5AE2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0F5AE2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bidi="th-TH"/>
              </w:rPr>
              <w:t>พัน</w:t>
            </w:r>
            <w:r w:rsidRPr="000F5AE2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1D5E30" w:rsidRPr="009B3895" w14:paraId="799C1C49" w14:textId="77777777" w:rsidTr="00EA3022">
        <w:trPr>
          <w:cantSplit/>
          <w:trHeight w:val="191"/>
        </w:trPr>
        <w:tc>
          <w:tcPr>
            <w:tcW w:w="5940" w:type="dxa"/>
          </w:tcPr>
          <w:p w14:paraId="26A87084" w14:textId="34A74C15" w:rsidR="001D5E30" w:rsidRPr="000F5AE2" w:rsidRDefault="001D5E30" w:rsidP="00EA3022">
            <w:pPr>
              <w:ind w:left="175" w:hanging="17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F5AE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ค่าเผื่อผลขาดทุนจากการด้อยค่า ณ วันที่ </w:t>
            </w:r>
            <w:r w:rsidRPr="000F5AE2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0F5AE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0F5AE2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 w:rsidR="00694B12" w:rsidRPr="00694B12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Pr="000F5AE2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080" w:type="dxa"/>
          </w:tcPr>
          <w:p w14:paraId="26F13A0B" w14:textId="77777777" w:rsidR="001D5E30" w:rsidRPr="000F5AE2" w:rsidRDefault="001D5E30" w:rsidP="00EA3022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0F4C736B" w14:textId="77777777" w:rsidR="001D5E30" w:rsidRPr="000F5AE2" w:rsidRDefault="001D5E30" w:rsidP="00EA3022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2F484ED" w14:textId="77777777" w:rsidR="001D5E30" w:rsidRPr="000F5AE2" w:rsidRDefault="001D5E30" w:rsidP="00EA3022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D5E30" w:rsidRPr="009B3895" w14:paraId="69135C59" w14:textId="77777777" w:rsidTr="00EA3022">
        <w:trPr>
          <w:cantSplit/>
          <w:trHeight w:val="191"/>
        </w:trPr>
        <w:tc>
          <w:tcPr>
            <w:tcW w:w="5940" w:type="dxa"/>
          </w:tcPr>
          <w:p w14:paraId="74F61275" w14:textId="77777777" w:rsidR="001D5E30" w:rsidRPr="000F5AE2" w:rsidRDefault="001D5E30" w:rsidP="00EA3022">
            <w:pPr>
              <w:ind w:left="175" w:right="-79" w:hanging="175"/>
              <w:rPr>
                <w:rFonts w:ascii="Angsana New" w:hAnsi="Angsana New"/>
                <w:sz w:val="30"/>
                <w:szCs w:val="30"/>
                <w:cs/>
              </w:rPr>
            </w:pPr>
            <w:r w:rsidRPr="000F5AE2">
              <w:rPr>
                <w:rFonts w:ascii="Angsana New" w:hAnsi="Angsana New"/>
                <w:sz w:val="30"/>
                <w:szCs w:val="30"/>
                <w:cs/>
              </w:rPr>
              <w:t>ค่าเผื่อหนี้สงสัยจะสูญ</w:t>
            </w:r>
            <w:r w:rsidRPr="000F5AE2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0F5AE2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0F5AE2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520" w:type="dxa"/>
            <w:gridSpan w:val="3"/>
          </w:tcPr>
          <w:p w14:paraId="1F2EFFAD" w14:textId="77777777" w:rsidR="001D5E30" w:rsidRPr="000F5AE2" w:rsidRDefault="001D5E30" w:rsidP="00EA3022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F5AE2">
              <w:rPr>
                <w:rFonts w:ascii="Angsana New" w:hAnsi="Angsana New"/>
                <w:sz w:val="30"/>
                <w:szCs w:val="30"/>
              </w:rPr>
              <w:t>2,</w:t>
            </w:r>
            <w:r>
              <w:rPr>
                <w:rFonts w:ascii="Angsana New" w:hAnsi="Angsana New"/>
                <w:sz w:val="30"/>
                <w:szCs w:val="30"/>
              </w:rPr>
              <w:t>0</w:t>
            </w:r>
            <w:r w:rsidRPr="000F5AE2">
              <w:rPr>
                <w:rFonts w:ascii="Angsana New" w:hAnsi="Angsana New"/>
                <w:sz w:val="30"/>
                <w:szCs w:val="30"/>
              </w:rPr>
              <w:t>95</w:t>
            </w:r>
          </w:p>
        </w:tc>
      </w:tr>
      <w:tr w:rsidR="001D5E30" w:rsidRPr="009B3895" w14:paraId="1F2007F3" w14:textId="77777777" w:rsidTr="00EA3022">
        <w:trPr>
          <w:cantSplit/>
          <w:trHeight w:val="191"/>
        </w:trPr>
        <w:tc>
          <w:tcPr>
            <w:tcW w:w="5940" w:type="dxa"/>
          </w:tcPr>
          <w:p w14:paraId="26CAADA2" w14:textId="77777777" w:rsidR="001D5E30" w:rsidRPr="000F5AE2" w:rsidRDefault="001D5E30" w:rsidP="00EA3022">
            <w:pPr>
              <w:ind w:left="175" w:right="-79" w:hanging="175"/>
              <w:rPr>
                <w:rFonts w:ascii="Angsana New" w:hAnsi="Angsana New"/>
                <w:sz w:val="30"/>
                <w:szCs w:val="30"/>
              </w:rPr>
            </w:pPr>
            <w:r w:rsidRPr="000F5AE2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2520" w:type="dxa"/>
            <w:gridSpan w:val="3"/>
            <w:tcBorders>
              <w:top w:val="single" w:sz="4" w:space="0" w:color="auto"/>
            </w:tcBorders>
          </w:tcPr>
          <w:p w14:paraId="4873D786" w14:textId="77777777" w:rsidR="001D5E30" w:rsidRPr="000F5AE2" w:rsidRDefault="001D5E30" w:rsidP="00EA3022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F5AE2">
              <w:rPr>
                <w:rFonts w:ascii="Angsana New" w:hAnsi="Angsana New"/>
                <w:b/>
                <w:bCs/>
                <w:sz w:val="30"/>
                <w:szCs w:val="30"/>
              </w:rPr>
              <w:t>2,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Pr="000F5AE2">
              <w:rPr>
                <w:rFonts w:ascii="Angsana New" w:hAnsi="Angsana New"/>
                <w:b/>
                <w:bCs/>
                <w:sz w:val="30"/>
                <w:szCs w:val="30"/>
              </w:rPr>
              <w:t>95</w:t>
            </w:r>
          </w:p>
        </w:tc>
      </w:tr>
      <w:tr w:rsidR="001D5E30" w:rsidRPr="009B3895" w14:paraId="0204F41A" w14:textId="77777777" w:rsidTr="00EA3022">
        <w:trPr>
          <w:cantSplit/>
          <w:trHeight w:val="191"/>
        </w:trPr>
        <w:tc>
          <w:tcPr>
            <w:tcW w:w="5940" w:type="dxa"/>
          </w:tcPr>
          <w:p w14:paraId="2ADDA7B5" w14:textId="154F47E8" w:rsidR="001D5E30" w:rsidRPr="000F5AE2" w:rsidRDefault="001D5E30" w:rsidP="00EA3022">
            <w:pPr>
              <w:ind w:left="175" w:right="-79" w:hanging="175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F5AE2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ผลขาดทุนจาก</w:t>
            </w:r>
            <w:r w:rsidRPr="000F5AE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การด้อยค่าที่รับรู้</w:t>
            </w:r>
            <w:r w:rsidR="00DE35A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ลดลง</w:t>
            </w:r>
            <w:r w:rsidRPr="000F5AE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 ณ วันที่ </w:t>
            </w:r>
            <w:r w:rsidRPr="000F5AE2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1 </w:t>
            </w:r>
            <w:r w:rsidRPr="000F5AE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มกราคม </w:t>
            </w:r>
            <w:r>
              <w:rPr>
                <w:rFonts w:ascii="Angsana New" w:hAnsi="Angsana New"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080" w:type="dxa"/>
          </w:tcPr>
          <w:p w14:paraId="14778799" w14:textId="77777777" w:rsidR="001D5E30" w:rsidRPr="000F5AE2" w:rsidRDefault="001D5E30" w:rsidP="00EA3022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4899BEF1" w14:textId="77777777" w:rsidR="001D5E30" w:rsidRPr="000F5AE2" w:rsidRDefault="001D5E30" w:rsidP="00EA3022">
            <w:pPr>
              <w:pStyle w:val="acctfourfigures"/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D3EEC88" w14:textId="77777777" w:rsidR="001D5E30" w:rsidRPr="000F5AE2" w:rsidRDefault="001D5E30" w:rsidP="00EA3022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D5E30" w:rsidRPr="009B3895" w14:paraId="73D73651" w14:textId="77777777" w:rsidTr="00EA3022">
        <w:trPr>
          <w:cantSplit/>
        </w:trPr>
        <w:tc>
          <w:tcPr>
            <w:tcW w:w="5940" w:type="dxa"/>
          </w:tcPr>
          <w:p w14:paraId="131542FE" w14:textId="77777777" w:rsidR="001D5E30" w:rsidRPr="000F5AE2" w:rsidRDefault="001D5E30" w:rsidP="00EA3022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90" w:right="-80"/>
              <w:rPr>
                <w:rFonts w:ascii="Angsana New" w:hAnsi="Angsana New"/>
                <w:sz w:val="30"/>
                <w:szCs w:val="30"/>
              </w:rPr>
            </w:pPr>
            <w:r w:rsidRPr="000F5AE2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520" w:type="dxa"/>
            <w:gridSpan w:val="3"/>
            <w:shd w:val="clear" w:color="auto" w:fill="auto"/>
          </w:tcPr>
          <w:p w14:paraId="31B7D0EF" w14:textId="77777777" w:rsidR="001D5E30" w:rsidRPr="000F5AE2" w:rsidRDefault="001D5E30" w:rsidP="00EA3022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1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F5AE2">
              <w:rPr>
                <w:rFonts w:ascii="Angsana New" w:hAnsi="Angsana New"/>
                <w:sz w:val="30"/>
                <w:szCs w:val="30"/>
              </w:rPr>
              <w:t>(788)</w:t>
            </w:r>
          </w:p>
        </w:tc>
      </w:tr>
      <w:tr w:rsidR="001D5E30" w:rsidRPr="009B3895" w14:paraId="520A0529" w14:textId="77777777" w:rsidTr="00EA3022">
        <w:trPr>
          <w:cantSplit/>
        </w:trPr>
        <w:tc>
          <w:tcPr>
            <w:tcW w:w="5940" w:type="dxa"/>
            <w:vAlign w:val="bottom"/>
          </w:tcPr>
          <w:p w14:paraId="224BA4EF" w14:textId="5B67DCFC" w:rsidR="001D5E30" w:rsidRPr="000F5AE2" w:rsidRDefault="001D5E30" w:rsidP="00EA3022">
            <w:pPr>
              <w:ind w:left="190" w:hanging="1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F5AE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ค่าเผื่อผลขาดทุนจากการด้อยค่า ณ วันที่ </w:t>
            </w:r>
            <w:r w:rsidRPr="000F5AE2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0F5AE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0F5AE2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 w:rsidR="00694B12" w:rsidRPr="00694B12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Pr="000F5AE2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520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B0320B1" w14:textId="77777777" w:rsidR="001D5E30" w:rsidRPr="000F5AE2" w:rsidRDefault="001D5E30" w:rsidP="00EA3022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F5AE2">
              <w:rPr>
                <w:rFonts w:ascii="Angsana New" w:hAnsi="Angsana New"/>
                <w:b/>
                <w:bCs/>
                <w:sz w:val="30"/>
                <w:szCs w:val="30"/>
              </w:rPr>
              <w:t>1,3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Pr="000F5AE2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</w:tr>
    </w:tbl>
    <w:p w14:paraId="6C1766B9" w14:textId="58CCA8EA" w:rsidR="00BA5354" w:rsidRPr="0092076A" w:rsidRDefault="00BA5354" w:rsidP="009207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  <w:highlight w:val="cyan"/>
        </w:rPr>
      </w:pPr>
    </w:p>
    <w:p w14:paraId="3E78ED74" w14:textId="28EA907A" w:rsidR="00BA5354" w:rsidRDefault="00BA5354" w:rsidP="001D5E3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1260"/>
        <w:jc w:val="thaiDistribute"/>
        <w:rPr>
          <w:rFonts w:ascii="Angsana New" w:hAnsi="Angsana New"/>
          <w:sz w:val="30"/>
          <w:szCs w:val="30"/>
          <w:highlight w:val="cyan"/>
        </w:rPr>
      </w:pPr>
    </w:p>
    <w:p w14:paraId="49B55A55" w14:textId="4D5749B1" w:rsidR="004555D4" w:rsidRDefault="004555D4" w:rsidP="001D5E3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1260"/>
        <w:jc w:val="thaiDistribute"/>
        <w:rPr>
          <w:rFonts w:ascii="Angsana New" w:hAnsi="Angsana New"/>
          <w:sz w:val="30"/>
          <w:szCs w:val="30"/>
          <w:highlight w:val="cyan"/>
        </w:rPr>
      </w:pPr>
    </w:p>
    <w:p w14:paraId="28B2EAD6" w14:textId="72E7DDEB" w:rsidR="004555D4" w:rsidRDefault="004555D4" w:rsidP="001D5E3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1260"/>
        <w:jc w:val="thaiDistribute"/>
        <w:rPr>
          <w:rFonts w:ascii="Angsana New" w:hAnsi="Angsana New"/>
          <w:sz w:val="30"/>
          <w:szCs w:val="30"/>
          <w:highlight w:val="cyan"/>
        </w:rPr>
      </w:pPr>
    </w:p>
    <w:p w14:paraId="443979D4" w14:textId="6C03A4C9" w:rsidR="004555D4" w:rsidRDefault="004555D4" w:rsidP="001D5E3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1260"/>
        <w:jc w:val="thaiDistribute"/>
        <w:rPr>
          <w:rFonts w:ascii="Angsana New" w:hAnsi="Angsana New"/>
          <w:sz w:val="30"/>
          <w:szCs w:val="30"/>
          <w:highlight w:val="cyan"/>
        </w:rPr>
      </w:pPr>
    </w:p>
    <w:p w14:paraId="62D5AD00" w14:textId="3A5ACE1D" w:rsidR="004555D4" w:rsidRDefault="004555D4" w:rsidP="001D5E3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1260"/>
        <w:jc w:val="thaiDistribute"/>
        <w:rPr>
          <w:rFonts w:ascii="Angsana New" w:hAnsi="Angsana New"/>
          <w:sz w:val="30"/>
          <w:szCs w:val="30"/>
          <w:highlight w:val="cyan"/>
        </w:rPr>
      </w:pPr>
    </w:p>
    <w:p w14:paraId="48A204B4" w14:textId="0A9B42E3" w:rsidR="004555D4" w:rsidRDefault="004555D4" w:rsidP="001D5E3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1260"/>
        <w:jc w:val="thaiDistribute"/>
        <w:rPr>
          <w:rFonts w:ascii="Angsana New" w:hAnsi="Angsana New"/>
          <w:sz w:val="30"/>
          <w:szCs w:val="30"/>
          <w:highlight w:val="cyan"/>
        </w:rPr>
      </w:pPr>
    </w:p>
    <w:p w14:paraId="0161BB9C" w14:textId="1D670B8B" w:rsidR="004555D4" w:rsidRDefault="004555D4" w:rsidP="001D5E3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1260"/>
        <w:jc w:val="thaiDistribute"/>
        <w:rPr>
          <w:rFonts w:ascii="Angsana New" w:hAnsi="Angsana New"/>
          <w:sz w:val="30"/>
          <w:szCs w:val="30"/>
          <w:highlight w:val="cyan"/>
        </w:rPr>
      </w:pPr>
    </w:p>
    <w:p w14:paraId="15328BFF" w14:textId="77777777" w:rsidR="004555D4" w:rsidRDefault="004555D4" w:rsidP="001D5E3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1260"/>
        <w:jc w:val="thaiDistribute"/>
        <w:rPr>
          <w:rFonts w:ascii="Angsana New" w:hAnsi="Angsana New"/>
          <w:sz w:val="30"/>
          <w:szCs w:val="30"/>
          <w:highlight w:val="cyan"/>
          <w:cs/>
        </w:rPr>
      </w:pPr>
    </w:p>
    <w:p w14:paraId="481255DA" w14:textId="1D6B58EA" w:rsidR="001D5E30" w:rsidRPr="005A2051" w:rsidRDefault="001D5E30" w:rsidP="001D5E3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1260"/>
        <w:jc w:val="thaiDistribute"/>
        <w:rPr>
          <w:rFonts w:ascii="Angsana New" w:hAnsi="Angsana New"/>
          <w:sz w:val="30"/>
          <w:szCs w:val="30"/>
          <w:lang w:val="en-GB"/>
        </w:rPr>
      </w:pPr>
      <w:r>
        <w:rPr>
          <w:rFonts w:ascii="Angsana New" w:hAnsi="Angsana New"/>
          <w:sz w:val="30"/>
          <w:szCs w:val="30"/>
        </w:rPr>
        <w:lastRenderedPageBreak/>
        <w:t xml:space="preserve">2.2 </w:t>
      </w:r>
      <w:r w:rsidRPr="001D5E30">
        <w:rPr>
          <w:rFonts w:ascii="Angsana New" w:hAnsi="Angsana New"/>
          <w:sz w:val="30"/>
          <w:szCs w:val="30"/>
          <w:cs/>
        </w:rPr>
        <w:t>ลูกหนี้</w:t>
      </w:r>
      <w:r w:rsidRPr="005A2051">
        <w:rPr>
          <w:rFonts w:ascii="Angsana New" w:hAnsi="Angsana New"/>
          <w:sz w:val="30"/>
          <w:szCs w:val="30"/>
          <w:cs/>
          <w:lang w:val="en-GB"/>
        </w:rPr>
        <w:t>ตามสัญญาเช่าซื้อ</w:t>
      </w:r>
    </w:p>
    <w:p w14:paraId="027461FE" w14:textId="77777777" w:rsidR="001D5E30" w:rsidRPr="00056D03" w:rsidRDefault="001D5E30" w:rsidP="001D5E30">
      <w:pPr>
        <w:autoSpaceDE w:val="0"/>
        <w:autoSpaceDN w:val="0"/>
        <w:adjustRightInd w:val="0"/>
        <w:ind w:left="1260"/>
        <w:jc w:val="thaiDistribute"/>
        <w:rPr>
          <w:rFonts w:ascii="Angsana New" w:hAnsi="Angsana New"/>
          <w:sz w:val="30"/>
          <w:szCs w:val="30"/>
          <w:highlight w:val="yellow"/>
        </w:rPr>
      </w:pPr>
    </w:p>
    <w:tbl>
      <w:tblPr>
        <w:tblW w:w="9768" w:type="dxa"/>
        <w:tblInd w:w="405" w:type="dxa"/>
        <w:tblLayout w:type="fixed"/>
        <w:tblLook w:val="0000" w:firstRow="0" w:lastRow="0" w:firstColumn="0" w:lastColumn="0" w:noHBand="0" w:noVBand="0"/>
      </w:tblPr>
      <w:tblGrid>
        <w:gridCol w:w="4455"/>
        <w:gridCol w:w="1620"/>
        <w:gridCol w:w="236"/>
        <w:gridCol w:w="1564"/>
        <w:gridCol w:w="238"/>
        <w:gridCol w:w="1649"/>
        <w:gridCol w:w="6"/>
      </w:tblGrid>
      <w:tr w:rsidR="001D5E30" w:rsidRPr="00FC3C88" w14:paraId="257C6DD5" w14:textId="77777777" w:rsidTr="00056D03">
        <w:trPr>
          <w:gridAfter w:val="1"/>
          <w:wAfter w:w="6" w:type="dxa"/>
          <w:trHeight w:val="209"/>
          <w:tblHeader/>
        </w:trPr>
        <w:tc>
          <w:tcPr>
            <w:tcW w:w="4455" w:type="dxa"/>
          </w:tcPr>
          <w:p w14:paraId="45DFFFED" w14:textId="77777777" w:rsidR="001D5E30" w:rsidRPr="000F5AE2" w:rsidRDefault="001D5E30" w:rsidP="00EA3022">
            <w:pPr>
              <w:tabs>
                <w:tab w:val="left" w:pos="342"/>
              </w:tabs>
              <w:ind w:right="-55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07" w:type="dxa"/>
            <w:gridSpan w:val="5"/>
          </w:tcPr>
          <w:p w14:paraId="3D69F8D9" w14:textId="77777777" w:rsidR="001D5E30" w:rsidRPr="000F5AE2" w:rsidRDefault="001D5E30" w:rsidP="00EA3022">
            <w:pPr>
              <w:ind w:left="-126" w:right="-13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F5AE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1D5E30" w:rsidRPr="00FC3C88" w14:paraId="28E8F509" w14:textId="77777777" w:rsidTr="00056D03">
        <w:trPr>
          <w:gridAfter w:val="1"/>
          <w:wAfter w:w="6" w:type="dxa"/>
          <w:trHeight w:val="209"/>
          <w:tblHeader/>
        </w:trPr>
        <w:tc>
          <w:tcPr>
            <w:tcW w:w="4455" w:type="dxa"/>
          </w:tcPr>
          <w:p w14:paraId="318E456B" w14:textId="77777777" w:rsidR="001D5E30" w:rsidRPr="000F5AE2" w:rsidRDefault="001D5E30" w:rsidP="00EA3022">
            <w:pPr>
              <w:tabs>
                <w:tab w:val="left" w:pos="342"/>
              </w:tabs>
              <w:ind w:right="-55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07" w:type="dxa"/>
            <w:gridSpan w:val="5"/>
          </w:tcPr>
          <w:p w14:paraId="3A09E6D3" w14:textId="77777777" w:rsidR="001D5E30" w:rsidRPr="000F5AE2" w:rsidRDefault="001D5E30" w:rsidP="00EA3022">
            <w:pPr>
              <w:ind w:left="-126" w:right="-13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Pr="000F5AE2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0F5AE2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  <w:r w:rsidRPr="000F5AE2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1D5E30" w:rsidRPr="00FC3C88" w14:paraId="2B5CEEC1" w14:textId="77777777" w:rsidTr="00056D03">
        <w:trPr>
          <w:trHeight w:val="209"/>
          <w:tblHeader/>
        </w:trPr>
        <w:tc>
          <w:tcPr>
            <w:tcW w:w="4455" w:type="dxa"/>
          </w:tcPr>
          <w:p w14:paraId="0C0D1F95" w14:textId="77777777" w:rsidR="001D5E30" w:rsidRPr="000F5AE2" w:rsidRDefault="001D5E30" w:rsidP="00EA3022">
            <w:pPr>
              <w:tabs>
                <w:tab w:val="left" w:pos="342"/>
              </w:tabs>
              <w:ind w:left="9" w:right="-55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6E814B47" w14:textId="681E0FD2" w:rsidR="001D5E30" w:rsidRPr="000F5AE2" w:rsidRDefault="001D5E30" w:rsidP="00EA3022">
            <w:pPr>
              <w:ind w:left="-126" w:right="-13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F5AE2">
              <w:rPr>
                <w:rFonts w:ascii="Angsana New" w:hAnsi="Angsana New"/>
                <w:sz w:val="30"/>
                <w:szCs w:val="30"/>
                <w:cs/>
              </w:rPr>
              <w:t>ค่าเผื่อผลขาดทุนจากการด้อยค่า ณ วันที่</w:t>
            </w:r>
            <w:r w:rsidR="000F466C">
              <w:rPr>
                <w:rFonts w:ascii="Angsana New" w:hAnsi="Angsana New"/>
                <w:sz w:val="30"/>
                <w:szCs w:val="30"/>
              </w:rPr>
              <w:t xml:space="preserve"> 31 </w:t>
            </w:r>
            <w:r w:rsidRPr="000F5AE2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  <w:r w:rsidR="000F466C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0F466C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36" w:type="dxa"/>
            <w:vAlign w:val="bottom"/>
          </w:tcPr>
          <w:p w14:paraId="7131CCD0" w14:textId="77777777" w:rsidR="001D5E30" w:rsidRPr="000F5AE2" w:rsidRDefault="001D5E30" w:rsidP="00EA3022">
            <w:pPr>
              <w:ind w:left="-126" w:right="-13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4" w:type="dxa"/>
            <w:vAlign w:val="bottom"/>
          </w:tcPr>
          <w:p w14:paraId="1E8B48AB" w14:textId="56C17C5B" w:rsidR="001D5E30" w:rsidRPr="000F5AE2" w:rsidRDefault="001E2A1E" w:rsidP="00EA3022">
            <w:pPr>
              <w:ind w:left="-126" w:right="-13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ผลขาดทุนจากการด้อยค่าที่รับรู้เพิ่มขึ้น</w:t>
            </w:r>
          </w:p>
        </w:tc>
        <w:tc>
          <w:tcPr>
            <w:tcW w:w="238" w:type="dxa"/>
            <w:vAlign w:val="bottom"/>
          </w:tcPr>
          <w:p w14:paraId="606F7A65" w14:textId="77777777" w:rsidR="001D5E30" w:rsidRPr="000F5AE2" w:rsidRDefault="001D5E30" w:rsidP="00EA3022">
            <w:pPr>
              <w:ind w:left="-126" w:right="-135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655" w:type="dxa"/>
            <w:gridSpan w:val="2"/>
            <w:vAlign w:val="bottom"/>
          </w:tcPr>
          <w:p w14:paraId="2FB77053" w14:textId="77777777" w:rsidR="001D5E30" w:rsidRPr="000F5AE2" w:rsidRDefault="001D5E30" w:rsidP="00EA3022">
            <w:pPr>
              <w:ind w:left="-126" w:right="-13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F5AE2">
              <w:rPr>
                <w:rFonts w:ascii="Angsana New" w:hAnsi="Angsana New"/>
                <w:sz w:val="30"/>
                <w:szCs w:val="30"/>
                <w:cs/>
              </w:rPr>
              <w:t>ค่าเผื่อผลขาดทุนจากการด้อยค่า ณ วันที่</w:t>
            </w:r>
            <w:r w:rsidRPr="000F5AE2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0F5AE2">
              <w:rPr>
                <w:rFonts w:ascii="Angsana New" w:hAnsi="Angsana New"/>
                <w:sz w:val="30"/>
                <w:szCs w:val="30"/>
                <w:cs/>
              </w:rPr>
              <w:br/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Pr="000F5AE2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1D5E30" w:rsidRPr="00FC3C88" w14:paraId="57EF8F25" w14:textId="77777777" w:rsidTr="00056D03">
        <w:trPr>
          <w:gridAfter w:val="1"/>
          <w:wAfter w:w="6" w:type="dxa"/>
          <w:trHeight w:val="209"/>
          <w:tblHeader/>
        </w:trPr>
        <w:tc>
          <w:tcPr>
            <w:tcW w:w="4455" w:type="dxa"/>
          </w:tcPr>
          <w:p w14:paraId="27402A59" w14:textId="77777777" w:rsidR="001D5E30" w:rsidRPr="000F5AE2" w:rsidRDefault="001D5E30" w:rsidP="00EA3022">
            <w:pPr>
              <w:tabs>
                <w:tab w:val="left" w:pos="342"/>
              </w:tabs>
              <w:ind w:left="9" w:right="-55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07" w:type="dxa"/>
            <w:gridSpan w:val="5"/>
          </w:tcPr>
          <w:p w14:paraId="63A54FB4" w14:textId="77777777" w:rsidR="001D5E30" w:rsidRPr="000F5AE2" w:rsidRDefault="001D5E30" w:rsidP="00EA3022">
            <w:pPr>
              <w:ind w:left="-126" w:right="-135"/>
              <w:jc w:val="center"/>
              <w:rPr>
                <w:rFonts w:ascii="Angsana New" w:hAnsi="Angsana New"/>
                <w:i/>
                <w:iCs/>
                <w:sz w:val="30"/>
                <w:szCs w:val="30"/>
                <w:rtl/>
                <w:cs/>
              </w:rPr>
            </w:pPr>
            <w:r w:rsidRPr="000F5AE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</w:t>
            </w:r>
            <w:r w:rsidRPr="000F5AE2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1D5E30" w:rsidRPr="00FC3C88" w14:paraId="6FCBC718" w14:textId="77777777" w:rsidTr="00056D03">
        <w:trPr>
          <w:trHeight w:val="209"/>
        </w:trPr>
        <w:tc>
          <w:tcPr>
            <w:tcW w:w="4455" w:type="dxa"/>
          </w:tcPr>
          <w:p w14:paraId="1C5367B8" w14:textId="77777777" w:rsidR="001D5E30" w:rsidRPr="000F5AE2" w:rsidRDefault="001D5E30" w:rsidP="00EA3022">
            <w:pPr>
              <w:tabs>
                <w:tab w:val="left" w:pos="342"/>
              </w:tabs>
              <w:ind w:left="-63" w:right="-558" w:firstLine="63"/>
              <w:rPr>
                <w:rFonts w:ascii="Angsana New" w:hAnsi="Angsana New"/>
                <w:bCs/>
                <w:i/>
                <w:iCs/>
                <w:sz w:val="30"/>
                <w:szCs w:val="30"/>
                <w:rtl/>
                <w:cs/>
              </w:rPr>
            </w:pPr>
            <w:r w:rsidRPr="000F5AE2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การจัดชั้น</w:t>
            </w:r>
          </w:p>
        </w:tc>
        <w:tc>
          <w:tcPr>
            <w:tcW w:w="1620" w:type="dxa"/>
          </w:tcPr>
          <w:p w14:paraId="46BEB930" w14:textId="77777777" w:rsidR="001D5E30" w:rsidRPr="000F5AE2" w:rsidRDefault="001D5E30" w:rsidP="00EA3022">
            <w:pPr>
              <w:pStyle w:val="a2"/>
              <w:tabs>
                <w:tab w:val="decimal" w:pos="576"/>
              </w:tabs>
              <w:ind w:left="-108" w:right="-1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1DD33AE2" w14:textId="77777777" w:rsidR="001D5E30" w:rsidRPr="000F5AE2" w:rsidRDefault="001D5E30" w:rsidP="00EA3022">
            <w:pPr>
              <w:pStyle w:val="a2"/>
              <w:tabs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64" w:type="dxa"/>
          </w:tcPr>
          <w:p w14:paraId="4B86BEC7" w14:textId="77777777" w:rsidR="001D5E30" w:rsidRPr="000F5AE2" w:rsidRDefault="001D5E30" w:rsidP="00EA3022">
            <w:pPr>
              <w:pStyle w:val="a2"/>
              <w:tabs>
                <w:tab w:val="decimal" w:pos="684"/>
              </w:tabs>
              <w:ind w:left="-108" w:right="-1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8" w:type="dxa"/>
          </w:tcPr>
          <w:p w14:paraId="0B51A77F" w14:textId="77777777" w:rsidR="001D5E30" w:rsidRPr="000F5AE2" w:rsidRDefault="001D5E30" w:rsidP="00EA3022">
            <w:pPr>
              <w:pStyle w:val="a2"/>
              <w:tabs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55" w:type="dxa"/>
            <w:gridSpan w:val="2"/>
          </w:tcPr>
          <w:p w14:paraId="56936663" w14:textId="77777777" w:rsidR="001D5E30" w:rsidRPr="000F5AE2" w:rsidRDefault="001D5E30" w:rsidP="00EA3022">
            <w:pPr>
              <w:tabs>
                <w:tab w:val="decimal" w:pos="342"/>
              </w:tabs>
              <w:ind w:left="-108" w:right="-7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D5E30" w:rsidRPr="00FC3C88" w14:paraId="1F800521" w14:textId="77777777" w:rsidTr="00056D03">
        <w:trPr>
          <w:trHeight w:val="64"/>
        </w:trPr>
        <w:tc>
          <w:tcPr>
            <w:tcW w:w="4455" w:type="dxa"/>
            <w:vAlign w:val="bottom"/>
          </w:tcPr>
          <w:p w14:paraId="77A1C978" w14:textId="77777777" w:rsidR="001D5E30" w:rsidRPr="000F5AE2" w:rsidRDefault="001D5E30" w:rsidP="00EA3022">
            <w:pPr>
              <w:tabs>
                <w:tab w:val="left" w:pos="342"/>
              </w:tabs>
              <w:ind w:right="-558"/>
              <w:rPr>
                <w:rFonts w:ascii="Angsana New" w:hAnsi="Angsana New"/>
                <w:b/>
                <w:sz w:val="30"/>
                <w:szCs w:val="30"/>
              </w:rPr>
            </w:pPr>
            <w:r w:rsidRPr="000F5AE2">
              <w:rPr>
                <w:rFonts w:ascii="Angsana New" w:hAnsi="Angsana New" w:hint="cs"/>
                <w:b/>
                <w:sz w:val="30"/>
                <w:szCs w:val="30"/>
                <w:cs/>
              </w:rPr>
              <w:t>สินทรัพย์ที่ไม่มีการเพิ่มขึ้นอย่างมีนัยสำคัญของ</w:t>
            </w:r>
          </w:p>
          <w:p w14:paraId="14BAF436" w14:textId="77777777" w:rsidR="001D5E30" w:rsidRPr="000F5AE2" w:rsidRDefault="001D5E30" w:rsidP="00EA3022">
            <w:pPr>
              <w:tabs>
                <w:tab w:val="left" w:pos="342"/>
              </w:tabs>
              <w:ind w:right="-558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b/>
                <w:sz w:val="30"/>
                <w:szCs w:val="30"/>
              </w:rPr>
              <w:t xml:space="preserve">   </w:t>
            </w:r>
            <w:r w:rsidRPr="000F5AE2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ความเสี่ยงด้านเครดิต </w:t>
            </w:r>
            <w:r w:rsidRPr="000F5AE2">
              <w:rPr>
                <w:rFonts w:ascii="Angsana New" w:hAnsi="Angsana New"/>
                <w:bCs/>
                <w:sz w:val="30"/>
                <w:szCs w:val="30"/>
              </w:rPr>
              <w:t>(Performing)</w:t>
            </w:r>
          </w:p>
        </w:tc>
        <w:tc>
          <w:tcPr>
            <w:tcW w:w="1620" w:type="dxa"/>
            <w:vAlign w:val="bottom"/>
          </w:tcPr>
          <w:p w14:paraId="63377995" w14:textId="475DE3C5" w:rsidR="001D5E30" w:rsidRPr="000F5AE2" w:rsidRDefault="001D5E30" w:rsidP="00EA3022">
            <w:pPr>
              <w:pStyle w:val="acctfourfigures"/>
              <w:tabs>
                <w:tab w:val="decimal" w:pos="731"/>
                <w:tab w:val="decimal" w:pos="1360"/>
              </w:tabs>
              <w:spacing w:line="240" w:lineRule="auto"/>
              <w:ind w:right="10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0F5AE2">
              <w:rPr>
                <w:rFonts w:ascii="Angsana New" w:hAnsi="Angsana New"/>
                <w:sz w:val="30"/>
                <w:szCs w:val="30"/>
              </w:rPr>
              <w:t>17,8</w:t>
            </w:r>
            <w:r w:rsidR="00694B12" w:rsidRPr="00694B12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  <w:r w:rsidRPr="000F5AE2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36" w:type="dxa"/>
            <w:vAlign w:val="bottom"/>
          </w:tcPr>
          <w:p w14:paraId="62402B48" w14:textId="77777777" w:rsidR="001D5E30" w:rsidRPr="000F5AE2" w:rsidRDefault="001D5E30" w:rsidP="00EA3022">
            <w:pPr>
              <w:pStyle w:val="a2"/>
              <w:tabs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564" w:type="dxa"/>
            <w:vAlign w:val="bottom"/>
          </w:tcPr>
          <w:p w14:paraId="52C96769" w14:textId="77777777" w:rsidR="001D5E30" w:rsidRPr="000F5AE2" w:rsidRDefault="001D5E30" w:rsidP="00EA3022">
            <w:pPr>
              <w:pStyle w:val="acctfourfigures"/>
              <w:tabs>
                <w:tab w:val="decimal" w:pos="731"/>
                <w:tab w:val="decimal" w:pos="1360"/>
              </w:tabs>
              <w:spacing w:line="240" w:lineRule="auto"/>
              <w:ind w:right="10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0F5AE2">
              <w:rPr>
                <w:rFonts w:ascii="Angsana New" w:hAnsi="Angsana New"/>
                <w:sz w:val="30"/>
                <w:szCs w:val="30"/>
              </w:rPr>
              <w:t>2,187</w:t>
            </w:r>
          </w:p>
        </w:tc>
        <w:tc>
          <w:tcPr>
            <w:tcW w:w="238" w:type="dxa"/>
            <w:vAlign w:val="bottom"/>
          </w:tcPr>
          <w:p w14:paraId="13910376" w14:textId="77777777" w:rsidR="001D5E30" w:rsidRPr="000F5AE2" w:rsidRDefault="001D5E30" w:rsidP="00EA3022">
            <w:pPr>
              <w:pStyle w:val="a2"/>
              <w:tabs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655" w:type="dxa"/>
            <w:gridSpan w:val="2"/>
            <w:vAlign w:val="bottom"/>
          </w:tcPr>
          <w:p w14:paraId="3D3E70F4" w14:textId="78EF10B4" w:rsidR="001D5E30" w:rsidRPr="000F5AE2" w:rsidRDefault="001D5E30" w:rsidP="00EA3022">
            <w:pPr>
              <w:pStyle w:val="acctfourfigures"/>
              <w:tabs>
                <w:tab w:val="decimal" w:pos="731"/>
                <w:tab w:val="decimal" w:pos="1360"/>
              </w:tabs>
              <w:spacing w:line="240" w:lineRule="auto"/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F5AE2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0</w:t>
            </w:r>
            <w:r w:rsidRPr="000F5AE2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0</w:t>
            </w:r>
            <w:r w:rsidRPr="000F5AE2">
              <w:rPr>
                <w:rFonts w:ascii="Angsana New" w:hAnsi="Angsana New"/>
                <w:sz w:val="30"/>
                <w:szCs w:val="30"/>
              </w:rPr>
              <w:t>5</w:t>
            </w:r>
            <w:r w:rsidR="00694B12" w:rsidRPr="00694B12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</w:p>
        </w:tc>
      </w:tr>
      <w:tr w:rsidR="001D5E30" w:rsidRPr="00FC3C88" w14:paraId="54E2FFCE" w14:textId="77777777" w:rsidTr="00056D03">
        <w:trPr>
          <w:trHeight w:val="221"/>
        </w:trPr>
        <w:tc>
          <w:tcPr>
            <w:tcW w:w="4455" w:type="dxa"/>
            <w:vAlign w:val="bottom"/>
          </w:tcPr>
          <w:p w14:paraId="0D517737" w14:textId="77777777" w:rsidR="001D5E30" w:rsidRDefault="001D5E30" w:rsidP="00EA3022">
            <w:pPr>
              <w:tabs>
                <w:tab w:val="left" w:pos="342"/>
              </w:tabs>
              <w:ind w:right="-558"/>
              <w:rPr>
                <w:rFonts w:ascii="Angsana New" w:hAnsi="Angsana New"/>
                <w:b/>
                <w:sz w:val="30"/>
                <w:szCs w:val="30"/>
              </w:rPr>
            </w:pPr>
            <w:r w:rsidRPr="000F5AE2">
              <w:rPr>
                <w:rFonts w:ascii="Angsana New" w:hAnsi="Angsana New" w:hint="cs"/>
                <w:b/>
                <w:sz w:val="30"/>
                <w:szCs w:val="30"/>
                <w:cs/>
              </w:rPr>
              <w:t>สินทรัพย์ที่มีการเพิ่มขึ้นอย่างมีนัยสำคัญของ</w:t>
            </w:r>
          </w:p>
          <w:p w14:paraId="0957439D" w14:textId="77777777" w:rsidR="001D5E30" w:rsidRPr="009D71B9" w:rsidRDefault="001D5E30" w:rsidP="00EA3022">
            <w:pPr>
              <w:tabs>
                <w:tab w:val="left" w:pos="342"/>
              </w:tabs>
              <w:ind w:right="-55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sz w:val="30"/>
                <w:szCs w:val="30"/>
              </w:rPr>
              <w:t xml:space="preserve">   </w:t>
            </w:r>
            <w:r w:rsidRPr="000F5AE2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ความเสี่ยงด้านเครดิต </w:t>
            </w:r>
            <w:r w:rsidRPr="000F5AE2">
              <w:rPr>
                <w:rFonts w:ascii="Angsana New" w:hAnsi="Angsana New"/>
                <w:bCs/>
                <w:sz w:val="30"/>
                <w:szCs w:val="30"/>
              </w:rPr>
              <w:t>(Under-performing)</w:t>
            </w:r>
          </w:p>
        </w:tc>
        <w:tc>
          <w:tcPr>
            <w:tcW w:w="1620" w:type="dxa"/>
            <w:vAlign w:val="bottom"/>
          </w:tcPr>
          <w:p w14:paraId="73C98E36" w14:textId="465149F0" w:rsidR="001D5E30" w:rsidRPr="000F5AE2" w:rsidRDefault="001D5E30" w:rsidP="00EA3022">
            <w:pPr>
              <w:pStyle w:val="acctfourfigures"/>
              <w:tabs>
                <w:tab w:val="decimal" w:pos="731"/>
                <w:tab w:val="decimal" w:pos="1360"/>
              </w:tabs>
              <w:spacing w:line="240" w:lineRule="auto"/>
              <w:ind w:right="10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0F5AE2">
              <w:rPr>
                <w:rFonts w:ascii="Angsana New" w:hAnsi="Angsana New"/>
                <w:sz w:val="30"/>
                <w:szCs w:val="30"/>
              </w:rPr>
              <w:t>1</w:t>
            </w:r>
            <w:r w:rsidR="00694B12" w:rsidRPr="00694B12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  <w:r w:rsidRPr="000F5AE2">
              <w:rPr>
                <w:rFonts w:ascii="Angsana New" w:hAnsi="Angsana New"/>
                <w:sz w:val="30"/>
                <w:szCs w:val="30"/>
              </w:rPr>
              <w:t>,894</w:t>
            </w:r>
          </w:p>
        </w:tc>
        <w:tc>
          <w:tcPr>
            <w:tcW w:w="236" w:type="dxa"/>
            <w:vAlign w:val="bottom"/>
          </w:tcPr>
          <w:p w14:paraId="1661A5F4" w14:textId="77777777" w:rsidR="001D5E30" w:rsidRPr="000F5AE2" w:rsidRDefault="001D5E30" w:rsidP="00EA3022">
            <w:pPr>
              <w:pStyle w:val="a2"/>
              <w:tabs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564" w:type="dxa"/>
            <w:vAlign w:val="bottom"/>
          </w:tcPr>
          <w:p w14:paraId="3B2850B1" w14:textId="77777777" w:rsidR="001D5E30" w:rsidRPr="000F5AE2" w:rsidRDefault="001D5E30" w:rsidP="00EA3022">
            <w:pPr>
              <w:pStyle w:val="acctfourfigures"/>
              <w:tabs>
                <w:tab w:val="decimal" w:pos="731"/>
                <w:tab w:val="decimal" w:pos="1360"/>
              </w:tabs>
              <w:spacing w:line="240" w:lineRule="auto"/>
              <w:ind w:right="10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0F5AE2">
              <w:rPr>
                <w:rFonts w:ascii="Angsana New" w:hAnsi="Angsana New"/>
                <w:sz w:val="30"/>
                <w:szCs w:val="30"/>
              </w:rPr>
              <w:t>2,519</w:t>
            </w:r>
          </w:p>
        </w:tc>
        <w:tc>
          <w:tcPr>
            <w:tcW w:w="238" w:type="dxa"/>
            <w:vAlign w:val="bottom"/>
          </w:tcPr>
          <w:p w14:paraId="14AC61FB" w14:textId="77777777" w:rsidR="001D5E30" w:rsidRPr="000F5AE2" w:rsidRDefault="001D5E30" w:rsidP="00EA3022">
            <w:pPr>
              <w:pStyle w:val="a2"/>
              <w:tabs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655" w:type="dxa"/>
            <w:gridSpan w:val="2"/>
            <w:vAlign w:val="bottom"/>
          </w:tcPr>
          <w:p w14:paraId="34379F32" w14:textId="77777777" w:rsidR="001D5E30" w:rsidRPr="000F5AE2" w:rsidRDefault="001D5E30" w:rsidP="00EA3022">
            <w:pPr>
              <w:pStyle w:val="acctfourfigures"/>
              <w:tabs>
                <w:tab w:val="decimal" w:pos="731"/>
                <w:tab w:val="decimal" w:pos="1360"/>
              </w:tabs>
              <w:spacing w:line="240" w:lineRule="auto"/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F5AE2">
              <w:rPr>
                <w:rFonts w:ascii="Angsana New" w:hAnsi="Angsana New"/>
                <w:sz w:val="30"/>
                <w:szCs w:val="30"/>
              </w:rPr>
              <w:t>19,413</w:t>
            </w:r>
          </w:p>
        </w:tc>
      </w:tr>
      <w:tr w:rsidR="001D5E30" w:rsidRPr="00FC3C88" w14:paraId="2378D09B" w14:textId="77777777" w:rsidTr="00056D03">
        <w:trPr>
          <w:trHeight w:val="70"/>
        </w:trPr>
        <w:tc>
          <w:tcPr>
            <w:tcW w:w="4455" w:type="dxa"/>
            <w:vAlign w:val="bottom"/>
          </w:tcPr>
          <w:p w14:paraId="237C55FC" w14:textId="77777777" w:rsidR="001D5E30" w:rsidRPr="000F5AE2" w:rsidRDefault="001D5E30" w:rsidP="00EA3022">
            <w:pPr>
              <w:tabs>
                <w:tab w:val="left" w:pos="342"/>
              </w:tabs>
              <w:ind w:right="-558"/>
              <w:rPr>
                <w:rFonts w:ascii="Angsana New" w:hAnsi="Angsana New"/>
                <w:bCs/>
                <w:sz w:val="30"/>
                <w:szCs w:val="30"/>
              </w:rPr>
            </w:pPr>
            <w:r w:rsidRPr="000F5AE2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สินทรัพย์ที่มีการด้อยค่าด้านเครดิต </w:t>
            </w:r>
            <w:r w:rsidRPr="000F5AE2">
              <w:rPr>
                <w:rFonts w:ascii="Angsana New" w:hAnsi="Angsana New"/>
                <w:bCs/>
                <w:sz w:val="30"/>
                <w:szCs w:val="30"/>
              </w:rPr>
              <w:t>(Non-performing)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73FB5758" w14:textId="77777777" w:rsidR="001D5E30" w:rsidRPr="000F5AE2" w:rsidRDefault="001D5E30" w:rsidP="00EA3022">
            <w:pPr>
              <w:pStyle w:val="acctfourfigures"/>
              <w:tabs>
                <w:tab w:val="decimal" w:pos="731"/>
                <w:tab w:val="decimal" w:pos="1360"/>
              </w:tabs>
              <w:spacing w:line="240" w:lineRule="auto"/>
              <w:ind w:right="10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0F5AE2">
              <w:rPr>
                <w:rFonts w:ascii="Angsana New" w:hAnsi="Angsana New"/>
                <w:sz w:val="30"/>
                <w:szCs w:val="30"/>
              </w:rPr>
              <w:t>18,143</w:t>
            </w:r>
          </w:p>
        </w:tc>
        <w:tc>
          <w:tcPr>
            <w:tcW w:w="236" w:type="dxa"/>
            <w:vAlign w:val="bottom"/>
          </w:tcPr>
          <w:p w14:paraId="0C52D105" w14:textId="77777777" w:rsidR="001D5E30" w:rsidRPr="000F5AE2" w:rsidRDefault="001D5E30" w:rsidP="00EA3022">
            <w:pPr>
              <w:pStyle w:val="a2"/>
              <w:tabs>
                <w:tab w:val="decimal" w:pos="774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564" w:type="dxa"/>
            <w:tcBorders>
              <w:bottom w:val="single" w:sz="4" w:space="0" w:color="auto"/>
            </w:tcBorders>
            <w:vAlign w:val="bottom"/>
          </w:tcPr>
          <w:p w14:paraId="60295EA4" w14:textId="68C3D084" w:rsidR="001D5E30" w:rsidRPr="000F5AE2" w:rsidRDefault="001D5E30" w:rsidP="00EA3022">
            <w:pPr>
              <w:pStyle w:val="acctfourfigures"/>
              <w:tabs>
                <w:tab w:val="decimal" w:pos="731"/>
                <w:tab w:val="decimal" w:pos="1360"/>
              </w:tabs>
              <w:spacing w:line="240" w:lineRule="auto"/>
              <w:ind w:right="10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0F5AE2">
              <w:rPr>
                <w:rFonts w:ascii="Angsana New" w:hAnsi="Angsana New"/>
                <w:sz w:val="30"/>
                <w:szCs w:val="30"/>
              </w:rPr>
              <w:t>4,</w:t>
            </w:r>
            <w:r w:rsidR="00694B12" w:rsidRPr="00694B12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  <w:r w:rsidRPr="000F5AE2">
              <w:rPr>
                <w:rFonts w:ascii="Angsana New" w:hAnsi="Angsana New"/>
                <w:sz w:val="30"/>
                <w:szCs w:val="30"/>
              </w:rPr>
              <w:t>12</w:t>
            </w:r>
          </w:p>
        </w:tc>
        <w:tc>
          <w:tcPr>
            <w:tcW w:w="238" w:type="dxa"/>
            <w:vAlign w:val="bottom"/>
          </w:tcPr>
          <w:p w14:paraId="2E20B1C4" w14:textId="77777777" w:rsidR="001D5E30" w:rsidRPr="000F5AE2" w:rsidRDefault="001D5E30" w:rsidP="00EA3022">
            <w:pPr>
              <w:pStyle w:val="a2"/>
              <w:tabs>
                <w:tab w:val="decimal" w:pos="774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655" w:type="dxa"/>
            <w:gridSpan w:val="2"/>
            <w:tcBorders>
              <w:bottom w:val="single" w:sz="4" w:space="0" w:color="auto"/>
            </w:tcBorders>
            <w:vAlign w:val="bottom"/>
          </w:tcPr>
          <w:p w14:paraId="37506D2B" w14:textId="77777777" w:rsidR="001D5E30" w:rsidRPr="000F5AE2" w:rsidRDefault="001D5E30" w:rsidP="00EA3022">
            <w:pPr>
              <w:pStyle w:val="acctfourfigures"/>
              <w:tabs>
                <w:tab w:val="decimal" w:pos="731"/>
                <w:tab w:val="decimal" w:pos="1360"/>
              </w:tabs>
              <w:spacing w:line="240" w:lineRule="auto"/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F5AE2">
              <w:rPr>
                <w:rFonts w:ascii="Angsana New" w:hAnsi="Angsana New"/>
                <w:sz w:val="30"/>
                <w:szCs w:val="30"/>
              </w:rPr>
              <w:t>22,755</w:t>
            </w:r>
          </w:p>
        </w:tc>
      </w:tr>
      <w:tr w:rsidR="001D5E30" w:rsidRPr="00FC3C88" w14:paraId="7F215476" w14:textId="77777777" w:rsidTr="00056D03">
        <w:trPr>
          <w:trHeight w:val="198"/>
        </w:trPr>
        <w:tc>
          <w:tcPr>
            <w:tcW w:w="4455" w:type="dxa"/>
            <w:vAlign w:val="bottom"/>
          </w:tcPr>
          <w:p w14:paraId="6CE796CF" w14:textId="77777777" w:rsidR="001D5E30" w:rsidRPr="000F5AE2" w:rsidRDefault="001D5E30" w:rsidP="00EA3022">
            <w:pPr>
              <w:tabs>
                <w:tab w:val="left" w:pos="342"/>
              </w:tabs>
              <w:ind w:left="9" w:right="-558"/>
              <w:rPr>
                <w:rFonts w:ascii="Angsana New" w:hAnsi="Angsana New"/>
                <w:sz w:val="30"/>
                <w:szCs w:val="30"/>
                <w:cs/>
              </w:rPr>
            </w:pPr>
            <w:r w:rsidRPr="000F5AE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916E80" w14:textId="552231E7" w:rsidR="001D5E30" w:rsidRPr="000F5AE2" w:rsidRDefault="001D5E30" w:rsidP="00EA3022">
            <w:pPr>
              <w:pStyle w:val="acctfourfigures"/>
              <w:tabs>
                <w:tab w:val="decimal" w:pos="731"/>
                <w:tab w:val="decimal" w:pos="1360"/>
              </w:tabs>
              <w:spacing w:line="240" w:lineRule="auto"/>
              <w:ind w:right="100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0F5AE2">
              <w:rPr>
                <w:rFonts w:ascii="Angsana New" w:hAnsi="Angsana New"/>
                <w:b/>
                <w:bCs/>
                <w:sz w:val="30"/>
                <w:szCs w:val="30"/>
              </w:rPr>
              <w:t>52,9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="00694B12" w:rsidRPr="00694B1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36" w:type="dxa"/>
            <w:vAlign w:val="bottom"/>
          </w:tcPr>
          <w:p w14:paraId="6548DC2B" w14:textId="77777777" w:rsidR="001D5E30" w:rsidRPr="000F5AE2" w:rsidRDefault="001D5E30" w:rsidP="00EA3022">
            <w:pPr>
              <w:pStyle w:val="a2"/>
              <w:tabs>
                <w:tab w:val="decimal" w:pos="774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6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335C40" w14:textId="77777777" w:rsidR="001D5E30" w:rsidRPr="000F5AE2" w:rsidRDefault="001D5E30" w:rsidP="00EA3022">
            <w:pPr>
              <w:pStyle w:val="acctfourfigures"/>
              <w:tabs>
                <w:tab w:val="decimal" w:pos="731"/>
                <w:tab w:val="decimal" w:pos="1360"/>
              </w:tabs>
              <w:spacing w:line="240" w:lineRule="auto"/>
              <w:ind w:right="10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F5AE2">
              <w:rPr>
                <w:rFonts w:ascii="Angsana New" w:hAnsi="Angsana New"/>
                <w:b/>
                <w:bCs/>
                <w:sz w:val="30"/>
                <w:szCs w:val="30"/>
              </w:rPr>
              <w:t>9,318</w:t>
            </w:r>
          </w:p>
        </w:tc>
        <w:tc>
          <w:tcPr>
            <w:tcW w:w="238" w:type="dxa"/>
            <w:vAlign w:val="bottom"/>
          </w:tcPr>
          <w:p w14:paraId="4866DC0A" w14:textId="77777777" w:rsidR="001D5E30" w:rsidRPr="000F5AE2" w:rsidRDefault="001D5E30" w:rsidP="00EA3022">
            <w:pPr>
              <w:pStyle w:val="a2"/>
              <w:tabs>
                <w:tab w:val="decimal" w:pos="774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655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144ED7" w14:textId="2C59B52D" w:rsidR="001D5E30" w:rsidRPr="000F5AE2" w:rsidRDefault="00694B12" w:rsidP="00EA3022">
            <w:pPr>
              <w:pStyle w:val="acctfourfigures"/>
              <w:tabs>
                <w:tab w:val="decimal" w:pos="731"/>
                <w:tab w:val="decimal" w:pos="1360"/>
              </w:tabs>
              <w:spacing w:line="240" w:lineRule="auto"/>
              <w:ind w:right="10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94B1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</w:t>
            </w:r>
            <w:r w:rsidR="001D5E30" w:rsidRPr="000F5AE2">
              <w:rPr>
                <w:rFonts w:ascii="Angsana New" w:hAnsi="Angsana New"/>
                <w:b/>
                <w:bCs/>
                <w:sz w:val="30"/>
                <w:szCs w:val="30"/>
              </w:rPr>
              <w:t>2,224</w:t>
            </w:r>
          </w:p>
        </w:tc>
      </w:tr>
    </w:tbl>
    <w:p w14:paraId="5B177FE8" w14:textId="77777777" w:rsidR="00A468ED" w:rsidRPr="00056D03" w:rsidRDefault="00A468ED" w:rsidP="00717753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  <w:highlight w:val="yellow"/>
        </w:rPr>
      </w:pPr>
    </w:p>
    <w:tbl>
      <w:tblPr>
        <w:tblW w:w="9768" w:type="dxa"/>
        <w:tblInd w:w="405" w:type="dxa"/>
        <w:tblLayout w:type="fixed"/>
        <w:tblLook w:val="0000" w:firstRow="0" w:lastRow="0" w:firstColumn="0" w:lastColumn="0" w:noHBand="0" w:noVBand="0"/>
      </w:tblPr>
      <w:tblGrid>
        <w:gridCol w:w="4455"/>
        <w:gridCol w:w="1620"/>
        <w:gridCol w:w="236"/>
        <w:gridCol w:w="1564"/>
        <w:gridCol w:w="238"/>
        <w:gridCol w:w="1649"/>
        <w:gridCol w:w="6"/>
      </w:tblGrid>
      <w:tr w:rsidR="001D5E30" w:rsidRPr="00FC3C88" w14:paraId="23DEA11D" w14:textId="77777777" w:rsidTr="00056D03">
        <w:trPr>
          <w:gridAfter w:val="1"/>
          <w:wAfter w:w="6" w:type="dxa"/>
          <w:trHeight w:val="209"/>
          <w:tblHeader/>
        </w:trPr>
        <w:tc>
          <w:tcPr>
            <w:tcW w:w="4455" w:type="dxa"/>
          </w:tcPr>
          <w:p w14:paraId="18D74876" w14:textId="77777777" w:rsidR="001D5E30" w:rsidRPr="000F5AE2" w:rsidRDefault="001D5E30" w:rsidP="00EA3022">
            <w:pPr>
              <w:tabs>
                <w:tab w:val="left" w:pos="342"/>
              </w:tabs>
              <w:ind w:right="-55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07" w:type="dxa"/>
            <w:gridSpan w:val="5"/>
          </w:tcPr>
          <w:p w14:paraId="16039E5A" w14:textId="77777777" w:rsidR="001D5E30" w:rsidRPr="000F5AE2" w:rsidRDefault="001D5E30" w:rsidP="00EA3022">
            <w:pPr>
              <w:ind w:left="-126" w:right="-13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F5AE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D5E30" w:rsidRPr="00FC3C88" w14:paraId="26A24811" w14:textId="77777777" w:rsidTr="00056D03">
        <w:trPr>
          <w:gridAfter w:val="1"/>
          <w:wAfter w:w="6" w:type="dxa"/>
          <w:trHeight w:val="209"/>
          <w:tblHeader/>
        </w:trPr>
        <w:tc>
          <w:tcPr>
            <w:tcW w:w="4455" w:type="dxa"/>
          </w:tcPr>
          <w:p w14:paraId="2ED794C7" w14:textId="77777777" w:rsidR="001D5E30" w:rsidRPr="000F5AE2" w:rsidRDefault="001D5E30" w:rsidP="00EA3022">
            <w:pPr>
              <w:tabs>
                <w:tab w:val="left" w:pos="342"/>
              </w:tabs>
              <w:ind w:right="-55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07" w:type="dxa"/>
            <w:gridSpan w:val="5"/>
          </w:tcPr>
          <w:p w14:paraId="1F735576" w14:textId="6F0C580D" w:rsidR="001D5E30" w:rsidRPr="000F5AE2" w:rsidRDefault="001D5E30" w:rsidP="00EA3022">
            <w:pPr>
              <w:ind w:left="-126" w:right="-13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Pr="000F5AE2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0F5AE2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  <w:r w:rsidRPr="000F5AE2">
              <w:rPr>
                <w:rFonts w:ascii="Angsana New" w:hAnsi="Angsana New"/>
                <w:sz w:val="30"/>
                <w:szCs w:val="30"/>
              </w:rPr>
              <w:t xml:space="preserve"> 25</w:t>
            </w:r>
            <w:r w:rsidR="00694B12" w:rsidRPr="00694B12">
              <w:rPr>
                <w:rFonts w:ascii="Angsana New" w:hAnsi="Angsana New"/>
                <w:sz w:val="30"/>
                <w:szCs w:val="30"/>
              </w:rPr>
              <w:t>6</w:t>
            </w:r>
            <w:r w:rsidRPr="000F5AE2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1E2A1E" w:rsidRPr="00FC3C88" w14:paraId="54E649A6" w14:textId="77777777" w:rsidTr="00056D03">
        <w:trPr>
          <w:trHeight w:val="209"/>
          <w:tblHeader/>
        </w:trPr>
        <w:tc>
          <w:tcPr>
            <w:tcW w:w="4455" w:type="dxa"/>
          </w:tcPr>
          <w:p w14:paraId="3AB3707E" w14:textId="77777777" w:rsidR="001E2A1E" w:rsidRPr="000F5AE2" w:rsidRDefault="001E2A1E" w:rsidP="001E2A1E">
            <w:pPr>
              <w:tabs>
                <w:tab w:val="left" w:pos="342"/>
              </w:tabs>
              <w:ind w:left="9" w:right="-55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  <w:vAlign w:val="bottom"/>
          </w:tcPr>
          <w:p w14:paraId="10EF7415" w14:textId="1A73179B" w:rsidR="001E2A1E" w:rsidRPr="000F5AE2" w:rsidRDefault="001E2A1E" w:rsidP="001E2A1E">
            <w:pPr>
              <w:ind w:left="-126" w:right="-13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F5AE2">
              <w:rPr>
                <w:rFonts w:ascii="Angsana New" w:hAnsi="Angsana New"/>
                <w:sz w:val="30"/>
                <w:szCs w:val="30"/>
                <w:cs/>
              </w:rPr>
              <w:t xml:space="preserve">ค่าเผื่อผลขาดทุนจากการด้อยค่า ณ วันที่ </w:t>
            </w: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Pr="000F5AE2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30"/>
                <w:szCs w:val="30"/>
              </w:rPr>
              <w:t>25</w:t>
            </w:r>
            <w:r w:rsidR="00694B12" w:rsidRPr="00694B12"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36" w:type="dxa"/>
            <w:vAlign w:val="bottom"/>
          </w:tcPr>
          <w:p w14:paraId="4D450918" w14:textId="77777777" w:rsidR="001E2A1E" w:rsidRPr="000F5AE2" w:rsidRDefault="001E2A1E" w:rsidP="001E2A1E">
            <w:pPr>
              <w:ind w:left="-126" w:right="-13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4" w:type="dxa"/>
            <w:vAlign w:val="bottom"/>
          </w:tcPr>
          <w:p w14:paraId="6C7AB1C9" w14:textId="14E2F7B1" w:rsidR="001E2A1E" w:rsidRPr="000F5AE2" w:rsidRDefault="001E2A1E" w:rsidP="001E2A1E">
            <w:pPr>
              <w:ind w:left="-126" w:right="-13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ผลขาดทุนจากการด้อยค่าที่รับรู้เพิ่มขึ้น</w:t>
            </w:r>
          </w:p>
        </w:tc>
        <w:tc>
          <w:tcPr>
            <w:tcW w:w="238" w:type="dxa"/>
            <w:vAlign w:val="bottom"/>
          </w:tcPr>
          <w:p w14:paraId="3A036494" w14:textId="77777777" w:rsidR="001E2A1E" w:rsidRPr="000F5AE2" w:rsidRDefault="001E2A1E" w:rsidP="001E2A1E">
            <w:pPr>
              <w:ind w:left="-126" w:right="-135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655" w:type="dxa"/>
            <w:gridSpan w:val="2"/>
            <w:vAlign w:val="bottom"/>
          </w:tcPr>
          <w:p w14:paraId="2F3665A5" w14:textId="77777777" w:rsidR="001E2A1E" w:rsidRPr="000F5AE2" w:rsidRDefault="001E2A1E" w:rsidP="001E2A1E">
            <w:pPr>
              <w:ind w:left="-126" w:right="-13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F5AE2">
              <w:rPr>
                <w:rFonts w:ascii="Angsana New" w:hAnsi="Angsana New"/>
                <w:sz w:val="30"/>
                <w:szCs w:val="30"/>
                <w:cs/>
              </w:rPr>
              <w:t>ค่าเผื่อผลขาดทุนจากการด้อยค่า ณ วันที่</w:t>
            </w:r>
            <w:r w:rsidRPr="000F5AE2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0F5AE2">
              <w:rPr>
                <w:rFonts w:ascii="Angsana New" w:hAnsi="Angsana New"/>
                <w:sz w:val="30"/>
                <w:szCs w:val="30"/>
                <w:cs/>
              </w:rPr>
              <w:br/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Pr="000F5AE2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1E2A1E" w:rsidRPr="00FC3C88" w14:paraId="4BA130B0" w14:textId="77777777" w:rsidTr="00056D03">
        <w:trPr>
          <w:gridAfter w:val="1"/>
          <w:wAfter w:w="6" w:type="dxa"/>
          <w:trHeight w:val="209"/>
          <w:tblHeader/>
        </w:trPr>
        <w:tc>
          <w:tcPr>
            <w:tcW w:w="4455" w:type="dxa"/>
          </w:tcPr>
          <w:p w14:paraId="21A455ED" w14:textId="77777777" w:rsidR="001E2A1E" w:rsidRPr="000F5AE2" w:rsidRDefault="001E2A1E" w:rsidP="001E2A1E">
            <w:pPr>
              <w:tabs>
                <w:tab w:val="left" w:pos="342"/>
              </w:tabs>
              <w:ind w:left="9" w:right="-55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07" w:type="dxa"/>
            <w:gridSpan w:val="5"/>
          </w:tcPr>
          <w:p w14:paraId="388118CD" w14:textId="77777777" w:rsidR="001E2A1E" w:rsidRPr="000F5AE2" w:rsidRDefault="001E2A1E" w:rsidP="001E2A1E">
            <w:pPr>
              <w:ind w:left="-126" w:right="-135"/>
              <w:jc w:val="center"/>
              <w:rPr>
                <w:rFonts w:ascii="Angsana New" w:hAnsi="Angsana New"/>
                <w:i/>
                <w:iCs/>
                <w:sz w:val="30"/>
                <w:szCs w:val="30"/>
                <w:rtl/>
                <w:cs/>
              </w:rPr>
            </w:pPr>
            <w:r w:rsidRPr="000F5AE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</w:t>
            </w:r>
            <w:r w:rsidRPr="000F5AE2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1E2A1E" w:rsidRPr="00FC3C88" w14:paraId="7CF970CA" w14:textId="77777777" w:rsidTr="00056D03">
        <w:trPr>
          <w:trHeight w:val="209"/>
        </w:trPr>
        <w:tc>
          <w:tcPr>
            <w:tcW w:w="4455" w:type="dxa"/>
          </w:tcPr>
          <w:p w14:paraId="01D59CF8" w14:textId="77777777" w:rsidR="001E2A1E" w:rsidRPr="000F5AE2" w:rsidRDefault="001E2A1E" w:rsidP="001E2A1E">
            <w:pPr>
              <w:tabs>
                <w:tab w:val="left" w:pos="342"/>
              </w:tabs>
              <w:ind w:left="-63" w:right="-558" w:firstLine="63"/>
              <w:rPr>
                <w:rFonts w:ascii="Angsana New" w:hAnsi="Angsana New"/>
                <w:bCs/>
                <w:i/>
                <w:iCs/>
                <w:sz w:val="30"/>
                <w:szCs w:val="30"/>
                <w:rtl/>
                <w:cs/>
              </w:rPr>
            </w:pPr>
            <w:r w:rsidRPr="000F5AE2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การจัดชั้น</w:t>
            </w:r>
          </w:p>
        </w:tc>
        <w:tc>
          <w:tcPr>
            <w:tcW w:w="1620" w:type="dxa"/>
          </w:tcPr>
          <w:p w14:paraId="7AF37F14" w14:textId="77777777" w:rsidR="001E2A1E" w:rsidRPr="000F5AE2" w:rsidRDefault="001E2A1E" w:rsidP="001E2A1E">
            <w:pPr>
              <w:pStyle w:val="a2"/>
              <w:tabs>
                <w:tab w:val="decimal" w:pos="576"/>
              </w:tabs>
              <w:ind w:left="-108" w:right="-1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6A5F09D1" w14:textId="77777777" w:rsidR="001E2A1E" w:rsidRPr="000F5AE2" w:rsidRDefault="001E2A1E" w:rsidP="001E2A1E">
            <w:pPr>
              <w:pStyle w:val="a2"/>
              <w:tabs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64" w:type="dxa"/>
          </w:tcPr>
          <w:p w14:paraId="5B0888E4" w14:textId="77777777" w:rsidR="001E2A1E" w:rsidRPr="000F5AE2" w:rsidRDefault="001E2A1E" w:rsidP="001E2A1E">
            <w:pPr>
              <w:pStyle w:val="a2"/>
              <w:tabs>
                <w:tab w:val="decimal" w:pos="684"/>
              </w:tabs>
              <w:ind w:left="-108" w:right="-1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8" w:type="dxa"/>
          </w:tcPr>
          <w:p w14:paraId="7178773B" w14:textId="77777777" w:rsidR="001E2A1E" w:rsidRPr="000F5AE2" w:rsidRDefault="001E2A1E" w:rsidP="001E2A1E">
            <w:pPr>
              <w:pStyle w:val="a2"/>
              <w:tabs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55" w:type="dxa"/>
            <w:gridSpan w:val="2"/>
          </w:tcPr>
          <w:p w14:paraId="3582FB8F" w14:textId="77777777" w:rsidR="001E2A1E" w:rsidRPr="000F5AE2" w:rsidRDefault="001E2A1E" w:rsidP="001E2A1E">
            <w:pPr>
              <w:tabs>
                <w:tab w:val="decimal" w:pos="342"/>
              </w:tabs>
              <w:ind w:left="-108" w:right="-7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E2A1E" w:rsidRPr="00FC3C88" w14:paraId="1E8499F3" w14:textId="77777777" w:rsidTr="00056D03">
        <w:trPr>
          <w:trHeight w:val="64"/>
        </w:trPr>
        <w:tc>
          <w:tcPr>
            <w:tcW w:w="4455" w:type="dxa"/>
            <w:vAlign w:val="bottom"/>
          </w:tcPr>
          <w:p w14:paraId="0868FF68" w14:textId="77777777" w:rsidR="001E2A1E" w:rsidRPr="000F5AE2" w:rsidRDefault="001E2A1E" w:rsidP="001E2A1E">
            <w:pPr>
              <w:tabs>
                <w:tab w:val="left" w:pos="342"/>
              </w:tabs>
              <w:ind w:right="-558"/>
              <w:rPr>
                <w:rFonts w:ascii="Angsana New" w:hAnsi="Angsana New"/>
                <w:b/>
                <w:sz w:val="30"/>
                <w:szCs w:val="30"/>
              </w:rPr>
            </w:pPr>
            <w:r w:rsidRPr="000F5AE2">
              <w:rPr>
                <w:rFonts w:ascii="Angsana New" w:hAnsi="Angsana New" w:hint="cs"/>
                <w:b/>
                <w:sz w:val="30"/>
                <w:szCs w:val="30"/>
                <w:cs/>
              </w:rPr>
              <w:t>สินทรัพย์ที่ไม่มีการเพิ่มขึ้นอย่างมีนัยสำคัญของ</w:t>
            </w:r>
          </w:p>
          <w:p w14:paraId="3F1ADC5F" w14:textId="77777777" w:rsidR="001E2A1E" w:rsidRPr="000F5AE2" w:rsidRDefault="001E2A1E" w:rsidP="001E2A1E">
            <w:pPr>
              <w:tabs>
                <w:tab w:val="left" w:pos="342"/>
              </w:tabs>
              <w:ind w:right="-558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b/>
                <w:sz w:val="30"/>
                <w:szCs w:val="30"/>
              </w:rPr>
              <w:t xml:space="preserve">   </w:t>
            </w:r>
            <w:r w:rsidRPr="000F5AE2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ความเสี่ยงด้านเครดิต </w:t>
            </w:r>
            <w:r w:rsidRPr="000F5AE2">
              <w:rPr>
                <w:rFonts w:ascii="Angsana New" w:hAnsi="Angsana New"/>
                <w:bCs/>
                <w:sz w:val="30"/>
                <w:szCs w:val="30"/>
              </w:rPr>
              <w:t>(Performing)</w:t>
            </w:r>
          </w:p>
        </w:tc>
        <w:tc>
          <w:tcPr>
            <w:tcW w:w="1620" w:type="dxa"/>
            <w:vAlign w:val="bottom"/>
          </w:tcPr>
          <w:p w14:paraId="04850D12" w14:textId="09C72514" w:rsidR="001E2A1E" w:rsidRPr="0039103C" w:rsidRDefault="001E2A1E" w:rsidP="001E2A1E">
            <w:pPr>
              <w:pStyle w:val="acctfourfigures"/>
              <w:tabs>
                <w:tab w:val="decimal" w:pos="731"/>
                <w:tab w:val="decimal" w:pos="1360"/>
              </w:tabs>
              <w:spacing w:line="240" w:lineRule="auto"/>
              <w:ind w:right="10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F5AE2">
              <w:rPr>
                <w:rFonts w:ascii="Angsana New" w:hAnsi="Angsana New"/>
                <w:sz w:val="30"/>
                <w:szCs w:val="30"/>
              </w:rPr>
              <w:t>1</w:t>
            </w:r>
            <w:r w:rsidR="00694B12" w:rsidRPr="00694B12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  <w:r w:rsidRPr="000F5AE2">
              <w:rPr>
                <w:rFonts w:ascii="Angsana New" w:hAnsi="Angsana New"/>
                <w:sz w:val="30"/>
                <w:szCs w:val="30"/>
              </w:rPr>
              <w:t>,7</w:t>
            </w:r>
            <w:r w:rsidR="00694B12" w:rsidRPr="00694B12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  <w:r w:rsidR="0039103C"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36" w:type="dxa"/>
            <w:vAlign w:val="bottom"/>
          </w:tcPr>
          <w:p w14:paraId="7F5315DF" w14:textId="77777777" w:rsidR="001E2A1E" w:rsidRPr="000F5AE2" w:rsidRDefault="001E2A1E" w:rsidP="001E2A1E">
            <w:pPr>
              <w:pStyle w:val="a2"/>
              <w:tabs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564" w:type="dxa"/>
            <w:vAlign w:val="bottom"/>
          </w:tcPr>
          <w:p w14:paraId="317AFDE7" w14:textId="77777777" w:rsidR="001E2A1E" w:rsidRPr="000F5AE2" w:rsidRDefault="001E2A1E" w:rsidP="001E2A1E">
            <w:pPr>
              <w:pStyle w:val="acctfourfigures"/>
              <w:tabs>
                <w:tab w:val="decimal" w:pos="731"/>
                <w:tab w:val="decimal" w:pos="1360"/>
              </w:tabs>
              <w:spacing w:line="240" w:lineRule="auto"/>
              <w:ind w:right="10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0F5AE2">
              <w:rPr>
                <w:rFonts w:ascii="Angsana New" w:hAnsi="Angsana New"/>
                <w:sz w:val="30"/>
                <w:szCs w:val="30"/>
              </w:rPr>
              <w:t>84</w:t>
            </w:r>
          </w:p>
        </w:tc>
        <w:tc>
          <w:tcPr>
            <w:tcW w:w="238" w:type="dxa"/>
            <w:vAlign w:val="bottom"/>
          </w:tcPr>
          <w:p w14:paraId="566B645A" w14:textId="77777777" w:rsidR="001E2A1E" w:rsidRPr="000F5AE2" w:rsidRDefault="001E2A1E" w:rsidP="001E2A1E">
            <w:pPr>
              <w:pStyle w:val="a2"/>
              <w:tabs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655" w:type="dxa"/>
            <w:gridSpan w:val="2"/>
            <w:vAlign w:val="bottom"/>
          </w:tcPr>
          <w:p w14:paraId="70F5BDF0" w14:textId="13CD9800" w:rsidR="001E2A1E" w:rsidRPr="000F5AE2" w:rsidRDefault="001E2A1E" w:rsidP="001E2A1E">
            <w:pPr>
              <w:pStyle w:val="acctfourfigures"/>
              <w:tabs>
                <w:tab w:val="decimal" w:pos="731"/>
                <w:tab w:val="decimal" w:pos="1360"/>
              </w:tabs>
              <w:spacing w:line="240" w:lineRule="auto"/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F5AE2">
              <w:rPr>
                <w:rFonts w:ascii="Angsana New" w:hAnsi="Angsana New"/>
                <w:sz w:val="30"/>
                <w:szCs w:val="30"/>
              </w:rPr>
              <w:t>1</w:t>
            </w:r>
            <w:r w:rsidR="00694B12" w:rsidRPr="00694B12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  <w:r w:rsidRPr="000F5AE2">
              <w:rPr>
                <w:rFonts w:ascii="Angsana New" w:hAnsi="Angsana New"/>
                <w:sz w:val="30"/>
                <w:szCs w:val="30"/>
              </w:rPr>
              <w:t>,85</w:t>
            </w:r>
            <w:r w:rsidR="0039103C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1E2A1E" w:rsidRPr="00FC3C88" w14:paraId="01667DA1" w14:textId="77777777" w:rsidTr="00056D03">
        <w:trPr>
          <w:trHeight w:val="221"/>
        </w:trPr>
        <w:tc>
          <w:tcPr>
            <w:tcW w:w="4455" w:type="dxa"/>
            <w:vAlign w:val="bottom"/>
          </w:tcPr>
          <w:p w14:paraId="6012B932" w14:textId="77777777" w:rsidR="001E2A1E" w:rsidRPr="000F5AE2" w:rsidRDefault="001E2A1E" w:rsidP="001E2A1E">
            <w:pPr>
              <w:tabs>
                <w:tab w:val="left" w:pos="342"/>
              </w:tabs>
              <w:ind w:right="-558"/>
              <w:rPr>
                <w:rFonts w:ascii="Angsana New" w:hAnsi="Angsana New"/>
                <w:b/>
                <w:sz w:val="30"/>
                <w:szCs w:val="30"/>
              </w:rPr>
            </w:pPr>
            <w:r w:rsidRPr="000F5AE2">
              <w:rPr>
                <w:rFonts w:ascii="Angsana New" w:hAnsi="Angsana New" w:hint="cs"/>
                <w:b/>
                <w:sz w:val="30"/>
                <w:szCs w:val="30"/>
                <w:cs/>
              </w:rPr>
              <w:t>สินทรัพย์ที่มีการเพิ่มขึ้นอย่างมีนัยสำคัญของ</w:t>
            </w:r>
          </w:p>
          <w:p w14:paraId="49579CAA" w14:textId="77777777" w:rsidR="001E2A1E" w:rsidRPr="000F5AE2" w:rsidRDefault="001E2A1E" w:rsidP="001E2A1E">
            <w:pPr>
              <w:tabs>
                <w:tab w:val="left" w:pos="342"/>
              </w:tabs>
              <w:ind w:right="-558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sz w:val="30"/>
                <w:szCs w:val="30"/>
              </w:rPr>
              <w:t xml:space="preserve">   </w:t>
            </w:r>
            <w:r w:rsidRPr="000F5AE2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ความเสี่ยงด้านเครดิต </w:t>
            </w:r>
            <w:r w:rsidRPr="000F5AE2">
              <w:rPr>
                <w:rFonts w:ascii="Angsana New" w:hAnsi="Angsana New"/>
                <w:bCs/>
                <w:sz w:val="30"/>
                <w:szCs w:val="30"/>
              </w:rPr>
              <w:t>(Under-performing)</w:t>
            </w:r>
          </w:p>
        </w:tc>
        <w:tc>
          <w:tcPr>
            <w:tcW w:w="1620" w:type="dxa"/>
            <w:vAlign w:val="bottom"/>
          </w:tcPr>
          <w:p w14:paraId="4121F602" w14:textId="5EC42DE2" w:rsidR="001E2A1E" w:rsidRPr="000F5AE2" w:rsidRDefault="001E2A1E" w:rsidP="001E2A1E">
            <w:pPr>
              <w:pStyle w:val="acctfourfigures"/>
              <w:tabs>
                <w:tab w:val="decimal" w:pos="731"/>
                <w:tab w:val="decimal" w:pos="1360"/>
              </w:tabs>
              <w:spacing w:line="240" w:lineRule="auto"/>
              <w:ind w:right="10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0F5AE2">
              <w:rPr>
                <w:rFonts w:ascii="Angsana New" w:hAnsi="Angsana New"/>
                <w:sz w:val="30"/>
                <w:szCs w:val="30"/>
              </w:rPr>
              <w:t>1</w:t>
            </w:r>
            <w:r w:rsidR="00694B12" w:rsidRPr="00694B12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  <w:r w:rsidRPr="000F5AE2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0</w:t>
            </w:r>
            <w:r w:rsidR="00694B12" w:rsidRPr="00694B12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  <w:r w:rsidRPr="000F5AE2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36" w:type="dxa"/>
            <w:vAlign w:val="bottom"/>
          </w:tcPr>
          <w:p w14:paraId="4EE772CF" w14:textId="77777777" w:rsidR="001E2A1E" w:rsidRPr="000F5AE2" w:rsidRDefault="001E2A1E" w:rsidP="001E2A1E">
            <w:pPr>
              <w:pStyle w:val="a2"/>
              <w:tabs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564" w:type="dxa"/>
            <w:vAlign w:val="bottom"/>
          </w:tcPr>
          <w:p w14:paraId="202C3F00" w14:textId="77777777" w:rsidR="001E2A1E" w:rsidRPr="000F5AE2" w:rsidRDefault="001E2A1E" w:rsidP="001E2A1E">
            <w:pPr>
              <w:pStyle w:val="acctfourfigures"/>
              <w:tabs>
                <w:tab w:val="decimal" w:pos="731"/>
                <w:tab w:val="decimal" w:pos="1360"/>
              </w:tabs>
              <w:spacing w:line="240" w:lineRule="auto"/>
              <w:ind w:right="10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0F5AE2">
              <w:rPr>
                <w:rFonts w:ascii="Angsana New" w:hAnsi="Angsana New"/>
                <w:sz w:val="30"/>
                <w:szCs w:val="30"/>
              </w:rPr>
              <w:t>1,244</w:t>
            </w:r>
          </w:p>
        </w:tc>
        <w:tc>
          <w:tcPr>
            <w:tcW w:w="238" w:type="dxa"/>
            <w:vAlign w:val="bottom"/>
          </w:tcPr>
          <w:p w14:paraId="5C79A7A2" w14:textId="77777777" w:rsidR="001E2A1E" w:rsidRPr="000F5AE2" w:rsidRDefault="001E2A1E" w:rsidP="001E2A1E">
            <w:pPr>
              <w:pStyle w:val="a2"/>
              <w:tabs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655" w:type="dxa"/>
            <w:gridSpan w:val="2"/>
            <w:vAlign w:val="bottom"/>
          </w:tcPr>
          <w:p w14:paraId="4220DA60" w14:textId="77777777" w:rsidR="001E2A1E" w:rsidRPr="000F5AE2" w:rsidRDefault="001E2A1E" w:rsidP="001E2A1E">
            <w:pPr>
              <w:pStyle w:val="acctfourfigures"/>
              <w:tabs>
                <w:tab w:val="decimal" w:pos="731"/>
                <w:tab w:val="decimal" w:pos="1360"/>
              </w:tabs>
              <w:spacing w:line="240" w:lineRule="auto"/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F5AE2">
              <w:rPr>
                <w:rFonts w:ascii="Angsana New" w:hAnsi="Angsana New"/>
                <w:sz w:val="30"/>
                <w:szCs w:val="30"/>
              </w:rPr>
              <w:t>17,3</w:t>
            </w:r>
            <w:r>
              <w:rPr>
                <w:rFonts w:ascii="Angsana New" w:hAnsi="Angsana New"/>
                <w:sz w:val="30"/>
                <w:szCs w:val="30"/>
              </w:rPr>
              <w:t>0</w:t>
            </w:r>
            <w:r w:rsidRPr="000F5AE2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1E2A1E" w:rsidRPr="00FC3C88" w14:paraId="0D579E51" w14:textId="77777777" w:rsidTr="00056D03">
        <w:trPr>
          <w:trHeight w:val="70"/>
        </w:trPr>
        <w:tc>
          <w:tcPr>
            <w:tcW w:w="4455" w:type="dxa"/>
            <w:vAlign w:val="bottom"/>
          </w:tcPr>
          <w:p w14:paraId="53EE3A6A" w14:textId="77777777" w:rsidR="001E2A1E" w:rsidRPr="000F5AE2" w:rsidRDefault="001E2A1E" w:rsidP="001E2A1E">
            <w:pPr>
              <w:tabs>
                <w:tab w:val="left" w:pos="342"/>
              </w:tabs>
              <w:ind w:right="-558"/>
              <w:rPr>
                <w:rFonts w:ascii="Angsana New" w:hAnsi="Angsana New"/>
                <w:bCs/>
                <w:sz w:val="30"/>
                <w:szCs w:val="30"/>
              </w:rPr>
            </w:pPr>
            <w:r w:rsidRPr="000F5AE2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สินทรัพย์ที่มีการด้อยค่าด้านเครดิต </w:t>
            </w:r>
            <w:r w:rsidRPr="000F5AE2">
              <w:rPr>
                <w:rFonts w:ascii="Angsana New" w:hAnsi="Angsana New"/>
                <w:bCs/>
                <w:sz w:val="30"/>
                <w:szCs w:val="30"/>
              </w:rPr>
              <w:t>(Non-performing)</w:t>
            </w:r>
          </w:p>
        </w:tc>
        <w:tc>
          <w:tcPr>
            <w:tcW w:w="1620" w:type="dxa"/>
            <w:vAlign w:val="bottom"/>
          </w:tcPr>
          <w:p w14:paraId="7543E5CC" w14:textId="3F734718" w:rsidR="001E2A1E" w:rsidRPr="000F5AE2" w:rsidRDefault="001E2A1E" w:rsidP="001E2A1E">
            <w:pPr>
              <w:pStyle w:val="acctfourfigures"/>
              <w:tabs>
                <w:tab w:val="decimal" w:pos="731"/>
                <w:tab w:val="decimal" w:pos="1360"/>
              </w:tabs>
              <w:spacing w:line="240" w:lineRule="auto"/>
              <w:ind w:right="10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0F5AE2">
              <w:rPr>
                <w:rFonts w:ascii="Angsana New" w:hAnsi="Angsana New"/>
                <w:sz w:val="30"/>
                <w:szCs w:val="30"/>
              </w:rPr>
              <w:t>15,</w:t>
            </w:r>
            <w:r>
              <w:rPr>
                <w:rFonts w:ascii="Angsana New" w:hAnsi="Angsana New"/>
                <w:sz w:val="30"/>
                <w:szCs w:val="30"/>
              </w:rPr>
              <w:t>0</w:t>
            </w:r>
            <w:r w:rsidR="00694B12" w:rsidRPr="00694B12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  <w:r w:rsidR="0039103C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36" w:type="dxa"/>
            <w:vAlign w:val="bottom"/>
          </w:tcPr>
          <w:p w14:paraId="48D3C0FD" w14:textId="77777777" w:rsidR="001E2A1E" w:rsidRPr="000F5AE2" w:rsidRDefault="001E2A1E" w:rsidP="001E2A1E">
            <w:pPr>
              <w:pStyle w:val="a2"/>
              <w:tabs>
                <w:tab w:val="decimal" w:pos="774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564" w:type="dxa"/>
            <w:vAlign w:val="bottom"/>
          </w:tcPr>
          <w:p w14:paraId="7E9F89BD" w14:textId="77777777" w:rsidR="001E2A1E" w:rsidRPr="000F5AE2" w:rsidRDefault="001E2A1E" w:rsidP="001E2A1E">
            <w:pPr>
              <w:pStyle w:val="acctfourfigures"/>
              <w:tabs>
                <w:tab w:val="decimal" w:pos="731"/>
                <w:tab w:val="decimal" w:pos="1360"/>
              </w:tabs>
              <w:spacing w:line="240" w:lineRule="auto"/>
              <w:ind w:right="10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0F5AE2">
              <w:rPr>
                <w:rFonts w:ascii="Angsana New" w:hAnsi="Angsana New"/>
                <w:sz w:val="30"/>
                <w:szCs w:val="30"/>
              </w:rPr>
              <w:t>2,328</w:t>
            </w:r>
          </w:p>
        </w:tc>
        <w:tc>
          <w:tcPr>
            <w:tcW w:w="238" w:type="dxa"/>
            <w:vAlign w:val="bottom"/>
          </w:tcPr>
          <w:p w14:paraId="49742413" w14:textId="77777777" w:rsidR="001E2A1E" w:rsidRPr="000F5AE2" w:rsidRDefault="001E2A1E" w:rsidP="001E2A1E">
            <w:pPr>
              <w:pStyle w:val="a2"/>
              <w:tabs>
                <w:tab w:val="decimal" w:pos="774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655" w:type="dxa"/>
            <w:gridSpan w:val="2"/>
            <w:vAlign w:val="bottom"/>
          </w:tcPr>
          <w:p w14:paraId="0798D608" w14:textId="30EA0621" w:rsidR="001E2A1E" w:rsidRPr="000F5AE2" w:rsidRDefault="001E2A1E" w:rsidP="001E2A1E">
            <w:pPr>
              <w:pStyle w:val="acctfourfigures"/>
              <w:tabs>
                <w:tab w:val="decimal" w:pos="731"/>
                <w:tab w:val="decimal" w:pos="1360"/>
              </w:tabs>
              <w:spacing w:line="240" w:lineRule="auto"/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F5AE2">
              <w:rPr>
                <w:rFonts w:ascii="Angsana New" w:hAnsi="Angsana New"/>
                <w:sz w:val="30"/>
                <w:szCs w:val="30"/>
              </w:rPr>
              <w:t>17,39</w:t>
            </w:r>
            <w:r w:rsidR="0039103C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1E2A1E" w:rsidRPr="00FC3C88" w14:paraId="20E530AD" w14:textId="77777777" w:rsidTr="00056D03">
        <w:trPr>
          <w:trHeight w:val="198"/>
        </w:trPr>
        <w:tc>
          <w:tcPr>
            <w:tcW w:w="4455" w:type="dxa"/>
            <w:vAlign w:val="bottom"/>
          </w:tcPr>
          <w:p w14:paraId="75613FBF" w14:textId="77777777" w:rsidR="001E2A1E" w:rsidRPr="000F5AE2" w:rsidRDefault="001E2A1E" w:rsidP="001E2A1E">
            <w:pPr>
              <w:tabs>
                <w:tab w:val="left" w:pos="342"/>
              </w:tabs>
              <w:ind w:left="9" w:right="-558"/>
              <w:rPr>
                <w:rFonts w:ascii="Angsana New" w:hAnsi="Angsana New"/>
                <w:sz w:val="30"/>
                <w:szCs w:val="30"/>
                <w:cs/>
              </w:rPr>
            </w:pPr>
            <w:r w:rsidRPr="000F5AE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ED776AD" w14:textId="77777777" w:rsidR="001E2A1E" w:rsidRPr="000F5AE2" w:rsidRDefault="001E2A1E" w:rsidP="001E2A1E">
            <w:pPr>
              <w:pStyle w:val="acctfourfigures"/>
              <w:tabs>
                <w:tab w:val="decimal" w:pos="731"/>
                <w:tab w:val="decimal" w:pos="1360"/>
              </w:tabs>
              <w:spacing w:line="240" w:lineRule="auto"/>
              <w:ind w:right="10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F5AE2">
              <w:rPr>
                <w:rFonts w:ascii="Angsana New" w:hAnsi="Angsana New"/>
                <w:b/>
                <w:bCs/>
                <w:sz w:val="30"/>
                <w:szCs w:val="30"/>
              </w:rPr>
              <w:t>47,897</w:t>
            </w:r>
          </w:p>
        </w:tc>
        <w:tc>
          <w:tcPr>
            <w:tcW w:w="236" w:type="dxa"/>
          </w:tcPr>
          <w:p w14:paraId="1AF0A118" w14:textId="77777777" w:rsidR="001E2A1E" w:rsidRPr="000F5AE2" w:rsidRDefault="001E2A1E" w:rsidP="001E2A1E">
            <w:pPr>
              <w:pStyle w:val="a2"/>
              <w:tabs>
                <w:tab w:val="decimal" w:pos="774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6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C60CBD2" w14:textId="51950D83" w:rsidR="001E2A1E" w:rsidRPr="000F5AE2" w:rsidRDefault="001E2A1E" w:rsidP="001E2A1E">
            <w:pPr>
              <w:pStyle w:val="acctfourfigures"/>
              <w:tabs>
                <w:tab w:val="decimal" w:pos="731"/>
                <w:tab w:val="decimal" w:pos="1360"/>
              </w:tabs>
              <w:spacing w:line="240" w:lineRule="auto"/>
              <w:ind w:right="10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F5AE2">
              <w:rPr>
                <w:rFonts w:ascii="Angsana New" w:hAnsi="Angsana New"/>
                <w:b/>
                <w:bCs/>
                <w:sz w:val="30"/>
                <w:szCs w:val="30"/>
              </w:rPr>
              <w:t>3,</w:t>
            </w:r>
            <w:r w:rsidR="00694B12" w:rsidRPr="00694B1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</w:t>
            </w:r>
            <w:r w:rsidRPr="000F5AE2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="00694B12" w:rsidRPr="00694B1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38" w:type="dxa"/>
          </w:tcPr>
          <w:p w14:paraId="4877F04F" w14:textId="77777777" w:rsidR="001E2A1E" w:rsidRPr="000F5AE2" w:rsidRDefault="001E2A1E" w:rsidP="001E2A1E">
            <w:pPr>
              <w:pStyle w:val="a2"/>
              <w:tabs>
                <w:tab w:val="decimal" w:pos="774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655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C4AE94E" w14:textId="77777777" w:rsidR="001E2A1E" w:rsidRPr="000F5AE2" w:rsidRDefault="001E2A1E" w:rsidP="001E2A1E">
            <w:pPr>
              <w:pStyle w:val="acctfourfigures"/>
              <w:tabs>
                <w:tab w:val="decimal" w:pos="731"/>
                <w:tab w:val="decimal" w:pos="1360"/>
              </w:tabs>
              <w:spacing w:line="240" w:lineRule="auto"/>
              <w:ind w:right="10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F5AE2">
              <w:rPr>
                <w:rFonts w:ascii="Angsana New" w:hAnsi="Angsana New"/>
                <w:b/>
                <w:bCs/>
                <w:sz w:val="30"/>
                <w:szCs w:val="30"/>
              </w:rPr>
              <w:t>51,553</w:t>
            </w:r>
          </w:p>
        </w:tc>
      </w:tr>
    </w:tbl>
    <w:p w14:paraId="2E3A3882" w14:textId="77777777" w:rsidR="00056D03" w:rsidRDefault="00056D03" w:rsidP="00DE35A6">
      <w:pPr>
        <w:pStyle w:val="ListParagraph"/>
        <w:ind w:left="1267" w:right="-58"/>
        <w:jc w:val="thaiDistribute"/>
        <w:rPr>
          <w:rFonts w:ascii="Angsana New" w:eastAsia="Calibri" w:hAnsi="Angsana New"/>
          <w:sz w:val="30"/>
          <w:szCs w:val="30"/>
          <w:lang w:val="en-GB"/>
        </w:rPr>
      </w:pPr>
    </w:p>
    <w:p w14:paraId="48D8B8AE" w14:textId="15F418CE" w:rsidR="004D78C3" w:rsidRPr="009E498E" w:rsidRDefault="00DE35A6" w:rsidP="009E498E">
      <w:pPr>
        <w:pStyle w:val="ListParagraph"/>
        <w:ind w:left="1267" w:right="-58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eastAsia="Calibri" w:hAnsi="Angsana New" w:hint="cs"/>
          <w:sz w:val="30"/>
          <w:szCs w:val="30"/>
          <w:cs/>
          <w:lang w:val="en-GB"/>
        </w:rPr>
        <w:t>กลุ่มบริษัท</w:t>
      </w:r>
      <w:r w:rsidR="0027485B">
        <w:rPr>
          <w:rFonts w:ascii="Angsana New" w:eastAsia="Calibri" w:hAnsi="Angsana New" w:hint="cs"/>
          <w:sz w:val="30"/>
          <w:szCs w:val="30"/>
          <w:cs/>
          <w:lang w:val="en-GB"/>
        </w:rPr>
        <w:t>และบริษัท</w:t>
      </w:r>
      <w:r>
        <w:rPr>
          <w:rFonts w:ascii="Angsana New" w:hAnsi="Angsana New" w:hint="cs"/>
          <w:sz w:val="30"/>
          <w:szCs w:val="30"/>
          <w:cs/>
        </w:rPr>
        <w:t xml:space="preserve">เลือกที่จะรับรู้การเพิ่มขึ้นของผลขาดทุนจากการด้อยค่าโดยปรับปรุงกับกำไรสะสม ณ วันที่ </w:t>
      </w:r>
      <w:r>
        <w:rPr>
          <w:rFonts w:ascii="Angsana New" w:hAnsi="Angsana New" w:hint="cs"/>
          <w:sz w:val="30"/>
          <w:szCs w:val="30"/>
        </w:rPr>
        <w:t xml:space="preserve">1 </w:t>
      </w:r>
      <w:r>
        <w:rPr>
          <w:rFonts w:ascii="Angsana New" w:hAnsi="Angsana New" w:hint="cs"/>
          <w:sz w:val="30"/>
          <w:szCs w:val="30"/>
          <w:cs/>
        </w:rPr>
        <w:t xml:space="preserve">มกราคม </w:t>
      </w:r>
      <w:r>
        <w:rPr>
          <w:rFonts w:ascii="Angsana New" w:hAnsi="Angsana New" w:hint="cs"/>
          <w:sz w:val="30"/>
          <w:szCs w:val="30"/>
        </w:rPr>
        <w:t>25</w:t>
      </w:r>
      <w:r w:rsidR="00694B12" w:rsidRPr="00694B12">
        <w:rPr>
          <w:rFonts w:ascii="Angsana New" w:hAnsi="Angsana New" w:hint="cs"/>
          <w:sz w:val="30"/>
          <w:szCs w:val="30"/>
        </w:rPr>
        <w:t>6</w:t>
      </w:r>
      <w:r>
        <w:rPr>
          <w:rFonts w:ascii="Angsana New" w:hAnsi="Angsana New" w:hint="cs"/>
          <w:sz w:val="30"/>
          <w:szCs w:val="30"/>
        </w:rPr>
        <w:t>3</w:t>
      </w:r>
    </w:p>
    <w:p w14:paraId="258126C1" w14:textId="77777777" w:rsidR="000C0A44" w:rsidRPr="007447F5" w:rsidRDefault="000C0A44" w:rsidP="004D00D0">
      <w:pPr>
        <w:pStyle w:val="ListParagraph"/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7447F5">
        <w:rPr>
          <w:rFonts w:ascii="Angsana New" w:hAnsi="Angsana New"/>
          <w:b/>
          <w:bCs/>
          <w:i/>
          <w:iCs/>
          <w:color w:val="000000"/>
          <w:sz w:val="30"/>
          <w:szCs w:val="30"/>
        </w:rPr>
        <w:lastRenderedPageBreak/>
        <w:t xml:space="preserve">TFRS 16 </w:t>
      </w:r>
      <w:r w:rsidRPr="007447F5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t>สัญญาเช่า</w:t>
      </w:r>
    </w:p>
    <w:p w14:paraId="66B8839E" w14:textId="77777777" w:rsidR="000C0A44" w:rsidRPr="00717753" w:rsidRDefault="000C0A44" w:rsidP="000C0A44">
      <w:pPr>
        <w:ind w:left="1260"/>
        <w:jc w:val="thaiDistribute"/>
        <w:rPr>
          <w:rFonts w:ascii="Angsana New" w:hAnsi="Angsana New"/>
          <w:sz w:val="24"/>
          <w:szCs w:val="24"/>
        </w:rPr>
      </w:pPr>
    </w:p>
    <w:p w14:paraId="4F9E2581" w14:textId="36A684E1" w:rsidR="000C0A44" w:rsidRPr="007447F5" w:rsidRDefault="000C0A44" w:rsidP="000C0A4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720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  <w:cs/>
        </w:rPr>
      </w:pPr>
      <w:r w:rsidRPr="007447F5">
        <w:rPr>
          <w:rFonts w:asciiTheme="majorBidi" w:hAnsiTheme="majorBidi" w:cstheme="majorBidi"/>
          <w:sz w:val="30"/>
          <w:szCs w:val="30"/>
          <w:cs/>
        </w:rPr>
        <w:t xml:space="preserve">ตั้งแต่วันที่ </w:t>
      </w:r>
      <w:r w:rsidRPr="007447F5">
        <w:rPr>
          <w:rFonts w:asciiTheme="majorBidi" w:hAnsiTheme="majorBidi" w:cstheme="majorBidi"/>
          <w:sz w:val="30"/>
          <w:szCs w:val="30"/>
        </w:rPr>
        <w:t xml:space="preserve">1 </w:t>
      </w:r>
      <w:r w:rsidRPr="007447F5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Pr="007447F5">
        <w:rPr>
          <w:rFonts w:asciiTheme="majorBidi" w:hAnsiTheme="majorBidi" w:cstheme="majorBidi"/>
          <w:sz w:val="30"/>
          <w:szCs w:val="30"/>
        </w:rPr>
        <w:t xml:space="preserve">2563 </w:t>
      </w:r>
      <w:r w:rsidRPr="007447F5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27485B">
        <w:rPr>
          <w:rFonts w:asciiTheme="majorBidi" w:hAnsiTheme="majorBidi" w:cstheme="majorBidi" w:hint="cs"/>
          <w:sz w:val="30"/>
          <w:szCs w:val="30"/>
          <w:cs/>
        </w:rPr>
        <w:t>และบริษัท</w:t>
      </w:r>
      <w:r w:rsidRPr="007447F5">
        <w:rPr>
          <w:rFonts w:asciiTheme="majorBidi" w:hAnsiTheme="majorBidi" w:cstheme="majorBidi"/>
          <w:sz w:val="30"/>
          <w:szCs w:val="30"/>
          <w:cs/>
        </w:rPr>
        <w:t xml:space="preserve">ถือปฏิบัติตาม </w:t>
      </w:r>
      <w:r w:rsidRPr="007447F5">
        <w:rPr>
          <w:rFonts w:asciiTheme="majorBidi" w:hAnsiTheme="majorBidi" w:cstheme="majorBidi"/>
          <w:sz w:val="30"/>
          <w:szCs w:val="30"/>
        </w:rPr>
        <w:t xml:space="preserve">TFRS 16 </w:t>
      </w:r>
      <w:r w:rsidRPr="007447F5">
        <w:rPr>
          <w:rFonts w:asciiTheme="majorBidi" w:hAnsiTheme="majorBidi" w:cstheme="majorBidi"/>
          <w:sz w:val="30"/>
          <w:szCs w:val="30"/>
          <w:cs/>
        </w:rPr>
        <w:t>เป็นครั้งแรก</w:t>
      </w:r>
      <w:r w:rsidRPr="007447F5">
        <w:rPr>
          <w:rFonts w:asciiTheme="majorBidi" w:hAnsiTheme="majorBidi" w:cstheme="majorBidi" w:hint="cs"/>
          <w:sz w:val="30"/>
          <w:szCs w:val="30"/>
          <w:cs/>
        </w:rPr>
        <w:t xml:space="preserve">กับสัญญาที่เคยระบุว่าเป็นสัญญาเช่าตามมาตรฐานการบัญชี ฉบับที่ </w:t>
      </w:r>
      <w:r w:rsidRPr="007447F5">
        <w:rPr>
          <w:rFonts w:asciiTheme="majorBidi" w:hAnsiTheme="majorBidi" w:cstheme="majorBidi"/>
          <w:sz w:val="30"/>
          <w:szCs w:val="30"/>
        </w:rPr>
        <w:t xml:space="preserve">17 </w:t>
      </w:r>
      <w:r w:rsidRPr="007447F5">
        <w:rPr>
          <w:rFonts w:asciiTheme="majorBidi" w:hAnsiTheme="majorBidi" w:cstheme="majorBidi" w:hint="cs"/>
          <w:sz w:val="30"/>
          <w:szCs w:val="30"/>
          <w:cs/>
        </w:rPr>
        <w:t xml:space="preserve">เรื่อง </w:t>
      </w:r>
      <w:r w:rsidRPr="007447F5">
        <w:rPr>
          <w:rFonts w:asciiTheme="majorBidi" w:hAnsiTheme="majorBidi" w:cstheme="majorBidi"/>
          <w:i/>
          <w:iCs/>
          <w:sz w:val="30"/>
          <w:szCs w:val="30"/>
          <w:cs/>
        </w:rPr>
        <w:t>สัญญาเช่า</w:t>
      </w:r>
      <w:r w:rsidRPr="007447F5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7447F5">
        <w:rPr>
          <w:rFonts w:asciiTheme="majorBidi" w:hAnsiTheme="majorBidi" w:cstheme="majorBidi"/>
          <w:sz w:val="30"/>
          <w:szCs w:val="30"/>
        </w:rPr>
        <w:t xml:space="preserve">(TAS 17) </w:t>
      </w:r>
      <w:r w:rsidRPr="007447F5">
        <w:rPr>
          <w:rFonts w:asciiTheme="majorBidi" w:hAnsiTheme="majorBidi" w:cstheme="majorBidi" w:hint="cs"/>
          <w:sz w:val="30"/>
          <w:szCs w:val="30"/>
          <w:cs/>
        </w:rPr>
        <w:t xml:space="preserve">และการตีความมาตรฐานการรายงานทางการเงิน ฉบับที่ </w:t>
      </w:r>
      <w:r w:rsidRPr="007447F5">
        <w:rPr>
          <w:rFonts w:asciiTheme="majorBidi" w:hAnsiTheme="majorBidi" w:cstheme="majorBidi"/>
          <w:sz w:val="30"/>
          <w:szCs w:val="30"/>
        </w:rPr>
        <w:t xml:space="preserve">4 </w:t>
      </w:r>
      <w:r w:rsidRPr="007447F5">
        <w:rPr>
          <w:rFonts w:asciiTheme="majorBidi" w:hAnsiTheme="majorBidi" w:cstheme="majorBidi" w:hint="cs"/>
          <w:sz w:val="30"/>
          <w:szCs w:val="30"/>
          <w:cs/>
        </w:rPr>
        <w:t xml:space="preserve">เรื่อง </w:t>
      </w:r>
      <w:r w:rsidRPr="007447F5">
        <w:rPr>
          <w:rFonts w:asciiTheme="majorBidi" w:hAnsiTheme="majorBidi" w:cstheme="majorBidi"/>
          <w:i/>
          <w:iCs/>
          <w:sz w:val="30"/>
          <w:szCs w:val="30"/>
          <w:cs/>
        </w:rPr>
        <w:t>การประเมินว่าข้อตกลงประกอบด้วยสัญญาเช่า</w:t>
      </w:r>
      <w:r w:rsidRPr="007447F5">
        <w:rPr>
          <w:rFonts w:asciiTheme="majorBidi" w:hAnsiTheme="majorBidi" w:cstheme="majorBidi" w:hint="cs"/>
          <w:i/>
          <w:iCs/>
          <w:sz w:val="30"/>
          <w:szCs w:val="30"/>
          <w:cs/>
        </w:rPr>
        <w:t>หรือไม่</w:t>
      </w:r>
      <w:r w:rsidRPr="007447F5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7447F5">
        <w:rPr>
          <w:rFonts w:asciiTheme="majorBidi" w:hAnsiTheme="majorBidi" w:cstheme="majorBidi"/>
          <w:sz w:val="30"/>
          <w:szCs w:val="30"/>
        </w:rPr>
        <w:t xml:space="preserve">(TFRIC 4) </w:t>
      </w:r>
      <w:r w:rsidRPr="007447F5">
        <w:rPr>
          <w:rFonts w:asciiTheme="majorBidi" w:hAnsiTheme="majorBidi" w:cstheme="majorBidi" w:hint="cs"/>
          <w:sz w:val="30"/>
          <w:szCs w:val="30"/>
          <w:cs/>
        </w:rPr>
        <w:t>ด้วย</w:t>
      </w:r>
      <w:r w:rsidRPr="007447F5">
        <w:rPr>
          <w:rFonts w:asciiTheme="majorBidi" w:hAnsiTheme="majorBidi" w:cstheme="majorBidi"/>
          <w:sz w:val="30"/>
          <w:szCs w:val="30"/>
          <w:cs/>
        </w:rPr>
        <w:t>วิธีปรับปรุงย้อนหลังโดยรับรู้ผลกระทบสะสม</w:t>
      </w:r>
      <w:r w:rsidRPr="007447F5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7447F5">
        <w:rPr>
          <w:rFonts w:asciiTheme="majorBidi" w:hAnsiTheme="majorBidi" w:cstheme="majorBidi"/>
          <w:sz w:val="30"/>
          <w:szCs w:val="30"/>
        </w:rPr>
        <w:t>(Modified retrospective approach)</w:t>
      </w:r>
    </w:p>
    <w:p w14:paraId="45373DA1" w14:textId="77777777" w:rsidR="00651285" w:rsidRPr="00717753" w:rsidRDefault="00651285" w:rsidP="0071775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jc w:val="thaiDistribute"/>
        <w:rPr>
          <w:rFonts w:asciiTheme="majorBidi" w:hAnsiTheme="majorBidi" w:cstheme="majorBidi"/>
          <w:b/>
          <w:bCs/>
          <w:sz w:val="24"/>
          <w:szCs w:val="24"/>
        </w:rPr>
      </w:pPr>
    </w:p>
    <w:p w14:paraId="1E7E732A" w14:textId="607032B5" w:rsidR="000C0A44" w:rsidRPr="007447F5" w:rsidRDefault="000C0A44" w:rsidP="000C0A4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7447F5">
        <w:rPr>
          <w:rFonts w:asciiTheme="majorBidi" w:eastAsia="Calibri" w:hAnsiTheme="majorBidi" w:cstheme="majorBidi"/>
          <w:sz w:val="30"/>
          <w:szCs w:val="30"/>
          <w:cs/>
        </w:rPr>
        <w:t>เดิมกลุ่มบริษัท</w:t>
      </w:r>
      <w:r w:rsidR="0027485B">
        <w:rPr>
          <w:rFonts w:asciiTheme="majorBidi" w:eastAsia="Calibri" w:hAnsiTheme="majorBidi" w:cstheme="majorBidi" w:hint="cs"/>
          <w:sz w:val="30"/>
          <w:szCs w:val="30"/>
          <w:cs/>
        </w:rPr>
        <w:t>และบริษัท</w:t>
      </w:r>
      <w:r w:rsidRPr="007447F5">
        <w:rPr>
          <w:rFonts w:asciiTheme="majorBidi" w:eastAsia="Calibri" w:hAnsiTheme="majorBidi" w:cstheme="majorBidi"/>
          <w:sz w:val="30"/>
          <w:szCs w:val="30"/>
          <w:cs/>
        </w:rPr>
        <w:t>ในฐานะผู้เช่าจะรับรู้รายจ่ายภายใต้สัญญาเช่าดำเนินงานในกำไรหรือขาดทุนโดยวิธีเส้นตรงตลอดอายุสัญญาเช่า ตาม</w:t>
      </w:r>
      <w:r w:rsidRPr="007447F5">
        <w:rPr>
          <w:rFonts w:asciiTheme="majorBidi" w:eastAsia="Calibri" w:hAnsiTheme="majorBidi" w:cstheme="majorBidi"/>
          <w:sz w:val="30"/>
          <w:szCs w:val="30"/>
        </w:rPr>
        <w:t xml:space="preserve"> TFRS</w:t>
      </w:r>
      <w:r w:rsidRPr="007447F5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  <w:r w:rsidRPr="007447F5">
        <w:rPr>
          <w:rFonts w:asciiTheme="majorBidi" w:eastAsia="Calibri" w:hAnsiTheme="majorBidi" w:cstheme="majorBidi"/>
          <w:sz w:val="30"/>
          <w:szCs w:val="30"/>
        </w:rPr>
        <w:t xml:space="preserve">16 </w:t>
      </w:r>
      <w:r w:rsidRPr="007447F5">
        <w:rPr>
          <w:rFonts w:asciiTheme="majorBidi" w:eastAsia="Calibri" w:hAnsiTheme="majorBidi" w:cstheme="majorBidi"/>
          <w:sz w:val="30"/>
          <w:szCs w:val="30"/>
          <w:cs/>
        </w:rPr>
        <w:t>กลุ่มบริษัท</w:t>
      </w:r>
      <w:r w:rsidR="0027485B">
        <w:rPr>
          <w:rFonts w:asciiTheme="majorBidi" w:eastAsia="Calibri" w:hAnsiTheme="majorBidi" w:cstheme="majorBidi" w:hint="cs"/>
          <w:sz w:val="30"/>
          <w:szCs w:val="30"/>
          <w:cs/>
        </w:rPr>
        <w:t>และบริษัท</w:t>
      </w:r>
      <w:r w:rsidRPr="007447F5">
        <w:rPr>
          <w:rFonts w:asciiTheme="majorBidi" w:eastAsia="Calibri" w:hAnsiTheme="majorBidi" w:cstheme="majorBidi"/>
          <w:sz w:val="30"/>
          <w:szCs w:val="30"/>
          <w:cs/>
        </w:rPr>
        <w:t>ได้ประเมินว่าสัญญาเป็นสัญญาเช่าหรือประกอบด้วยสัญญาเช่าหรือไม่ หากสัญญาประกอบด้วยส่วนที่เป็นการเช่าและส่วนที่ไม่เป็นการเช่า กลุ่มบริษัท</w:t>
      </w:r>
      <w:r w:rsidR="0027485B">
        <w:rPr>
          <w:rFonts w:asciiTheme="majorBidi" w:eastAsia="Calibri" w:hAnsiTheme="majorBidi" w:cstheme="majorBidi" w:hint="cs"/>
          <w:sz w:val="30"/>
          <w:szCs w:val="30"/>
          <w:cs/>
        </w:rPr>
        <w:t>และบริษัท</w:t>
      </w:r>
      <w:r w:rsidRPr="007447F5">
        <w:rPr>
          <w:rFonts w:asciiTheme="majorBidi" w:eastAsia="Calibri" w:hAnsiTheme="majorBidi" w:cstheme="majorBidi" w:hint="cs"/>
          <w:sz w:val="30"/>
          <w:szCs w:val="30"/>
          <w:cs/>
        </w:rPr>
        <w:t>เลือกที่จะไม่แยกส่วนประกอบของสัญญาที่ไม่เป็นการเช่า และรับรู้รายการดังกล่าวเป็นส่วนหนึ่งของสัญญาเช่าเพียงอย่างเดียว</w:t>
      </w:r>
      <w:r w:rsidR="00E52DC2" w:rsidRPr="007447F5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7447F5">
        <w:rPr>
          <w:rFonts w:asciiTheme="majorBidi" w:eastAsia="Calibri" w:hAnsiTheme="majorBidi" w:cstheme="majorBidi" w:hint="cs"/>
          <w:sz w:val="30"/>
          <w:szCs w:val="30"/>
          <w:cs/>
        </w:rPr>
        <w:t xml:space="preserve">ณ </w:t>
      </w:r>
      <w:r w:rsidRPr="007447F5">
        <w:rPr>
          <w:rFonts w:asciiTheme="majorBidi" w:hAnsiTheme="majorBidi" w:cstheme="majorBidi"/>
          <w:sz w:val="30"/>
          <w:szCs w:val="30"/>
          <w:cs/>
        </w:rPr>
        <w:t>วันที่</w:t>
      </w:r>
      <w:r w:rsidRPr="007447F5">
        <w:rPr>
          <w:rFonts w:asciiTheme="majorBidi" w:hAnsiTheme="majorBidi" w:cstheme="majorBidi"/>
          <w:sz w:val="30"/>
          <w:szCs w:val="30"/>
        </w:rPr>
        <w:t xml:space="preserve"> 1 </w:t>
      </w:r>
      <w:r w:rsidRPr="007447F5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Pr="007447F5">
        <w:rPr>
          <w:rFonts w:asciiTheme="majorBidi" w:hAnsiTheme="majorBidi" w:cstheme="majorBidi"/>
          <w:sz w:val="30"/>
          <w:szCs w:val="30"/>
        </w:rPr>
        <w:t>2563</w:t>
      </w:r>
      <w:r w:rsidRPr="007447F5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7447F5">
        <w:rPr>
          <w:rFonts w:asciiTheme="majorBidi" w:eastAsia="Calibri" w:hAnsiTheme="majorBidi" w:cstheme="majorBidi"/>
          <w:sz w:val="30"/>
          <w:szCs w:val="30"/>
          <w:cs/>
        </w:rPr>
        <w:t>กลุ่มบริษัท</w:t>
      </w:r>
      <w:r w:rsidR="0027485B">
        <w:rPr>
          <w:rFonts w:asciiTheme="majorBidi" w:eastAsia="Calibri" w:hAnsiTheme="majorBidi" w:cstheme="majorBidi" w:hint="cs"/>
          <w:sz w:val="30"/>
          <w:szCs w:val="30"/>
          <w:cs/>
        </w:rPr>
        <w:t>และบริษัท</w:t>
      </w:r>
      <w:r w:rsidRPr="007447F5">
        <w:rPr>
          <w:rFonts w:asciiTheme="majorBidi" w:eastAsia="Calibri" w:hAnsiTheme="majorBidi" w:cstheme="majorBidi"/>
          <w:sz w:val="30"/>
          <w:szCs w:val="30"/>
          <w:cs/>
        </w:rPr>
        <w:t>รับรู้สินทรัพย์สิทธิการใช้และหนี้สินตามสัญญาเช่า</w:t>
      </w:r>
      <w:r w:rsidRPr="007447F5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7447F5">
        <w:rPr>
          <w:rFonts w:asciiTheme="majorBidi" w:eastAsia="Calibri" w:hAnsiTheme="majorBidi" w:cstheme="majorBidi"/>
          <w:sz w:val="30"/>
          <w:szCs w:val="30"/>
          <w:cs/>
        </w:rPr>
        <w:t>ส่งผลให้ลักษณะของค่าใช้จ่ายที่เกี่ยวข้องกับสัญญาเช่าดังกล่าวเปลี่ยนแปลงไปโดยกลุ่มบริษัท</w:t>
      </w:r>
      <w:r w:rsidR="0027485B">
        <w:rPr>
          <w:rFonts w:asciiTheme="majorBidi" w:eastAsia="Calibri" w:hAnsiTheme="majorBidi" w:cstheme="majorBidi" w:hint="cs"/>
          <w:sz w:val="30"/>
          <w:szCs w:val="30"/>
          <w:cs/>
        </w:rPr>
        <w:t>และบริษัท</w:t>
      </w:r>
      <w:r w:rsidRPr="007447F5">
        <w:rPr>
          <w:rFonts w:asciiTheme="majorBidi" w:eastAsia="Calibri" w:hAnsiTheme="majorBidi" w:cstheme="majorBidi"/>
          <w:sz w:val="30"/>
          <w:szCs w:val="30"/>
          <w:cs/>
        </w:rPr>
        <w:t>รับรู้ค่าเสื่อมราคาของสินทรัพย์สิทธิการใช้และดอกเบี้ยจ่ายของหนี้สินตามสัญญาเช่า</w:t>
      </w:r>
    </w:p>
    <w:p w14:paraId="2BE15597" w14:textId="77777777" w:rsidR="000C0A44" w:rsidRPr="00717753" w:rsidRDefault="000C0A44" w:rsidP="000C0A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720"/>
        <w:jc w:val="thaiDistribute"/>
        <w:rPr>
          <w:rFonts w:asciiTheme="majorBidi" w:hAnsiTheme="majorBidi" w:cstheme="majorBidi"/>
          <w:color w:val="0000FF"/>
          <w:sz w:val="24"/>
          <w:szCs w:val="24"/>
        </w:rPr>
      </w:pPr>
    </w:p>
    <w:p w14:paraId="7E9D4955" w14:textId="277C1B46" w:rsidR="000C0A44" w:rsidRPr="007447F5" w:rsidRDefault="000C0A44" w:rsidP="000A6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firstLine="706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7447F5">
        <w:rPr>
          <w:rFonts w:asciiTheme="majorBidi" w:hAnsiTheme="majorBidi" w:cstheme="majorBidi"/>
          <w:color w:val="000000"/>
          <w:sz w:val="30"/>
          <w:szCs w:val="30"/>
          <w:cs/>
        </w:rPr>
        <w:t xml:space="preserve">ในการปฏิบัติในช่วงเปลี่ยนแปลง </w:t>
      </w:r>
      <w:r w:rsidRPr="007447F5">
        <w:rPr>
          <w:rFonts w:asciiTheme="majorBidi" w:eastAsia="Calibri" w:hAnsiTheme="majorBidi" w:cstheme="majorBidi"/>
          <w:sz w:val="30"/>
          <w:szCs w:val="30"/>
          <w:cs/>
        </w:rPr>
        <w:t>กลุ่มบริษัท</w:t>
      </w:r>
      <w:r w:rsidR="0027485B">
        <w:rPr>
          <w:rFonts w:asciiTheme="majorBidi" w:eastAsia="Calibri" w:hAnsiTheme="majorBidi" w:cstheme="majorBidi" w:hint="cs"/>
          <w:sz w:val="30"/>
          <w:szCs w:val="30"/>
          <w:cs/>
        </w:rPr>
        <w:t>และบริษัท</w:t>
      </w:r>
      <w:r w:rsidRPr="007447F5">
        <w:rPr>
          <w:rFonts w:asciiTheme="majorBidi" w:hAnsiTheme="majorBidi" w:cstheme="majorBidi"/>
          <w:color w:val="000000"/>
          <w:sz w:val="30"/>
          <w:szCs w:val="30"/>
          <w:cs/>
        </w:rPr>
        <w:t>ได้เลือกใช้ข้อยกเว้นต่อไปนี้</w:t>
      </w:r>
    </w:p>
    <w:p w14:paraId="3F53D1F2" w14:textId="77777777" w:rsidR="00207584" w:rsidRPr="00717753" w:rsidRDefault="00207584" w:rsidP="000C0A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720"/>
        <w:jc w:val="thaiDistribute"/>
        <w:rPr>
          <w:rFonts w:asciiTheme="majorBidi" w:hAnsiTheme="majorBidi" w:cstheme="majorBidi"/>
          <w:b/>
          <w:sz w:val="24"/>
          <w:szCs w:val="24"/>
        </w:rPr>
      </w:pPr>
    </w:p>
    <w:p w14:paraId="73134D05" w14:textId="77777777" w:rsidR="000C0A44" w:rsidRPr="007447F5" w:rsidRDefault="000C0A44" w:rsidP="004D00D0">
      <w:pPr>
        <w:pStyle w:val="ListParagraph"/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900" w:hanging="180"/>
        <w:jc w:val="thaiDistribute"/>
        <w:rPr>
          <w:rFonts w:asciiTheme="majorBidi" w:hAnsiTheme="majorBidi" w:cstheme="majorBidi"/>
          <w:sz w:val="30"/>
          <w:szCs w:val="30"/>
          <w:shd w:val="clear" w:color="auto" w:fill="CCCCCC"/>
        </w:rPr>
      </w:pPr>
      <w:bookmarkStart w:id="2" w:name="_Hlk64294622"/>
      <w:r w:rsidRPr="007447F5">
        <w:rPr>
          <w:rFonts w:asciiTheme="majorBidi" w:hAnsiTheme="majorBidi" w:cstheme="majorBidi"/>
          <w:sz w:val="30"/>
          <w:szCs w:val="30"/>
          <w:cs/>
        </w:rPr>
        <w:t xml:space="preserve">ไม่รับรู้สินทรัพย์สิทธิการใช้และหนี้สินตามสัญญาเช่าสำหรับสัญญาเช่าที่อายุสัญญาเช่าสิ้นสุดภายใน </w:t>
      </w:r>
      <w:r w:rsidRPr="007447F5">
        <w:rPr>
          <w:rFonts w:asciiTheme="majorBidi" w:hAnsiTheme="majorBidi" w:cstheme="majorBidi"/>
          <w:sz w:val="30"/>
          <w:szCs w:val="30"/>
        </w:rPr>
        <w:t xml:space="preserve">12 </w:t>
      </w:r>
      <w:r w:rsidRPr="007447F5">
        <w:rPr>
          <w:rFonts w:asciiTheme="majorBidi" w:hAnsiTheme="majorBidi" w:cstheme="majorBidi"/>
          <w:sz w:val="30"/>
          <w:szCs w:val="30"/>
          <w:cs/>
        </w:rPr>
        <w:t>เดือน</w:t>
      </w:r>
      <w:r w:rsidRPr="007447F5">
        <w:rPr>
          <w:rFonts w:asciiTheme="majorBidi" w:hAnsiTheme="majorBidi" w:cstheme="majorBidi"/>
          <w:sz w:val="30"/>
          <w:szCs w:val="30"/>
          <w:shd w:val="clear" w:color="auto" w:fill="CCCCCC"/>
          <w:cs/>
        </w:rPr>
        <w:t xml:space="preserve"> </w:t>
      </w:r>
      <w:r w:rsidRPr="007447F5">
        <w:rPr>
          <w:rFonts w:asciiTheme="majorBidi" w:hAnsiTheme="majorBidi" w:cstheme="majorBidi"/>
          <w:sz w:val="30"/>
          <w:szCs w:val="30"/>
          <w:shd w:val="clear" w:color="auto" w:fill="CCCCCC"/>
        </w:rPr>
        <w:t xml:space="preserve"> </w:t>
      </w:r>
    </w:p>
    <w:p w14:paraId="02933459" w14:textId="77777777" w:rsidR="000C0A44" w:rsidRPr="007447F5" w:rsidRDefault="000C0A44" w:rsidP="004D00D0">
      <w:pPr>
        <w:pStyle w:val="ListParagraph"/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900" w:hanging="180"/>
        <w:jc w:val="thaiDistribute"/>
        <w:rPr>
          <w:rFonts w:asciiTheme="majorBidi" w:hAnsiTheme="majorBidi" w:cstheme="majorBidi"/>
          <w:sz w:val="30"/>
          <w:szCs w:val="30"/>
        </w:rPr>
      </w:pPr>
      <w:r w:rsidRPr="007447F5">
        <w:rPr>
          <w:rFonts w:asciiTheme="majorBidi" w:hAnsiTheme="majorBidi" w:cstheme="majorBidi"/>
          <w:sz w:val="30"/>
          <w:szCs w:val="30"/>
          <w:cs/>
        </w:rPr>
        <w:t xml:space="preserve">ใช้อัตราคิดลดอัตราเดียวสำหรับกลุ่มสัญญาเช่าที่มีลักษณะคล้ายคลึงกันอย่างสมเหตุสมผล </w:t>
      </w:r>
      <w:r w:rsidRPr="007447F5">
        <w:rPr>
          <w:rFonts w:asciiTheme="majorBidi" w:hAnsiTheme="majorBidi" w:cstheme="majorBidi"/>
          <w:sz w:val="30"/>
          <w:szCs w:val="30"/>
        </w:rPr>
        <w:t xml:space="preserve"> </w:t>
      </w:r>
    </w:p>
    <w:p w14:paraId="644BF560" w14:textId="33810FFB" w:rsidR="000C0A44" w:rsidRPr="007447F5" w:rsidRDefault="000C0A44" w:rsidP="004D00D0">
      <w:pPr>
        <w:pStyle w:val="ListParagraph"/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900" w:hanging="180"/>
        <w:jc w:val="thaiDistribute"/>
        <w:rPr>
          <w:rFonts w:asciiTheme="majorBidi" w:hAnsiTheme="majorBidi" w:cstheme="majorBidi"/>
          <w:sz w:val="30"/>
          <w:szCs w:val="30"/>
        </w:rPr>
      </w:pPr>
      <w:r w:rsidRPr="007447F5">
        <w:rPr>
          <w:rFonts w:asciiTheme="majorBidi" w:hAnsiTheme="majorBidi" w:cstheme="majorBidi"/>
          <w:sz w:val="30"/>
          <w:szCs w:val="30"/>
          <w:cs/>
        </w:rPr>
        <w:t>พิจารณาตามการประเมินก่อนหน้าว่าสัญญาเป็นสัญญาที่สร้างภาระหรือไม่ เพื่อเป็นทางเลือกในการทบทวนการด้อยค่า และ</w:t>
      </w:r>
    </w:p>
    <w:p w14:paraId="511142D0" w14:textId="77777777" w:rsidR="000C0A44" w:rsidRPr="007447F5" w:rsidRDefault="000C0A44" w:rsidP="004D00D0">
      <w:pPr>
        <w:pStyle w:val="ListParagraph"/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900" w:hanging="180"/>
        <w:jc w:val="thaiDistribute"/>
        <w:rPr>
          <w:rFonts w:asciiTheme="majorBidi" w:hAnsiTheme="majorBidi" w:cstheme="majorBidi"/>
          <w:sz w:val="30"/>
          <w:szCs w:val="30"/>
        </w:rPr>
      </w:pPr>
      <w:r w:rsidRPr="007447F5">
        <w:rPr>
          <w:rFonts w:asciiTheme="majorBidi" w:hAnsiTheme="majorBidi" w:cstheme="majorBidi"/>
          <w:sz w:val="30"/>
          <w:szCs w:val="30"/>
          <w:cs/>
        </w:rPr>
        <w:t>ไม่รวมต้นทุนทางตรงเริ่มแรกในการวัดมูลค่าสินทรัพย์สิทธิการใช้</w:t>
      </w:r>
      <w:r w:rsidRPr="007447F5">
        <w:rPr>
          <w:rFonts w:asciiTheme="majorBidi" w:hAnsiTheme="majorBidi" w:cstheme="majorBidi"/>
          <w:sz w:val="30"/>
          <w:szCs w:val="30"/>
        </w:rPr>
        <w:t xml:space="preserve"> </w:t>
      </w:r>
    </w:p>
    <w:bookmarkEnd w:id="2"/>
    <w:p w14:paraId="63200504" w14:textId="77777777" w:rsidR="000C0A44" w:rsidRPr="00717753" w:rsidRDefault="000C0A44" w:rsidP="000C0A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1080"/>
        <w:jc w:val="thaiDistribute"/>
        <w:rPr>
          <w:rFonts w:asciiTheme="majorBidi" w:hAnsiTheme="majorBidi" w:cstheme="majorBidi"/>
          <w:sz w:val="24"/>
          <w:szCs w:val="24"/>
          <w:highlight w:val="cyan"/>
        </w:rPr>
      </w:pPr>
    </w:p>
    <w:p w14:paraId="55DEA4E5" w14:textId="2472F54F" w:rsidR="00B55A06" w:rsidRDefault="001D5E30" w:rsidP="00717753">
      <w:pPr>
        <w:autoSpaceDE w:val="0"/>
        <w:autoSpaceDN w:val="0"/>
        <w:adjustRightInd w:val="0"/>
        <w:ind w:left="900"/>
        <w:jc w:val="thaiDistribute"/>
        <w:rPr>
          <w:rFonts w:ascii="Angsana New" w:eastAsia="Calibri" w:hAnsi="Angsana New"/>
          <w:sz w:val="30"/>
          <w:szCs w:val="30"/>
        </w:rPr>
      </w:pPr>
      <w:r w:rsidRPr="000F5AE2">
        <w:rPr>
          <w:rFonts w:ascii="Angsana New" w:eastAsia="Calibri" w:hAnsi="Angsana New"/>
          <w:sz w:val="30"/>
          <w:szCs w:val="30"/>
          <w:cs/>
        </w:rPr>
        <w:t xml:space="preserve">กลุ่มบริษัทได้ประเมินสินทรัพย์ตามสัญญาเช่าตาม </w:t>
      </w:r>
      <w:r w:rsidRPr="000F5AE2">
        <w:rPr>
          <w:rFonts w:ascii="Angsana New" w:eastAsia="Calibri" w:hAnsi="Angsana New"/>
          <w:sz w:val="30"/>
          <w:szCs w:val="30"/>
        </w:rPr>
        <w:t xml:space="preserve">TFRS </w:t>
      </w:r>
      <w:r>
        <w:rPr>
          <w:rFonts w:ascii="Angsana New" w:eastAsia="Calibri" w:hAnsi="Angsana New"/>
          <w:sz w:val="30"/>
          <w:szCs w:val="30"/>
        </w:rPr>
        <w:t>16</w:t>
      </w:r>
      <w:r w:rsidRPr="000F5AE2">
        <w:rPr>
          <w:rFonts w:ascii="Angsana New" w:eastAsia="Calibri" w:hAnsi="Angsana New"/>
          <w:sz w:val="30"/>
          <w:szCs w:val="30"/>
          <w:cs/>
        </w:rPr>
        <w:t xml:space="preserve"> โดย ณ วันที่ </w:t>
      </w:r>
      <w:r>
        <w:rPr>
          <w:rFonts w:ascii="Angsana New" w:eastAsia="Calibri" w:hAnsi="Angsana New"/>
          <w:sz w:val="30"/>
          <w:szCs w:val="30"/>
        </w:rPr>
        <w:t>1</w:t>
      </w:r>
      <w:r w:rsidRPr="000F5AE2">
        <w:rPr>
          <w:rFonts w:ascii="Angsana New" w:eastAsia="Calibri" w:hAnsi="Angsana New"/>
          <w:sz w:val="30"/>
          <w:szCs w:val="30"/>
          <w:cs/>
        </w:rPr>
        <w:t xml:space="preserve"> มกราคม </w:t>
      </w:r>
      <w:r>
        <w:rPr>
          <w:rFonts w:ascii="Angsana New" w:eastAsia="Calibri" w:hAnsi="Angsana New"/>
          <w:sz w:val="30"/>
          <w:szCs w:val="30"/>
        </w:rPr>
        <w:t>2563</w:t>
      </w:r>
      <w:r w:rsidRPr="000F5AE2">
        <w:rPr>
          <w:rFonts w:ascii="Angsana New" w:eastAsia="Calibri" w:hAnsi="Angsana New"/>
          <w:sz w:val="30"/>
          <w:szCs w:val="30"/>
          <w:cs/>
        </w:rPr>
        <w:t xml:space="preserve"> กลุ่มบริษัทรับรู้สินทรัพย์สิทธิการใช้เพิ่มขึ้นประมาณ </w:t>
      </w:r>
      <w:r>
        <w:rPr>
          <w:rFonts w:ascii="Angsana New" w:eastAsia="Calibri" w:hAnsi="Angsana New"/>
          <w:sz w:val="30"/>
          <w:szCs w:val="30"/>
        </w:rPr>
        <w:t>43</w:t>
      </w:r>
      <w:r w:rsidRPr="000F5AE2">
        <w:rPr>
          <w:rFonts w:ascii="Angsana New" w:eastAsia="Calibri" w:hAnsi="Angsana New"/>
          <w:sz w:val="30"/>
          <w:szCs w:val="30"/>
          <w:cs/>
        </w:rPr>
        <w:t xml:space="preserve"> ล้านบาท และลักษณะของค่าใช้จ่ายที่เกี่ยวข้องกับสัญญาเช่าดังกล่าวจะเปลี่ยนแปลงไป โดยกลุ่มบริษัทจะรับรู้ค่าเสื่อมราคาของสินทรัพย์สิทธิการใช้และดอกเบี้ยจ่ายของหนี้สินตามสัญญาเช่า ทั้งนี้ภาระผูกพันตามสัญญาเช่าดำเนินงาน ณ </w:t>
      </w:r>
      <w:r>
        <w:rPr>
          <w:rFonts w:ascii="Angsana New" w:eastAsia="Calibri" w:hAnsi="Angsana New"/>
          <w:sz w:val="30"/>
          <w:szCs w:val="30"/>
        </w:rPr>
        <w:t>31</w:t>
      </w:r>
      <w:r w:rsidRPr="000F5AE2">
        <w:rPr>
          <w:rFonts w:ascii="Angsana New" w:eastAsia="Calibri" w:hAnsi="Angsana New"/>
          <w:sz w:val="30"/>
          <w:szCs w:val="30"/>
          <w:cs/>
        </w:rPr>
        <w:t xml:space="preserve"> ธันวาคม </w:t>
      </w:r>
      <w:r>
        <w:rPr>
          <w:rFonts w:ascii="Angsana New" w:eastAsia="Calibri" w:hAnsi="Angsana New"/>
          <w:sz w:val="30"/>
          <w:szCs w:val="30"/>
        </w:rPr>
        <w:t>2562</w:t>
      </w:r>
      <w:r w:rsidRPr="000F5AE2">
        <w:rPr>
          <w:rFonts w:ascii="Angsana New" w:eastAsia="Calibri" w:hAnsi="Angsana New"/>
          <w:sz w:val="30"/>
          <w:szCs w:val="30"/>
          <w:cs/>
        </w:rPr>
        <w:t xml:space="preserve"> เมื่อคิดลดโดยใช้อัตราดอกเบี้ยเงินกู้ยืมส่วนเพิ่มและได้ยกเว้นการรับรู้รายการสำหรับสัญญาเช่าระยะสั้น และสินทรัพย์อ้างอิงที่มีมูลค่าต่ำเมื่อรวมกับหนี้สินตามสัญญาเช่าการเงิน กลุ่มบริษัทจึงรับรู้หนี้สินตามสัญญาเช่า ณ วันที่ </w:t>
      </w:r>
      <w:r>
        <w:rPr>
          <w:rFonts w:ascii="Angsana New" w:eastAsia="Calibri" w:hAnsi="Angsana New"/>
          <w:sz w:val="30"/>
          <w:szCs w:val="30"/>
        </w:rPr>
        <w:t>1</w:t>
      </w:r>
      <w:r w:rsidRPr="000F5AE2">
        <w:rPr>
          <w:rFonts w:ascii="Angsana New" w:eastAsia="Calibri" w:hAnsi="Angsana New"/>
          <w:sz w:val="30"/>
          <w:szCs w:val="30"/>
          <w:cs/>
        </w:rPr>
        <w:t xml:space="preserve"> มกราคม </w:t>
      </w:r>
      <w:r>
        <w:rPr>
          <w:rFonts w:ascii="Angsana New" w:eastAsia="Calibri" w:hAnsi="Angsana New"/>
          <w:sz w:val="30"/>
          <w:szCs w:val="30"/>
        </w:rPr>
        <w:t>2563</w:t>
      </w:r>
      <w:r w:rsidRPr="000F5AE2">
        <w:rPr>
          <w:rFonts w:ascii="Angsana New" w:eastAsia="Calibri" w:hAnsi="Angsana New"/>
          <w:sz w:val="30"/>
          <w:szCs w:val="30"/>
          <w:cs/>
        </w:rPr>
        <w:t xml:space="preserve"> เป็นจำนวน </w:t>
      </w:r>
      <w:r>
        <w:rPr>
          <w:rFonts w:ascii="Angsana New" w:eastAsia="Calibri" w:hAnsi="Angsana New"/>
          <w:sz w:val="30"/>
          <w:szCs w:val="30"/>
        </w:rPr>
        <w:t>43</w:t>
      </w:r>
      <w:r w:rsidRPr="000F5AE2">
        <w:rPr>
          <w:rFonts w:ascii="Angsana New" w:eastAsia="Calibri" w:hAnsi="Angsana New"/>
          <w:sz w:val="30"/>
          <w:szCs w:val="30"/>
          <w:cs/>
        </w:rPr>
        <w:t xml:space="preserve"> ล้านบาท โดยมีอัตราดอกเบี้ยเงินกู้ยืมส่วนเพิ่มร้อยละ </w:t>
      </w:r>
      <w:r>
        <w:rPr>
          <w:rFonts w:ascii="Angsana New" w:eastAsia="Calibri" w:hAnsi="Angsana New"/>
          <w:sz w:val="30"/>
          <w:szCs w:val="30"/>
        </w:rPr>
        <w:t>3.6</w:t>
      </w:r>
      <w:r w:rsidRPr="000F5AE2">
        <w:rPr>
          <w:rFonts w:ascii="Angsana New" w:eastAsia="Calibri" w:hAnsi="Angsana New"/>
          <w:sz w:val="30"/>
          <w:szCs w:val="30"/>
          <w:cs/>
        </w:rPr>
        <w:t xml:space="preserve"> ต่อปี</w:t>
      </w:r>
    </w:p>
    <w:p w14:paraId="6939A074" w14:textId="62CD6A4A" w:rsidR="00085867" w:rsidRDefault="00085867" w:rsidP="00717753">
      <w:pPr>
        <w:autoSpaceDE w:val="0"/>
        <w:autoSpaceDN w:val="0"/>
        <w:adjustRightInd w:val="0"/>
        <w:ind w:left="900"/>
        <w:jc w:val="thaiDistribute"/>
        <w:rPr>
          <w:rFonts w:ascii="Angsana New" w:eastAsia="Calibri" w:hAnsi="Angsana New"/>
          <w:sz w:val="30"/>
          <w:szCs w:val="30"/>
        </w:rPr>
      </w:pPr>
    </w:p>
    <w:p w14:paraId="7D738527" w14:textId="53C81510" w:rsidR="00085867" w:rsidRDefault="00085867" w:rsidP="00717753">
      <w:pPr>
        <w:autoSpaceDE w:val="0"/>
        <w:autoSpaceDN w:val="0"/>
        <w:adjustRightInd w:val="0"/>
        <w:ind w:left="900"/>
        <w:jc w:val="thaiDistribute"/>
        <w:rPr>
          <w:rFonts w:ascii="Angsana New" w:eastAsia="Calibri" w:hAnsi="Angsana New"/>
          <w:sz w:val="30"/>
          <w:szCs w:val="30"/>
        </w:rPr>
      </w:pPr>
    </w:p>
    <w:p w14:paraId="3DDCF63B" w14:textId="77777777" w:rsidR="00085867" w:rsidRPr="001D5E30" w:rsidRDefault="00085867" w:rsidP="00717753">
      <w:pPr>
        <w:autoSpaceDE w:val="0"/>
        <w:autoSpaceDN w:val="0"/>
        <w:adjustRightInd w:val="0"/>
        <w:ind w:left="900"/>
        <w:jc w:val="thaiDistribute"/>
        <w:rPr>
          <w:rFonts w:ascii="Angsana New" w:eastAsia="Calibri" w:hAnsi="Angsana New"/>
          <w:sz w:val="30"/>
          <w:szCs w:val="30"/>
          <w:cs/>
        </w:rPr>
      </w:pPr>
    </w:p>
    <w:p w14:paraId="4E9EBB6D" w14:textId="371C5B12" w:rsidR="00243549" w:rsidRPr="00C14593" w:rsidRDefault="00243549" w:rsidP="00344305">
      <w:pPr>
        <w:pStyle w:val="ListParagraph"/>
        <w:numPr>
          <w:ilvl w:val="0"/>
          <w:numId w:val="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 w:hanging="540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C14593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lastRenderedPageBreak/>
        <w:t>นโยบายการบัญชีที่สำคัญ</w:t>
      </w:r>
    </w:p>
    <w:p w14:paraId="3A891140" w14:textId="77777777" w:rsidR="00243549" w:rsidRPr="00717753" w:rsidRDefault="00243549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3767971F" w14:textId="364FDDAE" w:rsidR="00243549" w:rsidRPr="00C14593" w:rsidRDefault="003E03E8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14593">
        <w:rPr>
          <w:rFonts w:asciiTheme="majorBidi" w:hAnsiTheme="majorBidi" w:cstheme="majorBidi"/>
          <w:sz w:val="30"/>
          <w:szCs w:val="30"/>
          <w:cs/>
        </w:rPr>
        <w:t xml:space="preserve">นโยบายการบัญชีที่นำเสนอดังต่อไปนี้ได้ถือปฏิบัติโดยสม่ำเสมอสำหรับงบการเงินทุกรอบระยะเวลาที่รายงาน </w:t>
      </w:r>
      <w:r w:rsidR="004D78C3" w:rsidRPr="00CD6EAC">
        <w:rPr>
          <w:rFonts w:ascii="Angsana New" w:eastAsia="Calibri" w:hAnsi="Angsana New"/>
          <w:sz w:val="30"/>
          <w:szCs w:val="30"/>
          <w:cs/>
        </w:rPr>
        <w:t xml:space="preserve">ยกเว้นที่ได้กล่าวไว้ในหมายเหตุข้อ </w:t>
      </w:r>
      <w:r w:rsidR="004D78C3" w:rsidRPr="00CD6EAC">
        <w:rPr>
          <w:rFonts w:ascii="Angsana New" w:eastAsia="Calibri" w:hAnsi="Angsana New"/>
          <w:sz w:val="30"/>
          <w:szCs w:val="30"/>
        </w:rPr>
        <w:t>3</w:t>
      </w:r>
    </w:p>
    <w:p w14:paraId="1C1D560F" w14:textId="341A7BF4" w:rsidR="003E03E8" w:rsidRPr="00717753" w:rsidRDefault="003E03E8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C7B301A" w14:textId="77777777" w:rsidR="003E03E8" w:rsidRPr="00C14593" w:rsidRDefault="003E03E8" w:rsidP="004D00D0">
      <w:pPr>
        <w:pStyle w:val="BodyText2"/>
        <w:numPr>
          <w:ilvl w:val="1"/>
          <w:numId w:val="7"/>
        </w:numPr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C1459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เกณฑ์ในการจัดทำงบการเงินรวม</w:t>
      </w:r>
    </w:p>
    <w:p w14:paraId="0CF12732" w14:textId="77777777" w:rsidR="003E03E8" w:rsidRPr="00717753" w:rsidRDefault="003E03E8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A796329" w14:textId="77777777" w:rsidR="00D30993" w:rsidRPr="00C14593" w:rsidRDefault="003E03E8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eastAsia="MS Mincho" w:hAnsiTheme="majorBidi" w:cstheme="majorBidi"/>
          <w:sz w:val="30"/>
          <w:szCs w:val="30"/>
          <w:lang w:val="en-GB" w:eastAsia="th-TH"/>
        </w:rPr>
      </w:pPr>
      <w:r w:rsidRPr="00C14593">
        <w:rPr>
          <w:rFonts w:asciiTheme="majorBidi" w:hAnsiTheme="majorBidi" w:cstheme="majorBidi"/>
          <w:sz w:val="30"/>
          <w:szCs w:val="30"/>
          <w:cs/>
        </w:rPr>
        <w:t xml:space="preserve">งบการเงินรวมประกอบด้วยงบการเงินของบริษัท และบริษัทย่อย </w:t>
      </w:r>
      <w:r w:rsidR="006A436C" w:rsidRPr="00C14593">
        <w:rPr>
          <w:rFonts w:asciiTheme="majorBidi" w:hAnsiTheme="majorBidi" w:cstheme="majorBidi"/>
          <w:sz w:val="30"/>
          <w:szCs w:val="30"/>
          <w:cs/>
        </w:rPr>
        <w:t>(รวมกันเรียกว่า “กลุ่มบริษัท”)</w:t>
      </w:r>
      <w:r w:rsidR="00D30993" w:rsidRPr="00C14593">
        <w:rPr>
          <w:rFonts w:asciiTheme="majorBidi" w:hAnsiTheme="majorBidi" w:cstheme="majorBidi"/>
          <w:sz w:val="30"/>
          <w:szCs w:val="30"/>
        </w:rPr>
        <w:t xml:space="preserve"> </w:t>
      </w:r>
      <w:r w:rsidR="00D30993" w:rsidRPr="00C14593">
        <w:rPr>
          <w:rFonts w:asciiTheme="majorBidi" w:eastAsia="MS Mincho" w:hAnsiTheme="majorBidi" w:cstheme="majorBidi"/>
          <w:sz w:val="30"/>
          <w:szCs w:val="30"/>
          <w:cs/>
          <w:lang w:val="en-GB" w:eastAsia="th-TH"/>
        </w:rPr>
        <w:t>และส่วนได้เสียของกลุ่มบริษัทใน</w:t>
      </w:r>
      <w:r w:rsidR="006A1E3B" w:rsidRPr="00C14593">
        <w:rPr>
          <w:rFonts w:asciiTheme="majorBidi" w:eastAsia="MS Mincho" w:hAnsiTheme="majorBidi" w:cstheme="majorBidi"/>
          <w:sz w:val="30"/>
          <w:szCs w:val="30"/>
          <w:cs/>
          <w:lang w:val="en-GB" w:eastAsia="th-TH"/>
        </w:rPr>
        <w:t>การ</w:t>
      </w:r>
      <w:r w:rsidR="00D30993" w:rsidRPr="00C14593">
        <w:rPr>
          <w:rFonts w:asciiTheme="majorBidi" w:eastAsia="MS Mincho" w:hAnsiTheme="majorBidi" w:cstheme="majorBidi"/>
          <w:sz w:val="30"/>
          <w:szCs w:val="30"/>
          <w:cs/>
          <w:lang w:val="en-GB" w:eastAsia="th-TH"/>
        </w:rPr>
        <w:t>ร่วม</w:t>
      </w:r>
      <w:r w:rsidR="006A1E3B" w:rsidRPr="00C14593">
        <w:rPr>
          <w:rFonts w:asciiTheme="majorBidi" w:eastAsia="MS Mincho" w:hAnsiTheme="majorBidi" w:cstheme="majorBidi"/>
          <w:sz w:val="30"/>
          <w:szCs w:val="30"/>
          <w:cs/>
          <w:lang w:val="en-GB" w:eastAsia="th-TH"/>
        </w:rPr>
        <w:t>ค้า</w:t>
      </w:r>
      <w:r w:rsidR="00D30993" w:rsidRPr="00C14593">
        <w:rPr>
          <w:rFonts w:asciiTheme="majorBidi" w:eastAsia="MS Mincho" w:hAnsiTheme="majorBidi" w:cstheme="majorBidi"/>
          <w:sz w:val="30"/>
          <w:szCs w:val="30"/>
          <w:cs/>
          <w:lang w:val="en-GB" w:eastAsia="th-TH"/>
        </w:rPr>
        <w:t xml:space="preserve"> </w:t>
      </w:r>
    </w:p>
    <w:p w14:paraId="5CA272CE" w14:textId="77777777" w:rsidR="001D5E30" w:rsidRPr="00717753" w:rsidRDefault="001D5E30" w:rsidP="00344305">
      <w:pPr>
        <w:pStyle w:val="BodyText2"/>
        <w:ind w:left="450" w:right="47" w:firstLine="9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04CD5A22" w14:textId="3AD53C6F" w:rsidR="003E03E8" w:rsidRPr="00C14593" w:rsidRDefault="003E03E8" w:rsidP="00344305">
      <w:pPr>
        <w:tabs>
          <w:tab w:val="clear" w:pos="454"/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C14593">
        <w:rPr>
          <w:rFonts w:asciiTheme="majorBidi" w:hAnsiTheme="majorBidi" w:cstheme="majorBidi"/>
          <w:i/>
          <w:iCs/>
          <w:sz w:val="30"/>
          <w:szCs w:val="30"/>
          <w:cs/>
        </w:rPr>
        <w:t>บริษัทย่อย</w:t>
      </w:r>
    </w:p>
    <w:p w14:paraId="55076C71" w14:textId="77777777" w:rsidR="003E03E8" w:rsidRPr="00B95E63" w:rsidRDefault="003E03E8" w:rsidP="00344305">
      <w:pPr>
        <w:tabs>
          <w:tab w:val="clear" w:pos="454"/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18D81DB2" w14:textId="7E266BD0" w:rsidR="003E03E8" w:rsidRDefault="003E03E8" w:rsidP="00344305">
      <w:pPr>
        <w:pStyle w:val="BodyText2"/>
        <w:ind w:left="540" w:right="47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C14593">
        <w:rPr>
          <w:rFonts w:asciiTheme="majorBidi" w:hAnsiTheme="majorBidi" w:cstheme="majorBidi"/>
          <w:sz w:val="30"/>
          <w:szCs w:val="30"/>
          <w:cs/>
        </w:rPr>
        <w:t>บริษัทย่อยเป็นกิจการที่อยู่ภายใต้การควบคุมของกลุ่มบริษัท การควบคุมเกิดขึ้นเมื่อกลุ่มบริษัทเปิดรับหรือ</w:t>
      </w:r>
      <w:r w:rsidR="005740D6" w:rsidRPr="00C14593">
        <w:rPr>
          <w:rFonts w:asciiTheme="majorBidi" w:hAnsiTheme="majorBidi" w:cstheme="majorBidi"/>
          <w:sz w:val="30"/>
          <w:szCs w:val="30"/>
        </w:rPr>
        <w:br/>
      </w:r>
      <w:r w:rsidRPr="00C14593">
        <w:rPr>
          <w:rFonts w:asciiTheme="majorBidi" w:hAnsiTheme="majorBidi" w:cstheme="majorBidi"/>
          <w:sz w:val="30"/>
          <w:szCs w:val="30"/>
          <w:cs/>
        </w:rPr>
        <w:t>มีสิทธิในผลตอบแทนผันแปรจากการเกี่ยวข้องกับกิจการนั้นและมีความสามารถในการใช้อำนาจเหนือกิจการนั้นทำให้เกิดผลกระทบต่อจำนวนเงินผลตอบแทนของกลุ่มบริษัท งบการเงินของบริษัทย่อยได้รวมอยู่ใน</w:t>
      </w:r>
      <w:r w:rsidR="005740D6" w:rsidRPr="00C14593">
        <w:rPr>
          <w:rFonts w:asciiTheme="majorBidi" w:hAnsiTheme="majorBidi" w:cstheme="majorBidi"/>
          <w:sz w:val="30"/>
          <w:szCs w:val="30"/>
        </w:rPr>
        <w:br/>
      </w:r>
      <w:r w:rsidRPr="00C14593">
        <w:rPr>
          <w:rFonts w:asciiTheme="majorBidi" w:hAnsiTheme="majorBidi" w:cstheme="majorBidi"/>
          <w:sz w:val="30"/>
          <w:szCs w:val="30"/>
          <w:cs/>
        </w:rPr>
        <w:t xml:space="preserve">งบการเงินรวม นับแต่วันที่มีการควบคุมจนถึงวันที่การควบคุมสิ้นสุดลง </w:t>
      </w:r>
    </w:p>
    <w:p w14:paraId="2303152F" w14:textId="77777777" w:rsidR="000655D8" w:rsidRPr="00C14593" w:rsidRDefault="000655D8" w:rsidP="00344305">
      <w:pPr>
        <w:pStyle w:val="BodyText2"/>
        <w:ind w:left="540" w:right="47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35F7E5B2" w14:textId="0724E80A" w:rsidR="003E03E8" w:rsidRPr="00C14593" w:rsidRDefault="003E03E8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  <w:r w:rsidRPr="00C14593">
        <w:rPr>
          <w:rFonts w:asciiTheme="majorBidi" w:hAnsiTheme="majorBidi" w:cstheme="majorBidi"/>
          <w:i/>
          <w:iCs/>
          <w:sz w:val="30"/>
          <w:szCs w:val="30"/>
          <w:cs/>
        </w:rPr>
        <w:t>ส่วนได้เสียที่ไม่มีอำนาจควบคุม</w:t>
      </w:r>
      <w:r w:rsidRPr="00C14593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0233A1B4" w14:textId="77777777" w:rsidR="003E03E8" w:rsidRPr="00AC347B" w:rsidRDefault="003E03E8" w:rsidP="00344305">
      <w:pPr>
        <w:pStyle w:val="BodyText2"/>
        <w:tabs>
          <w:tab w:val="left" w:pos="540"/>
        </w:tabs>
        <w:ind w:left="540" w:right="47" w:firstLine="0"/>
        <w:jc w:val="thaiDistribute"/>
        <w:rPr>
          <w:rFonts w:asciiTheme="majorBidi" w:hAnsiTheme="majorBidi" w:cstheme="majorBidi"/>
          <w:sz w:val="24"/>
          <w:szCs w:val="24"/>
        </w:rPr>
      </w:pPr>
    </w:p>
    <w:p w14:paraId="11CF272C" w14:textId="77777777" w:rsidR="003E03E8" w:rsidRPr="00C14593" w:rsidRDefault="003E03E8" w:rsidP="00344305">
      <w:pPr>
        <w:pStyle w:val="BodyText2"/>
        <w:ind w:left="540" w:right="47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C14593">
        <w:rPr>
          <w:rFonts w:asciiTheme="majorBidi" w:hAnsiTheme="majorBidi" w:cstheme="majorBidi"/>
          <w:sz w:val="30"/>
          <w:szCs w:val="30"/>
          <w:cs/>
        </w:rPr>
        <w:t>ณ วันที่ซื้อธุรกิจ กลุ่มบริษัทวัดมูลค่าส่วนได้เสียที่ไม่มีอำนาจควบคุมตามอัตราส่วนได้เสียในสินทรัพย์สุทธิที่ได้มาจากผู้ถูกซื้อ</w:t>
      </w:r>
    </w:p>
    <w:p w14:paraId="531E7FFA" w14:textId="77777777" w:rsidR="003E03E8" w:rsidRPr="00AC347B" w:rsidRDefault="003E03E8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5420851E" w14:textId="77777777" w:rsidR="003E03E8" w:rsidRPr="00C14593" w:rsidRDefault="003E03E8" w:rsidP="00344305">
      <w:pPr>
        <w:pStyle w:val="BodyText2"/>
        <w:ind w:left="540" w:right="47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C14593">
        <w:rPr>
          <w:rFonts w:asciiTheme="majorBidi" w:hAnsiTheme="majorBidi" w:cstheme="majorBidi"/>
          <w:sz w:val="30"/>
          <w:szCs w:val="30"/>
          <w:cs/>
        </w:rPr>
        <w:t>การเปลี่ยนแปลงส่วนได้เสียในบริษัทย่อยของกลุ่มบริษัทที่ไม่ทำให้กลุ่มบริษัทสูญเสียอำนาจการควบคุมจะบันทึกบัญชีโดยถือเป็นรายการในส่วนของ</w:t>
      </w:r>
      <w:r w:rsidR="00326682">
        <w:rPr>
          <w:rFonts w:asciiTheme="majorBidi" w:hAnsiTheme="majorBidi" w:cstheme="majorBidi" w:hint="cs"/>
          <w:sz w:val="30"/>
          <w:szCs w:val="30"/>
          <w:cs/>
        </w:rPr>
        <w:t>เจ้าของ</w:t>
      </w:r>
      <w:r w:rsidRPr="00C14593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7E9FADEE" w14:textId="522DE061" w:rsidR="002053AC" w:rsidRDefault="002053AC" w:rsidP="00344305">
      <w:pPr>
        <w:tabs>
          <w:tab w:val="clear" w:pos="454"/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4EE08217" w14:textId="77777777" w:rsidR="00BF78C8" w:rsidRPr="00C14593" w:rsidRDefault="00BF78C8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C14593">
        <w:rPr>
          <w:rFonts w:asciiTheme="majorBidi" w:hAnsiTheme="majorBidi" w:cstheme="majorBidi"/>
          <w:i/>
          <w:iCs/>
          <w:sz w:val="30"/>
          <w:szCs w:val="30"/>
          <w:cs/>
        </w:rPr>
        <w:t>การสูญเสียการควบคุม</w:t>
      </w:r>
      <w:r w:rsidRPr="00C14593">
        <w:rPr>
          <w:rFonts w:asciiTheme="majorBidi" w:hAnsiTheme="majorBidi" w:cstheme="majorBidi"/>
          <w:b/>
          <w:bCs/>
          <w:color w:val="0000FF"/>
          <w:sz w:val="30"/>
          <w:szCs w:val="30"/>
        </w:rPr>
        <w:t xml:space="preserve"> </w:t>
      </w:r>
    </w:p>
    <w:p w14:paraId="15EB854C" w14:textId="77777777" w:rsidR="00BF78C8" w:rsidRPr="00C14593" w:rsidRDefault="00BF78C8" w:rsidP="00344305">
      <w:pPr>
        <w:pStyle w:val="BodyText2"/>
        <w:spacing w:line="240" w:lineRule="atLeast"/>
        <w:ind w:left="540" w:right="47" w:firstLine="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5BD4DD71" w14:textId="6BE10B18" w:rsidR="00BF78C8" w:rsidRDefault="00BF78C8" w:rsidP="00344305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C14593">
        <w:rPr>
          <w:rFonts w:asciiTheme="majorBidi" w:hAnsiTheme="majorBidi" w:cstheme="majorBidi"/>
          <w:sz w:val="30"/>
          <w:szCs w:val="30"/>
          <w:cs/>
        </w:rPr>
        <w:t>เมื่อกลุ่มบริษัทสูญเสียการควบคุมในบริษัทย่อย กลุ่มบริษัทตัดรายการสินทรัพย์และหนี้สินของบริษัทย่อยนั้นออก รวมถึงส่วนได้เสียที่ไม่มีอำนาจควบคุมและส่วนประกอบอื่นในส่วนของ</w:t>
      </w:r>
      <w:r w:rsidR="007972E0" w:rsidRPr="00C14593">
        <w:rPr>
          <w:rFonts w:asciiTheme="majorBidi" w:hAnsiTheme="majorBidi" w:cstheme="majorBidi"/>
          <w:sz w:val="30"/>
          <w:szCs w:val="30"/>
          <w:cs/>
        </w:rPr>
        <w:t>ผู้ถือหุ้น</w:t>
      </w:r>
      <w:r w:rsidRPr="00C14593">
        <w:rPr>
          <w:rFonts w:asciiTheme="majorBidi" w:hAnsiTheme="majorBidi" w:cstheme="majorBidi"/>
          <w:sz w:val="30"/>
          <w:szCs w:val="30"/>
          <w:cs/>
        </w:rPr>
        <w:t>ที่เกี่ยวข้องกับบริษัทย่อยนั้น กำไรหรือขาดทุนที่เกิดขึ้นจากการสูญเสียการควบคุมในบริษัทย่อยรับรู้ในกำไรหรือขาดทุน  ส่วนได้เสียในบริษัทย่อยเดิมที่ยังคงเหลืออยู่ให้วัดมูลค่าด้วยมูลค่ายุติธรรม ณ วันที่สูญเสียการควบคุม</w:t>
      </w:r>
    </w:p>
    <w:p w14:paraId="10402826" w14:textId="77777777" w:rsidR="005740D6" w:rsidRPr="00C14593" w:rsidRDefault="005740D6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C14593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ส่วนได้เสียในเงินลงทุนที่บันทึกตามวิธีส่วนได้เสีย </w:t>
      </w:r>
    </w:p>
    <w:p w14:paraId="0850E318" w14:textId="77777777" w:rsidR="005740D6" w:rsidRPr="00717753" w:rsidRDefault="005740D6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4"/>
          <w:szCs w:val="24"/>
        </w:rPr>
      </w:pPr>
    </w:p>
    <w:p w14:paraId="77DCC146" w14:textId="7C8F9AA3" w:rsidR="00C14593" w:rsidRDefault="005740D6" w:rsidP="00256A9A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14593">
        <w:rPr>
          <w:rFonts w:asciiTheme="majorBidi" w:hAnsiTheme="majorBidi" w:cstheme="majorBidi"/>
          <w:sz w:val="30"/>
          <w:szCs w:val="30"/>
          <w:cs/>
        </w:rPr>
        <w:lastRenderedPageBreak/>
        <w:t>ส่วนได้เสียของกลุ่มบริษัทในเงินลงทุนที่บันทึกตามวิธีส่วนได้เสีย ประกอบด้วยส่วนได้เสียในการร่วมค้า</w:t>
      </w:r>
      <w:r w:rsidR="00256A9A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C14593">
        <w:rPr>
          <w:rFonts w:asciiTheme="majorBidi" w:hAnsiTheme="majorBidi" w:cstheme="majorBidi"/>
          <w:sz w:val="30"/>
          <w:szCs w:val="30"/>
          <w:cs/>
        </w:rPr>
        <w:t>การร่วมค้าเป็นการร่วมการงานที่กลุ่มบริษัทมีการควบคุมร่วมในการงานนั้น โดยมีสิทธิในสินทรัพย์สุทธิของการร่วมการงานนั้นมากกว่าการมีสิทธิในสินทรัพย์และภาระผูกพันในหนี้สินที่เกี่ยวข้องกับการร่วมการงานนั้น</w:t>
      </w:r>
    </w:p>
    <w:p w14:paraId="6AEF826E" w14:textId="77777777" w:rsidR="00576951" w:rsidRPr="00717753" w:rsidRDefault="00576951" w:rsidP="00344305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p w14:paraId="016B944D" w14:textId="7B9E441D" w:rsidR="005740D6" w:rsidRPr="00C14593" w:rsidRDefault="005740D6" w:rsidP="00344305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14593">
        <w:rPr>
          <w:rFonts w:asciiTheme="majorBidi" w:hAnsiTheme="majorBidi" w:cstheme="majorBidi"/>
          <w:sz w:val="30"/>
          <w:szCs w:val="30"/>
          <w:cs/>
        </w:rPr>
        <w:t>ส่วนได้เสียในการร่วมค้าบันทึกบัญชีตามวิธีส่วนได้เสีย</w:t>
      </w:r>
      <w:r w:rsidRPr="00C14593">
        <w:rPr>
          <w:rFonts w:asciiTheme="majorBidi" w:hAnsiTheme="majorBidi" w:cstheme="majorBidi"/>
          <w:sz w:val="30"/>
          <w:szCs w:val="30"/>
        </w:rPr>
        <w:t xml:space="preserve"> </w:t>
      </w:r>
      <w:r w:rsidRPr="00C14593">
        <w:rPr>
          <w:rFonts w:asciiTheme="majorBidi" w:hAnsiTheme="majorBidi" w:cstheme="majorBidi"/>
          <w:sz w:val="30"/>
          <w:szCs w:val="30"/>
          <w:cs/>
        </w:rPr>
        <w:t>โดยรับรู้รายการเมื่อเริ่มแรกด้วยราคาทุนซึ่งรวมถึงต้นทุนการทำรายการ ภายหลังการรับรู้รายการเริ่มแรก ส่วนแบ่งกำไรหรือขาดทุนและกำไรขาดทุนเบ็ดเสร็จอื่นของเงินลงทุนที่บันทึกตามวิธีส่วนได้เสียของกลุ่มบริษัท จะถูกบันทึกในงบการเงินรวมจนถึงวันที่กลุ่มบริษัทสูญเสียการควบคุมร่วม</w:t>
      </w:r>
      <w:r w:rsidRPr="00C14593">
        <w:rPr>
          <w:rFonts w:asciiTheme="majorBidi" w:hAnsiTheme="majorBidi" w:cstheme="majorBidi"/>
          <w:sz w:val="30"/>
          <w:szCs w:val="30"/>
        </w:rPr>
        <w:t xml:space="preserve"> </w:t>
      </w:r>
    </w:p>
    <w:p w14:paraId="1724F576" w14:textId="77777777" w:rsidR="005740D6" w:rsidRPr="00717753" w:rsidRDefault="005740D6" w:rsidP="00344305">
      <w:pPr>
        <w:tabs>
          <w:tab w:val="clear" w:pos="454"/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i/>
          <w:iCs/>
          <w:sz w:val="24"/>
          <w:szCs w:val="24"/>
        </w:rPr>
      </w:pPr>
    </w:p>
    <w:p w14:paraId="7FE97F24" w14:textId="77777777" w:rsidR="003E03E8" w:rsidRPr="00C14593" w:rsidRDefault="003E03E8" w:rsidP="00344305">
      <w:pPr>
        <w:tabs>
          <w:tab w:val="clear" w:pos="454"/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C14593">
        <w:rPr>
          <w:rFonts w:asciiTheme="majorBidi" w:hAnsiTheme="majorBidi" w:cstheme="majorBidi"/>
          <w:i/>
          <w:iCs/>
          <w:sz w:val="30"/>
          <w:szCs w:val="30"/>
          <w:cs/>
        </w:rPr>
        <w:t>การตัดรายการในงบการเงินรวม</w:t>
      </w:r>
    </w:p>
    <w:p w14:paraId="3BBF742A" w14:textId="77777777" w:rsidR="003E03E8" w:rsidRPr="00717753" w:rsidRDefault="003E03E8" w:rsidP="00344305">
      <w:pPr>
        <w:tabs>
          <w:tab w:val="clear" w:pos="454"/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3AD836AA" w14:textId="5A712F2D" w:rsidR="005740D6" w:rsidRPr="00C14593" w:rsidRDefault="003E03E8" w:rsidP="00344305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C14593">
        <w:rPr>
          <w:rFonts w:asciiTheme="majorBidi" w:hAnsiTheme="majorBidi" w:cstheme="majorBidi"/>
          <w:sz w:val="30"/>
          <w:szCs w:val="30"/>
          <w:cs/>
        </w:rPr>
        <w:t>ยอดคงเหลือและรายการบัญชีระหว่างกิจการในกลุ่ม รวมถึงรายได้ หรือค่าใช้จ่ายที่ยังไม่เกิดขึ้นจริงซึ่งเป็นผล</w:t>
      </w:r>
      <w:r w:rsidR="005740D6" w:rsidRPr="00C14593">
        <w:rPr>
          <w:rFonts w:asciiTheme="majorBidi" w:hAnsiTheme="majorBidi" w:cstheme="majorBidi"/>
          <w:sz w:val="30"/>
          <w:szCs w:val="30"/>
        </w:rPr>
        <w:br/>
      </w:r>
      <w:r w:rsidRPr="00C14593">
        <w:rPr>
          <w:rFonts w:asciiTheme="majorBidi" w:hAnsiTheme="majorBidi" w:cstheme="majorBidi"/>
          <w:sz w:val="30"/>
          <w:szCs w:val="30"/>
          <w:cs/>
        </w:rPr>
        <w:t xml:space="preserve">มาจากรายการระหว่างกิจการในกลุ่ม ถูกตัดรายการในการจัดทำงบการเงินรวม </w:t>
      </w:r>
      <w:r w:rsidR="005740D6" w:rsidRPr="00C14593">
        <w:rPr>
          <w:rFonts w:asciiTheme="majorBidi" w:hAnsiTheme="majorBidi" w:cstheme="majorBidi"/>
          <w:sz w:val="30"/>
          <w:szCs w:val="30"/>
          <w:cs/>
        </w:rPr>
        <w:t>กำไรที่ยังไม่เกิดขึ้นจริงซึ่งเป็นผลมาจากรายการกับกิจการที่ควบคุมร่วมกันถูกตัดรายการกับเงินลงทุนเท่าที่กลุ่มบริษัทมีส่วนได้เสียในกิจการที่ถูกลงทุนนั้น ขาดทุนที่ยังไม่เกิดขึ้นจริงถูกตัดรายการในลักษณะเดียวกับกำไรที่ยังไม่เกิดขึ้นจริง แต่เท่าที่</w:t>
      </w:r>
      <w:r w:rsidR="005740D6" w:rsidRPr="00C14593">
        <w:rPr>
          <w:rFonts w:asciiTheme="majorBidi" w:eastAsia="EucrosiaUPCBold" w:hAnsiTheme="majorBidi" w:cstheme="majorBidi"/>
          <w:sz w:val="30"/>
          <w:szCs w:val="30"/>
          <w:cs/>
        </w:rPr>
        <w:t>เมื่อไม่มีหลักฐานการด้อยค่าเกิดขึ้น</w:t>
      </w:r>
      <w:r w:rsidR="005740D6" w:rsidRPr="00C14593">
        <w:rPr>
          <w:rFonts w:asciiTheme="majorBidi" w:hAnsiTheme="majorBidi" w:cstheme="majorBidi"/>
          <w:b/>
          <w:bCs/>
          <w:color w:val="0000FF"/>
          <w:sz w:val="30"/>
          <w:szCs w:val="30"/>
        </w:rPr>
        <w:t xml:space="preserve">   </w:t>
      </w:r>
    </w:p>
    <w:p w14:paraId="13B5F592" w14:textId="756F5BF2" w:rsidR="005740D6" w:rsidRPr="00717753" w:rsidRDefault="005740D6" w:rsidP="0034430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Theme="majorBidi" w:hAnsiTheme="majorBidi" w:cstheme="majorBidi"/>
          <w:sz w:val="24"/>
          <w:szCs w:val="24"/>
        </w:rPr>
      </w:pPr>
    </w:p>
    <w:p w14:paraId="6E8A4C02" w14:textId="35184A30" w:rsidR="00785DC7" w:rsidRPr="00785DC7" w:rsidRDefault="00785DC7" w:rsidP="004D00D0">
      <w:pPr>
        <w:pStyle w:val="BodyText2"/>
        <w:numPr>
          <w:ilvl w:val="1"/>
          <w:numId w:val="7"/>
        </w:numPr>
        <w:tabs>
          <w:tab w:val="clear" w:pos="518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3F0EAD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เงินลงทุนในบริษัทย่อย และการร่วมค้า</w:t>
      </w:r>
    </w:p>
    <w:p w14:paraId="7DF3D55A" w14:textId="4A92ED33" w:rsidR="00785DC7" w:rsidRPr="00717753" w:rsidRDefault="00785DC7" w:rsidP="00785DC7">
      <w:pPr>
        <w:pStyle w:val="BodyText2"/>
        <w:ind w:left="0" w:firstLine="0"/>
        <w:jc w:val="thaiDistribute"/>
        <w:rPr>
          <w:rFonts w:asciiTheme="majorBidi" w:hAnsiTheme="majorBidi" w:cstheme="majorBidi"/>
          <w:sz w:val="24"/>
          <w:szCs w:val="24"/>
        </w:rPr>
      </w:pPr>
    </w:p>
    <w:p w14:paraId="32B3774A" w14:textId="3C7D5C7D" w:rsidR="00785DC7" w:rsidRPr="00717753" w:rsidRDefault="003F0EAD" w:rsidP="00785DC7">
      <w:pPr>
        <w:tabs>
          <w:tab w:val="clear" w:pos="454"/>
          <w:tab w:val="clear" w:pos="680"/>
          <w:tab w:val="clear" w:pos="907"/>
          <w:tab w:val="left" w:pos="426"/>
          <w:tab w:val="left" w:pos="540"/>
        </w:tabs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717753">
        <w:rPr>
          <w:rFonts w:asciiTheme="majorBidi" w:hAnsiTheme="majorBidi" w:cstheme="majorBidi"/>
          <w:spacing w:val="-4"/>
          <w:sz w:val="30"/>
          <w:szCs w:val="30"/>
          <w:cs/>
        </w:rPr>
        <w:t>เงินลงทุนในบริษัทย่อย และการร่วมค้า ในงบการเงินเฉพาะกิจการของบริษัทวัดมูลค่าด้วยราคาทุนหักค่าเผื่อการด้อยค่า</w:t>
      </w:r>
    </w:p>
    <w:p w14:paraId="4C2742A2" w14:textId="76E1692E" w:rsidR="002053AC" w:rsidRPr="00717753" w:rsidRDefault="002053AC" w:rsidP="0034430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Theme="majorBidi" w:hAnsiTheme="majorBidi" w:cstheme="majorBidi"/>
          <w:sz w:val="24"/>
          <w:szCs w:val="24"/>
        </w:rPr>
      </w:pPr>
    </w:p>
    <w:p w14:paraId="0927E0E9" w14:textId="77777777" w:rsidR="00E7501C" w:rsidRPr="007447F5" w:rsidRDefault="00E7501C" w:rsidP="00E750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7447F5">
        <w:rPr>
          <w:rFonts w:asciiTheme="majorBidi" w:hAnsiTheme="majorBidi" w:cstheme="majorBidi"/>
          <w:i/>
          <w:iCs/>
          <w:sz w:val="30"/>
          <w:szCs w:val="30"/>
          <w:cs/>
        </w:rPr>
        <w:t>การจำหน่ายเงินลงทุนในงบการเงินเฉพาะกิจการ</w:t>
      </w:r>
    </w:p>
    <w:p w14:paraId="59EBFA73" w14:textId="77777777" w:rsidR="00E7501C" w:rsidRPr="00717753" w:rsidRDefault="00E7501C" w:rsidP="00E750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4"/>
          <w:szCs w:val="24"/>
        </w:rPr>
      </w:pPr>
    </w:p>
    <w:p w14:paraId="4CF3E345" w14:textId="5FAAEDBC" w:rsidR="00E7501C" w:rsidRPr="00F6300F" w:rsidRDefault="00E7501C" w:rsidP="00E750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447F5">
        <w:rPr>
          <w:rFonts w:asciiTheme="majorBidi" w:hAnsiTheme="majorBidi" w:cstheme="majorBidi"/>
          <w:sz w:val="30"/>
          <w:szCs w:val="30"/>
          <w:cs/>
        </w:rPr>
        <w:t>เมื่อมีการจำหน่ายเงินลงทุน ผลต่างระหว่างจำนวนเงินสุทธิที่ได้รับและมูลค่าตามบัญชี จะถูกบันทึกในกำไรหรือขาดทุน</w:t>
      </w:r>
    </w:p>
    <w:p w14:paraId="06AC6462" w14:textId="77777777" w:rsidR="00717753" w:rsidRPr="00717753" w:rsidRDefault="00717753" w:rsidP="0034430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Theme="majorBidi" w:hAnsiTheme="majorBidi" w:cstheme="majorBidi"/>
          <w:sz w:val="24"/>
          <w:szCs w:val="24"/>
        </w:rPr>
      </w:pPr>
    </w:p>
    <w:p w14:paraId="469AA566" w14:textId="77777777" w:rsidR="003E03E8" w:rsidRPr="00C14593" w:rsidRDefault="003E03E8" w:rsidP="004D00D0">
      <w:pPr>
        <w:pStyle w:val="BodyText2"/>
        <w:numPr>
          <w:ilvl w:val="1"/>
          <w:numId w:val="7"/>
        </w:numPr>
        <w:tabs>
          <w:tab w:val="clear" w:pos="518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C1459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เงินตราต่างประเทศ</w:t>
      </w:r>
    </w:p>
    <w:p w14:paraId="35C81F35" w14:textId="77777777" w:rsidR="003E03E8" w:rsidRPr="00717753" w:rsidRDefault="003E03E8" w:rsidP="0034430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Theme="majorBidi" w:hAnsiTheme="majorBidi" w:cstheme="majorBidi"/>
          <w:sz w:val="24"/>
          <w:szCs w:val="24"/>
        </w:rPr>
      </w:pPr>
    </w:p>
    <w:p w14:paraId="59621655" w14:textId="77777777" w:rsidR="003E03E8" w:rsidRPr="00C14593" w:rsidRDefault="003E03E8" w:rsidP="00344305">
      <w:pPr>
        <w:tabs>
          <w:tab w:val="clear" w:pos="454"/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7447F5">
        <w:rPr>
          <w:rFonts w:asciiTheme="majorBidi" w:hAnsiTheme="majorBidi" w:cstheme="majorBidi"/>
          <w:i/>
          <w:iCs/>
          <w:sz w:val="30"/>
          <w:szCs w:val="30"/>
          <w:cs/>
        </w:rPr>
        <w:t>รายการบัญชีที่เป็นเงินตราต่างประเทศ</w:t>
      </w:r>
    </w:p>
    <w:p w14:paraId="22FFB22B" w14:textId="77777777" w:rsidR="003E03E8" w:rsidRPr="00717753" w:rsidRDefault="003E03E8" w:rsidP="00344305">
      <w:pPr>
        <w:tabs>
          <w:tab w:val="clear" w:pos="454"/>
          <w:tab w:val="clear" w:pos="680"/>
          <w:tab w:val="clear" w:pos="907"/>
          <w:tab w:val="left" w:pos="426"/>
          <w:tab w:val="left" w:pos="540"/>
        </w:tabs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58ACB85F" w14:textId="42E17DFB" w:rsidR="003E03E8" w:rsidRPr="00717753" w:rsidRDefault="003E03E8" w:rsidP="00717753">
      <w:pPr>
        <w:tabs>
          <w:tab w:val="clear" w:pos="454"/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14593">
        <w:rPr>
          <w:rFonts w:asciiTheme="majorBidi" w:hAnsiTheme="majorBidi" w:cstheme="majorBidi"/>
          <w:sz w:val="30"/>
          <w:szCs w:val="30"/>
          <w:cs/>
        </w:rPr>
        <w:t>รายการบัญชีที่เป็นเงินตราต่างประเทศแปลงค่าเป็นสกุลเงินที่ใช้ในการดำเนินงานของแต่ละบริษัทในกลุ่มบริษัท</w:t>
      </w:r>
      <w:r w:rsidR="007C570C">
        <w:rPr>
          <w:rFonts w:asciiTheme="majorBidi" w:hAnsiTheme="majorBidi" w:cstheme="majorBidi"/>
          <w:sz w:val="30"/>
          <w:szCs w:val="30"/>
        </w:rPr>
        <w:t xml:space="preserve"> </w:t>
      </w:r>
      <w:r w:rsidRPr="00C14593">
        <w:rPr>
          <w:rFonts w:asciiTheme="majorBidi" w:hAnsiTheme="majorBidi" w:cstheme="majorBidi"/>
          <w:sz w:val="30"/>
          <w:szCs w:val="30"/>
          <w:cs/>
        </w:rPr>
        <w:t>โดยใช้อัตราแลกเปลี่ยน ณ วันที่เกิดรายการ</w:t>
      </w:r>
    </w:p>
    <w:p w14:paraId="29F0B603" w14:textId="77777777" w:rsidR="00113774" w:rsidRDefault="00113774" w:rsidP="00344305">
      <w:pPr>
        <w:tabs>
          <w:tab w:val="clear" w:pos="454"/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52A02E1" w14:textId="74382BAE" w:rsidR="003E03E8" w:rsidRPr="00C14593" w:rsidRDefault="003E03E8" w:rsidP="00344305">
      <w:pPr>
        <w:tabs>
          <w:tab w:val="clear" w:pos="454"/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14593">
        <w:rPr>
          <w:rFonts w:asciiTheme="majorBidi" w:hAnsiTheme="majorBidi" w:cstheme="majorBidi"/>
          <w:sz w:val="30"/>
          <w:szCs w:val="30"/>
          <w:cs/>
        </w:rPr>
        <w:lastRenderedPageBreak/>
        <w:t>สินทรัพย์และหนี้สินที่เป็นตัวเงินและเป็นเงินตราต่างประเทศ ณ วันที่รายงาน แปลงค่าเป็นสกุลเงินที่ใช้ใน</w:t>
      </w:r>
      <w:r w:rsidR="007C570C">
        <w:rPr>
          <w:rFonts w:asciiTheme="majorBidi" w:hAnsiTheme="majorBidi" w:cstheme="majorBidi"/>
          <w:sz w:val="30"/>
          <w:szCs w:val="30"/>
        </w:rPr>
        <w:br/>
      </w:r>
      <w:r w:rsidRPr="00C14593">
        <w:rPr>
          <w:rFonts w:asciiTheme="majorBidi" w:hAnsiTheme="majorBidi" w:cstheme="majorBidi"/>
          <w:sz w:val="30"/>
          <w:szCs w:val="30"/>
          <w:cs/>
        </w:rPr>
        <w:t xml:space="preserve">การดำเนินงานโดยใช้อัตราแลกเปลี่ยน ณ วันนั้น </w:t>
      </w:r>
    </w:p>
    <w:p w14:paraId="67BD60EE" w14:textId="7E83A488" w:rsidR="00D2700D" w:rsidRPr="007C3AFA" w:rsidRDefault="00D2700D" w:rsidP="00344305">
      <w:pPr>
        <w:tabs>
          <w:tab w:val="clear" w:pos="454"/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2D012B29" w14:textId="77777777" w:rsidR="00C06D2D" w:rsidRDefault="00246066" w:rsidP="00344305">
      <w:pPr>
        <w:tabs>
          <w:tab w:val="clear" w:pos="454"/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สินทรัพย์และหนี้สินที่ไม่เป็นตัวเงินซึ่งเกิดจากรายการบัญชีที่เป็นเงินตราต่างประเทศ ซึ่งบันทึกตามเกณฑ์ราคาทุนเดิม แปลงค่าเป็นสกุลเงินที่ใช้ในการดำเนินงาน โดยใช้อัตราแลกเปลี่ยน ณ วันที่เกิดรายการ</w:t>
      </w:r>
    </w:p>
    <w:p w14:paraId="069E92D0" w14:textId="77777777" w:rsidR="00C06D2D" w:rsidRPr="007C3AFA" w:rsidRDefault="00C06D2D" w:rsidP="00344305">
      <w:pPr>
        <w:tabs>
          <w:tab w:val="clear" w:pos="454"/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5AE70351" w14:textId="2C2C61BE" w:rsidR="00AC347B" w:rsidRDefault="003E03E8" w:rsidP="002C2E72">
      <w:pPr>
        <w:tabs>
          <w:tab w:val="clear" w:pos="454"/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06D2D">
        <w:rPr>
          <w:rFonts w:asciiTheme="majorBidi" w:hAnsiTheme="majorBidi" w:cstheme="majorBidi"/>
          <w:sz w:val="30"/>
          <w:szCs w:val="30"/>
          <w:cs/>
        </w:rPr>
        <w:t>ผลต่างของอัตราแลกเปลี่</w:t>
      </w:r>
      <w:r w:rsidR="00501009" w:rsidRPr="00C06D2D">
        <w:rPr>
          <w:rFonts w:asciiTheme="majorBidi" w:hAnsiTheme="majorBidi" w:cstheme="majorBidi"/>
          <w:sz w:val="30"/>
          <w:szCs w:val="30"/>
          <w:cs/>
        </w:rPr>
        <w:t>ยนที่เกิดขึ้นจากการแปลงค่า</w:t>
      </w:r>
      <w:r w:rsidRPr="00C06D2D">
        <w:rPr>
          <w:rFonts w:asciiTheme="majorBidi" w:hAnsiTheme="majorBidi" w:cstheme="majorBidi"/>
          <w:sz w:val="30"/>
          <w:szCs w:val="30"/>
          <w:cs/>
        </w:rPr>
        <w:t>ให้รับรู้เป็นกำไรหรือขาดทุนในงวดบัญชีนั้น</w:t>
      </w:r>
    </w:p>
    <w:p w14:paraId="3DAE79AF" w14:textId="77777777" w:rsidR="00256A9A" w:rsidRPr="007C3AFA" w:rsidRDefault="00256A9A" w:rsidP="002C2E72">
      <w:pPr>
        <w:tabs>
          <w:tab w:val="clear" w:pos="454"/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5846730E" w14:textId="306C80A6" w:rsidR="005B73D5" w:rsidRPr="007447F5" w:rsidRDefault="005B73D5" w:rsidP="004D00D0">
      <w:pPr>
        <w:pStyle w:val="BodyText2"/>
        <w:numPr>
          <w:ilvl w:val="1"/>
          <w:numId w:val="7"/>
        </w:numPr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7447F5">
        <w:rPr>
          <w:rFonts w:asciiTheme="majorBidi" w:eastAsia="EucrosiaUPCBold" w:hAnsiTheme="majorBidi" w:cstheme="majorBidi"/>
          <w:b/>
          <w:bCs/>
          <w:i/>
          <w:iCs/>
          <w:sz w:val="30"/>
          <w:szCs w:val="30"/>
          <w:cs/>
        </w:rPr>
        <w:t>เครื่องมือทางการเงิน</w:t>
      </w:r>
    </w:p>
    <w:p w14:paraId="4D9029F5" w14:textId="2EA68B0D" w:rsidR="005B73D5" w:rsidRPr="007C3AFA" w:rsidRDefault="005B73D5" w:rsidP="005B73D5">
      <w:pPr>
        <w:pStyle w:val="BodyText2"/>
        <w:ind w:left="540" w:firstLine="0"/>
        <w:jc w:val="thaiDistribute"/>
        <w:rPr>
          <w:rFonts w:asciiTheme="majorBidi" w:eastAsia="EucrosiaUPCBold" w:hAnsiTheme="majorBidi" w:cstheme="majorBidi"/>
          <w:b/>
          <w:bCs/>
          <w:i/>
          <w:iCs/>
          <w:sz w:val="20"/>
          <w:szCs w:val="20"/>
        </w:rPr>
      </w:pPr>
    </w:p>
    <w:p w14:paraId="32E138AC" w14:textId="77777777" w:rsidR="005B73D5" w:rsidRPr="007447F5" w:rsidRDefault="005B73D5" w:rsidP="005B73D5">
      <w:pPr>
        <w:pStyle w:val="BodyText2"/>
        <w:ind w:left="0" w:right="47"/>
        <w:jc w:val="thaiDistribute"/>
        <w:rPr>
          <w:rFonts w:asciiTheme="majorBidi" w:eastAsia="EucrosiaUPCBold" w:hAnsiTheme="majorBidi" w:cstheme="majorBidi"/>
          <w:b/>
          <w:bCs/>
          <w:i/>
          <w:iCs/>
          <w:sz w:val="30"/>
          <w:szCs w:val="30"/>
        </w:rPr>
      </w:pPr>
      <w:r w:rsidRPr="007447F5">
        <w:rPr>
          <w:rFonts w:asciiTheme="majorBidi" w:eastAsia="EucrosiaUPCBold" w:hAnsiTheme="majorBidi" w:cstheme="majorBidi"/>
          <w:b/>
          <w:bCs/>
          <w:i/>
          <w:iCs/>
          <w:sz w:val="30"/>
          <w:szCs w:val="30"/>
          <w:cs/>
        </w:rPr>
        <w:t xml:space="preserve">นโยบายการบัญชีที่ถือปฏิบัติตั้งแต่วันที่ </w:t>
      </w:r>
      <w:r w:rsidRPr="007447F5">
        <w:rPr>
          <w:rFonts w:asciiTheme="majorBidi" w:eastAsia="EucrosiaUPCBold" w:hAnsiTheme="majorBidi" w:cstheme="majorBidi"/>
          <w:b/>
          <w:bCs/>
          <w:i/>
          <w:iCs/>
          <w:sz w:val="30"/>
          <w:szCs w:val="30"/>
        </w:rPr>
        <w:t xml:space="preserve">1 </w:t>
      </w:r>
      <w:r w:rsidRPr="007447F5">
        <w:rPr>
          <w:rFonts w:asciiTheme="majorBidi" w:eastAsia="EucrosiaUPCBold" w:hAnsiTheme="majorBidi" w:cstheme="majorBidi"/>
          <w:b/>
          <w:bCs/>
          <w:i/>
          <w:iCs/>
          <w:sz w:val="30"/>
          <w:szCs w:val="30"/>
          <w:cs/>
        </w:rPr>
        <w:t xml:space="preserve">มกราคม </w:t>
      </w:r>
      <w:r w:rsidRPr="007447F5">
        <w:rPr>
          <w:rFonts w:asciiTheme="majorBidi" w:eastAsia="EucrosiaUPCBold" w:hAnsiTheme="majorBidi" w:cstheme="majorBidi"/>
          <w:b/>
          <w:bCs/>
          <w:i/>
          <w:iCs/>
          <w:sz w:val="30"/>
          <w:szCs w:val="30"/>
        </w:rPr>
        <w:t>2563</w:t>
      </w:r>
    </w:p>
    <w:p w14:paraId="0547E2BF" w14:textId="77777777" w:rsidR="005B73D5" w:rsidRPr="007C3AFA" w:rsidRDefault="005B73D5" w:rsidP="005B73D5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20"/>
          <w:szCs w:val="20"/>
        </w:rPr>
      </w:pPr>
    </w:p>
    <w:p w14:paraId="31D27F12" w14:textId="77777777" w:rsidR="005B73D5" w:rsidRPr="007447F5" w:rsidRDefault="005B73D5" w:rsidP="00C14C05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907" w:hanging="367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7447F5">
        <w:rPr>
          <w:rFonts w:asciiTheme="majorBidi" w:eastAsia="EucrosiaUPCBold" w:hAnsiTheme="majorBidi" w:cstheme="majorBidi"/>
          <w:i/>
          <w:iCs/>
          <w:sz w:val="30"/>
          <w:szCs w:val="30"/>
        </w:rPr>
        <w:t>(</w:t>
      </w:r>
      <w:r w:rsidRPr="007447F5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ง</w:t>
      </w:r>
      <w:r w:rsidRPr="007447F5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.1) </w:t>
      </w:r>
      <w:r w:rsidRPr="007447F5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 xml:space="preserve">การรับรู้รายการและการวัดมูลค่าเมื่อเริ่มแรก </w:t>
      </w:r>
    </w:p>
    <w:p w14:paraId="7361AC87" w14:textId="77777777" w:rsidR="005B73D5" w:rsidRPr="007C3AFA" w:rsidRDefault="005B73D5" w:rsidP="005B73D5">
      <w:pPr>
        <w:pStyle w:val="BodyText2"/>
        <w:tabs>
          <w:tab w:val="left" w:pos="900"/>
        </w:tabs>
        <w:spacing w:line="240" w:lineRule="atLeast"/>
        <w:ind w:left="900" w:right="43" w:firstLine="0"/>
        <w:jc w:val="thaiDistribute"/>
        <w:rPr>
          <w:rFonts w:asciiTheme="majorBidi" w:hAnsiTheme="majorBidi" w:cstheme="majorBidi"/>
          <w:sz w:val="20"/>
          <w:szCs w:val="20"/>
        </w:rPr>
      </w:pPr>
    </w:p>
    <w:p w14:paraId="0524B2D4" w14:textId="33F45A5B" w:rsidR="005B73D5" w:rsidRPr="007447F5" w:rsidRDefault="005B73D5" w:rsidP="005B73D5">
      <w:pPr>
        <w:pStyle w:val="BodyText"/>
        <w:shd w:val="clear" w:color="auto" w:fill="FFFFFF"/>
        <w:spacing w:after="0"/>
        <w:ind w:left="900"/>
        <w:jc w:val="thaiDistribute"/>
        <w:rPr>
          <w:sz w:val="30"/>
          <w:szCs w:val="30"/>
        </w:rPr>
      </w:pPr>
      <w:r w:rsidRPr="007447F5">
        <w:rPr>
          <w:rFonts w:asciiTheme="majorBidi" w:hAnsiTheme="majorBidi" w:cstheme="majorBidi"/>
          <w:color w:val="000000"/>
          <w:sz w:val="30"/>
          <w:szCs w:val="30"/>
          <w:cs/>
        </w:rPr>
        <w:t>ลูกหนี้การค้า</w:t>
      </w:r>
      <w:r w:rsidRPr="007447F5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</w:t>
      </w:r>
      <w:r w:rsidR="007C570C" w:rsidRPr="007447F5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ลูกหนี้ตามสัญญาเช่าซื้อ ลูกหนี้เงินให้สินเชื่อ </w:t>
      </w:r>
      <w:r w:rsidRPr="007447F5">
        <w:rPr>
          <w:rFonts w:asciiTheme="majorBidi" w:hAnsiTheme="majorBidi" w:cstheme="majorBidi"/>
          <w:color w:val="000000"/>
          <w:sz w:val="30"/>
          <w:szCs w:val="30"/>
          <w:cs/>
        </w:rPr>
        <w:t>และเจ้าหนี้การค้ารับรู้รายการเมื่อเริ่มแรกเมื่อ</w:t>
      </w:r>
      <w:r w:rsidRPr="007447F5">
        <w:rPr>
          <w:rFonts w:asciiTheme="majorBidi" w:hAnsiTheme="majorBidi" w:cstheme="majorBidi" w:hint="cs"/>
          <w:color w:val="000000"/>
          <w:sz w:val="30"/>
          <w:szCs w:val="30"/>
          <w:cs/>
        </w:rPr>
        <w:t>มีการ</w:t>
      </w:r>
      <w:r w:rsidRPr="007447F5">
        <w:rPr>
          <w:rFonts w:asciiTheme="majorBidi" w:hAnsiTheme="majorBidi" w:cstheme="majorBidi"/>
          <w:color w:val="000000"/>
          <w:sz w:val="30"/>
          <w:szCs w:val="30"/>
          <w:cs/>
        </w:rPr>
        <w:t>ออกตราสารเหล่านั้น สินทรัพย์ทางการเงินและหนี้สินทางการเงินอื่น ๆ ทั้งหมดรับรู้รายการเมื่อเริ่มแรกเมื่อ</w:t>
      </w:r>
      <w:r w:rsidRPr="007447F5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27485B">
        <w:rPr>
          <w:rFonts w:asciiTheme="majorBidi" w:hAnsiTheme="majorBidi" w:cstheme="majorBidi" w:hint="cs"/>
          <w:sz w:val="30"/>
          <w:szCs w:val="30"/>
          <w:cs/>
        </w:rPr>
        <w:t>และบริษัท</w:t>
      </w:r>
      <w:r w:rsidRPr="007447F5">
        <w:rPr>
          <w:rFonts w:asciiTheme="majorBidi" w:hAnsiTheme="majorBidi" w:cstheme="majorBidi"/>
          <w:color w:val="000000"/>
          <w:sz w:val="30"/>
          <w:szCs w:val="30"/>
          <w:cs/>
        </w:rPr>
        <w:t>เป็น</w:t>
      </w:r>
      <w:r w:rsidRPr="007447F5">
        <w:rPr>
          <w:rFonts w:asciiTheme="majorBidi" w:hAnsiTheme="majorBidi" w:cstheme="majorBidi"/>
          <w:color w:val="000000"/>
          <w:sz w:val="30"/>
          <w:szCs w:val="30"/>
          <w:cs/>
          <w:lang w:val="en-GB"/>
        </w:rPr>
        <w:t>คู่</w:t>
      </w:r>
      <w:r w:rsidRPr="007447F5">
        <w:rPr>
          <w:rFonts w:asciiTheme="majorBidi" w:hAnsiTheme="majorBidi" w:cstheme="majorBidi" w:hint="cs"/>
          <w:color w:val="000000"/>
          <w:sz w:val="30"/>
          <w:szCs w:val="30"/>
          <w:cs/>
          <w:lang w:val="en-GB"/>
        </w:rPr>
        <w:t>สัญญา</w:t>
      </w:r>
      <w:r w:rsidRPr="007447F5">
        <w:rPr>
          <w:rFonts w:asciiTheme="majorBidi" w:hAnsiTheme="majorBidi" w:cstheme="majorBidi"/>
          <w:color w:val="000000"/>
          <w:sz w:val="30"/>
          <w:szCs w:val="30"/>
          <w:cs/>
          <w:lang w:val="en-GB"/>
        </w:rPr>
        <w:t>ตามข้อกำหนดของเครื่องมือทางการเงิน</w:t>
      </w:r>
      <w:r w:rsidRPr="007447F5">
        <w:rPr>
          <w:rFonts w:asciiTheme="majorBidi" w:hAnsiTheme="majorBidi" w:cstheme="majorBidi" w:hint="cs"/>
          <w:color w:val="000000"/>
          <w:sz w:val="30"/>
          <w:szCs w:val="30"/>
          <w:cs/>
          <w:lang w:val="en-GB"/>
        </w:rPr>
        <w:t>นั้น</w:t>
      </w:r>
      <w:r w:rsidRPr="007447F5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</w:p>
    <w:p w14:paraId="682ACFF5" w14:textId="77777777" w:rsidR="007C570C" w:rsidRPr="007C3AFA" w:rsidRDefault="007C570C" w:rsidP="00163D3E">
      <w:pPr>
        <w:pStyle w:val="BodyText"/>
        <w:shd w:val="clear" w:color="auto" w:fill="FFFFFF"/>
        <w:spacing w:after="0"/>
        <w:jc w:val="thaiDistribute"/>
        <w:rPr>
          <w:rFonts w:asciiTheme="majorBidi" w:hAnsiTheme="majorBidi" w:cstheme="majorBidi"/>
          <w:color w:val="000000"/>
          <w:sz w:val="20"/>
          <w:szCs w:val="20"/>
        </w:rPr>
      </w:pPr>
    </w:p>
    <w:p w14:paraId="03B888CB" w14:textId="72688614" w:rsidR="005B73D5" w:rsidRPr="007447F5" w:rsidRDefault="005B73D5" w:rsidP="005B73D5">
      <w:pPr>
        <w:pStyle w:val="BodyText"/>
        <w:shd w:val="clear" w:color="auto" w:fill="FFFFFF"/>
        <w:spacing w:after="0"/>
        <w:ind w:left="900"/>
        <w:jc w:val="thaiDistribute"/>
        <w:rPr>
          <w:sz w:val="30"/>
          <w:szCs w:val="30"/>
          <w:cs/>
        </w:rPr>
      </w:pPr>
      <w:r w:rsidRPr="007447F5">
        <w:rPr>
          <w:rFonts w:asciiTheme="majorBidi" w:hAnsiTheme="majorBidi" w:cstheme="majorBidi"/>
          <w:color w:val="000000"/>
          <w:sz w:val="30"/>
          <w:szCs w:val="30"/>
          <w:cs/>
        </w:rPr>
        <w:t>สินทรัพย์ทางการเงิน</w:t>
      </w:r>
      <w:r w:rsidRPr="007447F5">
        <w:rPr>
          <w:rFonts w:asciiTheme="majorBidi" w:hAnsiTheme="majorBidi" w:cstheme="majorBidi" w:hint="cs"/>
          <w:color w:val="000000"/>
          <w:sz w:val="30"/>
          <w:szCs w:val="30"/>
          <w:cs/>
        </w:rPr>
        <w:t>และหนี้สินทางการเงิน</w:t>
      </w:r>
      <w:r w:rsidRPr="007447F5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Pr="007447F5">
        <w:rPr>
          <w:rFonts w:asciiTheme="majorBidi" w:hAnsiTheme="majorBidi" w:cstheme="majorBidi"/>
          <w:color w:val="000000"/>
          <w:sz w:val="30"/>
          <w:szCs w:val="30"/>
        </w:rPr>
        <w:t>(</w:t>
      </w:r>
      <w:r w:rsidRPr="007447F5">
        <w:rPr>
          <w:rFonts w:asciiTheme="majorBidi" w:hAnsiTheme="majorBidi" w:cstheme="majorBidi" w:hint="cs"/>
          <w:color w:val="000000"/>
          <w:sz w:val="30"/>
          <w:szCs w:val="30"/>
          <w:cs/>
        </w:rPr>
        <w:t>นอกเหนือจาก</w:t>
      </w:r>
      <w:r w:rsidRPr="007447F5">
        <w:rPr>
          <w:rFonts w:asciiTheme="majorBidi" w:hAnsiTheme="majorBidi" w:cstheme="majorBidi"/>
          <w:color w:val="000000"/>
          <w:sz w:val="30"/>
          <w:szCs w:val="30"/>
          <w:cs/>
        </w:rPr>
        <w:t>ลูกหนี้การค้าที่ไม่มีองค์ประกอบเกี่ยวกับการจัดหาเงินที่มีนัยสำคัญ</w:t>
      </w:r>
      <w:r w:rsidRPr="007447F5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</w:t>
      </w:r>
      <w:r w:rsidRPr="007447F5">
        <w:rPr>
          <w:rFonts w:asciiTheme="majorBidi" w:hAnsiTheme="majorBidi" w:cstheme="majorBidi"/>
          <w:color w:val="000000"/>
          <w:sz w:val="30"/>
          <w:szCs w:val="30"/>
          <w:cs/>
        </w:rPr>
        <w:t>หรือวัด</w:t>
      </w:r>
      <w:r w:rsidRPr="007447F5">
        <w:rPr>
          <w:rFonts w:asciiTheme="majorBidi" w:hAnsiTheme="majorBidi" w:cstheme="majorBidi" w:hint="cs"/>
          <w:color w:val="000000"/>
          <w:sz w:val="30"/>
          <w:szCs w:val="30"/>
          <w:cs/>
        </w:rPr>
        <w:t>มูลค่าด้วย</w:t>
      </w:r>
      <w:r w:rsidRPr="007447F5">
        <w:rPr>
          <w:rFonts w:asciiTheme="majorBidi" w:hAnsiTheme="majorBidi" w:cstheme="majorBidi"/>
          <w:color w:val="000000"/>
          <w:sz w:val="30"/>
          <w:szCs w:val="30"/>
          <w:cs/>
        </w:rPr>
        <w:t>มูลค่ายุติธรรมผ่านกำไรหรือขาดทุน</w:t>
      </w:r>
      <w:r w:rsidRPr="007447F5">
        <w:rPr>
          <w:rFonts w:asciiTheme="majorBidi" w:hAnsiTheme="majorBidi" w:cstheme="majorBidi"/>
          <w:color w:val="000000"/>
          <w:sz w:val="30"/>
          <w:szCs w:val="30"/>
        </w:rPr>
        <w:t>)</w:t>
      </w:r>
      <w:r w:rsidRPr="007447F5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จะ</w:t>
      </w:r>
      <w:r w:rsidRPr="007447F5">
        <w:rPr>
          <w:rFonts w:asciiTheme="majorBidi" w:hAnsiTheme="majorBidi" w:cstheme="majorBidi"/>
          <w:color w:val="000000"/>
          <w:sz w:val="30"/>
          <w:szCs w:val="30"/>
          <w:cs/>
        </w:rPr>
        <w:t>วัดมูลค่าเมื่อเริ่มแรกด้วยมูลค่ายุติธรรมบวกต้นทุนการทำรายการซึ่งเกี่ยวข้องโดยตรงกับการได้มาหรือการออกตราสาร ลูกหนี้การค้าที่ไม่มีองค์ประกอบเกี่ยวกับการจัดหาเงินที่มีนัยสำคัญวัดมูลค่าเมื่อเริ่มแรกด้วยราคาของการทำรายการ</w:t>
      </w:r>
      <w:r w:rsidR="00D5774C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</w:t>
      </w:r>
      <w:r w:rsidR="0027485B" w:rsidRPr="0027485B">
        <w:rPr>
          <w:rFonts w:asciiTheme="majorBidi" w:hAnsiTheme="majorBidi" w:hint="cs"/>
          <w:color w:val="000000"/>
          <w:sz w:val="30"/>
          <w:szCs w:val="30"/>
          <w:cs/>
        </w:rPr>
        <w:t>สินทรัพย์ทางการเงินและหนี้สินทางการเงินที่วัดมูลค่าด้วยมูลค่ายุติธรรมผ่านกำไรหรือขาดทุน</w:t>
      </w:r>
      <w:r w:rsidR="0027485B" w:rsidRPr="0027485B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="0027485B" w:rsidRPr="0027485B">
        <w:rPr>
          <w:rFonts w:asciiTheme="majorBidi" w:hAnsiTheme="majorBidi" w:hint="cs"/>
          <w:color w:val="000000"/>
          <w:sz w:val="30"/>
          <w:szCs w:val="30"/>
          <w:cs/>
        </w:rPr>
        <w:t>วัดมูลค่าเมื่อเริ่มแรกด้วยมูลค่ายุติธรรม</w:t>
      </w:r>
    </w:p>
    <w:p w14:paraId="385F24A5" w14:textId="1E93AD90" w:rsidR="00BD39E5" w:rsidRPr="007C3AFA" w:rsidRDefault="00BD39E5" w:rsidP="005B73D5">
      <w:pPr>
        <w:pStyle w:val="BodyText2"/>
        <w:tabs>
          <w:tab w:val="left" w:pos="900"/>
        </w:tabs>
        <w:spacing w:line="240" w:lineRule="atLeast"/>
        <w:ind w:left="900" w:right="43" w:firstLine="0"/>
        <w:jc w:val="thaiDistribute"/>
        <w:rPr>
          <w:rFonts w:asciiTheme="majorBidi" w:hAnsiTheme="majorBidi" w:cstheme="majorBidi"/>
          <w:sz w:val="20"/>
          <w:szCs w:val="20"/>
        </w:rPr>
      </w:pPr>
    </w:p>
    <w:p w14:paraId="015C5F1B" w14:textId="763F9696" w:rsidR="005B73D5" w:rsidRPr="007447F5" w:rsidRDefault="00717753" w:rsidP="005B73D5">
      <w:pPr>
        <w:pStyle w:val="BodyText2"/>
        <w:tabs>
          <w:tab w:val="left" w:pos="990"/>
        </w:tabs>
        <w:ind w:left="900" w:right="47" w:hanging="367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  <w:lang w:val="en-GB"/>
        </w:rPr>
      </w:pPr>
      <w:r w:rsidRPr="007447F5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 </w:t>
      </w:r>
      <w:r w:rsidR="005B73D5" w:rsidRPr="007447F5">
        <w:rPr>
          <w:rFonts w:asciiTheme="majorBidi" w:eastAsia="EucrosiaUPCBold" w:hAnsiTheme="majorBidi" w:cstheme="majorBidi"/>
          <w:i/>
          <w:iCs/>
          <w:sz w:val="30"/>
          <w:szCs w:val="30"/>
        </w:rPr>
        <w:t>(</w:t>
      </w:r>
      <w:r w:rsidR="005B73D5" w:rsidRPr="007447F5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ง</w:t>
      </w:r>
      <w:r w:rsidR="005B73D5" w:rsidRPr="007447F5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.2) </w:t>
      </w:r>
      <w:r w:rsidR="005B73D5" w:rsidRPr="007447F5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 xml:space="preserve">การจัดประเภทรายการและการวัดมูลค่าภายหลัง </w:t>
      </w:r>
    </w:p>
    <w:p w14:paraId="4FB946A1" w14:textId="6B1CA6F8" w:rsidR="005B73D5" w:rsidRPr="007C3AFA" w:rsidRDefault="005B73D5" w:rsidP="005B73D5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="Angsana New" w:hAnsi="Angsana New"/>
          <w:sz w:val="20"/>
          <w:szCs w:val="20"/>
        </w:rPr>
      </w:pPr>
    </w:p>
    <w:p w14:paraId="11D774B2" w14:textId="77777777" w:rsidR="005B73D5" w:rsidRPr="007447F5" w:rsidRDefault="005B73D5" w:rsidP="005B73D5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after="0"/>
        <w:ind w:left="907" w:hanging="7"/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  <w:r w:rsidRPr="007447F5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สินทรัพย์ทางการเงิน</w:t>
      </w:r>
      <w:r w:rsidRPr="007447F5">
        <w:rPr>
          <w:rFonts w:asciiTheme="majorBidi" w:hAnsiTheme="majorBidi" w:cstheme="majorBidi"/>
          <w:i/>
          <w:iCs/>
          <w:color w:val="000000"/>
          <w:sz w:val="30"/>
          <w:szCs w:val="30"/>
        </w:rPr>
        <w:t xml:space="preserve"> - </w:t>
      </w:r>
      <w:r w:rsidRPr="007447F5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การจัดประเภท</w:t>
      </w:r>
    </w:p>
    <w:p w14:paraId="11A48651" w14:textId="77777777" w:rsidR="005B73D5" w:rsidRPr="007C3AFA" w:rsidRDefault="005B73D5" w:rsidP="005B73D5">
      <w:pPr>
        <w:pStyle w:val="BodyText2"/>
        <w:tabs>
          <w:tab w:val="left" w:pos="1260"/>
        </w:tabs>
        <w:spacing w:line="240" w:lineRule="atLeast"/>
        <w:ind w:left="1260" w:right="43" w:firstLine="0"/>
        <w:jc w:val="thaiDistribute"/>
        <w:rPr>
          <w:rFonts w:ascii="Angsana New" w:hAnsi="Angsana New"/>
          <w:sz w:val="20"/>
          <w:szCs w:val="20"/>
        </w:rPr>
      </w:pPr>
    </w:p>
    <w:p w14:paraId="6FC186FF" w14:textId="4D38CCCE" w:rsidR="005B73D5" w:rsidRPr="007447F5" w:rsidRDefault="005B73D5" w:rsidP="005B73D5">
      <w:pPr>
        <w:tabs>
          <w:tab w:val="left" w:pos="1440"/>
        </w:tabs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7447F5">
        <w:rPr>
          <w:rFonts w:asciiTheme="majorBidi" w:hAnsiTheme="majorBidi" w:cstheme="majorBidi"/>
          <w:sz w:val="30"/>
          <w:szCs w:val="30"/>
          <w:cs/>
        </w:rPr>
        <w:t>ณ วันที่รับรู้รายการเมื่อเริ่มแรก สินทรัพย์ทางการเงินจะถูกจัดประเภทรายการตามการวัดมูลค่า ได้แก่ การวัดมูลค่าด้วยราคาทุนตัดจำหน่าย มูลค่ายุติธรรมผ่านกำไรขาดทุนเบ็ดเสร็จอื่นหรือมูลค่ายุติธรรมผ่านกำไรหรือขาดทุน</w:t>
      </w:r>
      <w:r w:rsidRPr="007447F5">
        <w:rPr>
          <w:rFonts w:asciiTheme="majorBidi" w:hAnsiTheme="majorBidi" w:cstheme="majorBidi"/>
          <w:b/>
          <w:bCs/>
          <w:color w:val="0000FF"/>
          <w:sz w:val="30"/>
          <w:szCs w:val="30"/>
          <w:cs/>
        </w:rPr>
        <w:t xml:space="preserve"> </w:t>
      </w:r>
    </w:p>
    <w:p w14:paraId="09EB9DA3" w14:textId="77777777" w:rsidR="00EF1930" w:rsidRPr="007C3AFA" w:rsidRDefault="00EF1930" w:rsidP="005B73D5">
      <w:pPr>
        <w:tabs>
          <w:tab w:val="left" w:pos="1440"/>
        </w:tabs>
        <w:ind w:left="900"/>
        <w:jc w:val="thaiDistribute"/>
        <w:rPr>
          <w:rFonts w:ascii="Angsana New" w:hAnsi="Angsana New"/>
          <w:sz w:val="20"/>
          <w:szCs w:val="20"/>
        </w:rPr>
      </w:pPr>
    </w:p>
    <w:p w14:paraId="2EF10656" w14:textId="0080E4D8" w:rsidR="005B73D5" w:rsidRPr="00717753" w:rsidRDefault="005B73D5" w:rsidP="005B73D5">
      <w:pPr>
        <w:tabs>
          <w:tab w:val="left" w:pos="1440"/>
        </w:tabs>
        <w:ind w:left="900"/>
        <w:jc w:val="thaiDistribute"/>
        <w:rPr>
          <w:rFonts w:asciiTheme="majorBidi" w:hAnsiTheme="majorBidi"/>
          <w:spacing w:val="-4"/>
          <w:sz w:val="30"/>
          <w:szCs w:val="30"/>
        </w:rPr>
      </w:pPr>
      <w:r w:rsidRPr="007447F5">
        <w:rPr>
          <w:rFonts w:asciiTheme="majorBidi" w:hAnsiTheme="majorBidi" w:cstheme="majorBidi"/>
          <w:sz w:val="30"/>
          <w:szCs w:val="30"/>
          <w:cs/>
        </w:rPr>
        <w:t>สินทรัพย์ทางการเงินจะไม่ถูกจัดประเภทรายการใหม่ภายหลังการรับรู้รายการเมื่อเริ่มแรกเว้นแต่</w:t>
      </w:r>
      <w:r w:rsidRPr="007447F5">
        <w:rPr>
          <w:rFonts w:ascii="Angsana New" w:eastAsia="Calibri" w:hAnsi="Angsana New"/>
          <w:sz w:val="30"/>
          <w:szCs w:val="30"/>
          <w:cs/>
        </w:rPr>
        <w:t>กลุ่มบริษัท</w:t>
      </w:r>
      <w:r w:rsidRPr="007447F5">
        <w:rPr>
          <w:rFonts w:asciiTheme="majorBidi" w:hAnsiTheme="majorBidi" w:cstheme="majorBidi"/>
          <w:sz w:val="30"/>
          <w:szCs w:val="30"/>
          <w:cs/>
        </w:rPr>
        <w:t>มีการเปลี่ยนแปลงโมเดลธุรกิจในการบริหารสินทรัพย์ทางการเงิน ในกรณีดังกล่าวสินทรัพย์ทางการเงินที่ได้รับ</w:t>
      </w:r>
      <w:r w:rsidRPr="00717753">
        <w:rPr>
          <w:rFonts w:asciiTheme="majorBidi" w:hAnsiTheme="majorBidi" w:cstheme="majorBidi"/>
          <w:spacing w:val="-4"/>
          <w:sz w:val="30"/>
          <w:szCs w:val="30"/>
          <w:cs/>
        </w:rPr>
        <w:t>ผลกระทบทั้งหมดจะถูกจัดประเภทรายการใหม่</w:t>
      </w:r>
      <w:r w:rsidRPr="00717753">
        <w:rPr>
          <w:rFonts w:asciiTheme="majorBidi" w:hAnsiTheme="majorBidi" w:cstheme="majorBidi" w:hint="cs"/>
          <w:spacing w:val="-4"/>
          <w:sz w:val="30"/>
          <w:szCs w:val="30"/>
          <w:cs/>
        </w:rPr>
        <w:t>โดยทันทีเป็นต้นไปนับจาก</w:t>
      </w:r>
      <w:r w:rsidRPr="00717753">
        <w:rPr>
          <w:rFonts w:asciiTheme="majorBidi" w:hAnsiTheme="majorBidi" w:cstheme="majorBidi"/>
          <w:spacing w:val="-4"/>
          <w:sz w:val="30"/>
          <w:szCs w:val="30"/>
          <w:cs/>
        </w:rPr>
        <w:t>วั</w:t>
      </w:r>
      <w:r w:rsidRPr="00717753">
        <w:rPr>
          <w:rFonts w:asciiTheme="majorBidi" w:hAnsiTheme="majorBidi" w:cstheme="majorBidi" w:hint="cs"/>
          <w:spacing w:val="-4"/>
          <w:sz w:val="30"/>
          <w:szCs w:val="30"/>
          <w:cs/>
        </w:rPr>
        <w:t>นที่มีการเปลี่ยนแปลงการจัดประเภท</w:t>
      </w:r>
      <w:r w:rsidRPr="00717753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</w:p>
    <w:p w14:paraId="08520246" w14:textId="5E10E26D" w:rsidR="005B73D5" w:rsidRPr="007447F5" w:rsidRDefault="005B73D5" w:rsidP="005B73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7447F5">
        <w:rPr>
          <w:rFonts w:asciiTheme="majorBidi" w:hAnsiTheme="majorBidi" w:cstheme="majorBidi"/>
          <w:sz w:val="30"/>
          <w:szCs w:val="30"/>
          <w:cs/>
        </w:rPr>
        <w:lastRenderedPageBreak/>
        <w:t xml:space="preserve">สินทรัพย์ทางการเงินที่ไม่ได้ถูกกำหนดให้วัดมูลค่ายุติธรรมผ่านกำไรหรือขาดทุนจะถูกวัดมูลค่าด้วยราคาทุนตัดจำหน่ายหากเข้าเงื่อนไขทั้งสองข้อดังต่อไปนี้ </w:t>
      </w:r>
    </w:p>
    <w:p w14:paraId="4D2DFEB0" w14:textId="77777777" w:rsidR="005B73D5" w:rsidRPr="007447F5" w:rsidRDefault="005B73D5" w:rsidP="005B73D5">
      <w:pPr>
        <w:pStyle w:val="ListParagraph"/>
        <w:numPr>
          <w:ilvl w:val="0"/>
          <w:numId w:val="3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1080" w:hanging="180"/>
        <w:jc w:val="thaiDistribute"/>
        <w:rPr>
          <w:rFonts w:asciiTheme="majorBidi" w:hAnsiTheme="majorBidi" w:cstheme="majorBidi"/>
          <w:sz w:val="30"/>
          <w:szCs w:val="30"/>
        </w:rPr>
      </w:pPr>
      <w:r w:rsidRPr="007447F5">
        <w:rPr>
          <w:rFonts w:asciiTheme="majorBidi" w:hAnsiTheme="majorBidi" w:cstheme="majorBidi"/>
          <w:sz w:val="30"/>
          <w:szCs w:val="30"/>
          <w:cs/>
        </w:rPr>
        <w:t>ถือครองสินทรัพย์ทางการเงินนั้นตามโมเดลธุรกิจที่มีวัตถุประสงค์เพื่อรับกระแสเงินสดตามสัญญา และ</w:t>
      </w:r>
    </w:p>
    <w:p w14:paraId="789075CF" w14:textId="77777777" w:rsidR="005B73D5" w:rsidRPr="007447F5" w:rsidRDefault="005B73D5" w:rsidP="005B73D5">
      <w:pPr>
        <w:pStyle w:val="ListParagraph"/>
        <w:numPr>
          <w:ilvl w:val="0"/>
          <w:numId w:val="3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1080" w:hanging="180"/>
        <w:jc w:val="thaiDistribute"/>
        <w:rPr>
          <w:rFonts w:asciiTheme="majorBidi" w:hAnsiTheme="majorBidi" w:cstheme="majorBidi"/>
          <w:sz w:val="30"/>
          <w:szCs w:val="30"/>
        </w:rPr>
      </w:pPr>
      <w:r w:rsidRPr="007447F5">
        <w:rPr>
          <w:rFonts w:asciiTheme="majorBidi" w:hAnsiTheme="majorBidi" w:cstheme="majorBidi"/>
          <w:sz w:val="30"/>
          <w:szCs w:val="30"/>
          <w:cs/>
        </w:rPr>
        <w:t>ข้อกำหนดตามสัญญาของสินทรัพย์ทางการเงินซึ่งทำให้เกิดกระแสเงินสดซึ่งเป็นการจ่ายเพียงเงินต้นและดอกเบี้ยจากยอดคงเหลือของเงินต้นในวันที่กำหนดไว้</w:t>
      </w:r>
    </w:p>
    <w:p w14:paraId="5904782A" w14:textId="3EE55314" w:rsidR="005B73D5" w:rsidRPr="007C3AFA" w:rsidRDefault="005B73D5" w:rsidP="005B73D5">
      <w:pPr>
        <w:pStyle w:val="BodyText2"/>
        <w:spacing w:line="240" w:lineRule="atLeast"/>
        <w:ind w:left="900" w:right="43" w:firstLine="0"/>
        <w:jc w:val="thaiDistribute"/>
        <w:rPr>
          <w:rFonts w:ascii="Angsana New" w:hAnsi="Angsana New"/>
          <w:sz w:val="20"/>
          <w:szCs w:val="20"/>
        </w:rPr>
      </w:pPr>
    </w:p>
    <w:p w14:paraId="2AD51826" w14:textId="11AFFC11" w:rsidR="007C570C" w:rsidRPr="007447F5" w:rsidRDefault="007C570C" w:rsidP="007C570C">
      <w:pPr>
        <w:tabs>
          <w:tab w:val="left" w:pos="720"/>
        </w:tabs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7447F5">
        <w:rPr>
          <w:rFonts w:asciiTheme="majorBidi" w:hAnsiTheme="majorBidi" w:cstheme="majorBidi"/>
          <w:sz w:val="30"/>
          <w:szCs w:val="30"/>
          <w:cs/>
        </w:rPr>
        <w:t xml:space="preserve">ตราสารหนี้ที่ไม่ได้ถูกกำหนดให้วัดมูลค่ายุติธรรมผ่านกำไรหรือขาดทุนจะวัดมูลค่าด้วยมูลค่ายุติธรรมผ่านกำไรขาดทุนเบ็ดเสร็จอื่นได้หากเข้าเงื่อนไขทั้งสองข้อดังต่อไปนี้ </w:t>
      </w:r>
    </w:p>
    <w:p w14:paraId="4C0C28D2" w14:textId="77777777" w:rsidR="007C570C" w:rsidRPr="007447F5" w:rsidRDefault="007C570C" w:rsidP="007C570C">
      <w:pPr>
        <w:pStyle w:val="ListParagraph"/>
        <w:numPr>
          <w:ilvl w:val="0"/>
          <w:numId w:val="3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autoSpaceDE w:val="0"/>
        <w:autoSpaceDN w:val="0"/>
        <w:adjustRightInd w:val="0"/>
        <w:ind w:left="1080" w:hanging="180"/>
        <w:jc w:val="thaiDistribute"/>
        <w:rPr>
          <w:rFonts w:asciiTheme="majorBidi" w:hAnsiTheme="majorBidi" w:cstheme="majorBidi"/>
          <w:sz w:val="30"/>
          <w:szCs w:val="30"/>
        </w:rPr>
      </w:pPr>
      <w:r w:rsidRPr="007447F5">
        <w:rPr>
          <w:rFonts w:asciiTheme="majorBidi" w:hAnsiTheme="majorBidi" w:cstheme="majorBidi"/>
          <w:sz w:val="30"/>
          <w:szCs w:val="30"/>
          <w:cs/>
        </w:rPr>
        <w:t>ถือครองสินทรัพย์ทางการเงินนั้นตามโมเดลธุรกิจที่มีวัตถุประสงค์เพื่อรับกระแสเงินสดตามสัญญาและเพื่อขายสินทรัพย์ทางการเงิน และ</w:t>
      </w:r>
    </w:p>
    <w:p w14:paraId="0986D0EA" w14:textId="77777777" w:rsidR="007C570C" w:rsidRPr="007447F5" w:rsidRDefault="007C570C" w:rsidP="007C570C">
      <w:pPr>
        <w:pStyle w:val="ListParagraph"/>
        <w:numPr>
          <w:ilvl w:val="0"/>
          <w:numId w:val="3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autoSpaceDE w:val="0"/>
        <w:autoSpaceDN w:val="0"/>
        <w:adjustRightInd w:val="0"/>
        <w:ind w:left="1080" w:hanging="18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7447F5">
        <w:rPr>
          <w:rFonts w:asciiTheme="majorBidi" w:hAnsiTheme="majorBidi" w:cstheme="majorBidi"/>
          <w:sz w:val="30"/>
          <w:szCs w:val="30"/>
          <w:cs/>
        </w:rPr>
        <w:t>ข้อกำหนดตามสัญญาของสินทรัพย์ทางการเงินซึ่งทำให้เกิดกระแสเงินสดซึ่งเป็นการจ่ายเพียงเงินต้นและดอกเบี้ยจากยอดคงเหลือของเงินต้นในวันที่กำหนดไว้</w:t>
      </w:r>
    </w:p>
    <w:p w14:paraId="14096592" w14:textId="77777777" w:rsidR="007C570C" w:rsidRPr="007C3AFA" w:rsidRDefault="007C570C" w:rsidP="007C570C">
      <w:pPr>
        <w:pStyle w:val="BodyText2"/>
        <w:spacing w:line="240" w:lineRule="atLeast"/>
        <w:ind w:left="900" w:right="43" w:firstLine="0"/>
        <w:jc w:val="thaiDistribute"/>
        <w:rPr>
          <w:rFonts w:ascii="Angsana New" w:hAnsi="Angsana New"/>
          <w:sz w:val="20"/>
          <w:szCs w:val="20"/>
        </w:rPr>
      </w:pPr>
    </w:p>
    <w:p w14:paraId="7EB0F5C3" w14:textId="5DD0DC07" w:rsidR="007C570C" w:rsidRDefault="007C570C" w:rsidP="007C570C">
      <w:pPr>
        <w:pStyle w:val="BodyText2"/>
        <w:spacing w:line="240" w:lineRule="atLeast"/>
        <w:ind w:left="900" w:right="43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7447F5">
        <w:rPr>
          <w:rFonts w:asciiTheme="majorBidi" w:hAnsiTheme="majorBidi" w:cstheme="majorBidi"/>
          <w:sz w:val="30"/>
          <w:szCs w:val="30"/>
          <w:cs/>
        </w:rPr>
        <w:t>ณ วันที่รับรู้รายการเมื่อเริ่มแรก</w:t>
      </w:r>
      <w:r w:rsidRPr="007447F5">
        <w:rPr>
          <w:rFonts w:asciiTheme="majorBidi" w:hAnsiTheme="majorBidi" w:cstheme="majorBidi" w:hint="cs"/>
          <w:sz w:val="30"/>
          <w:szCs w:val="30"/>
          <w:cs/>
        </w:rPr>
        <w:t>ของ</w:t>
      </w:r>
      <w:r w:rsidRPr="007447F5">
        <w:rPr>
          <w:rFonts w:asciiTheme="majorBidi" w:hAnsiTheme="majorBidi" w:cstheme="majorBidi"/>
          <w:sz w:val="30"/>
          <w:szCs w:val="30"/>
          <w:cs/>
        </w:rPr>
        <w:t xml:space="preserve">เงินลงทุนในตราสารทุนที่ไม่ได้ถือไว้เพื่อค้า </w:t>
      </w:r>
      <w:r w:rsidRPr="007447F5">
        <w:rPr>
          <w:rFonts w:ascii="Angsana New" w:hAnsi="Angsana New"/>
          <w:sz w:val="30"/>
          <w:szCs w:val="30"/>
          <w:cs/>
        </w:rPr>
        <w:t>กลุ่มบริษัท</w:t>
      </w:r>
      <w:r w:rsidR="002D495B">
        <w:rPr>
          <w:rFonts w:ascii="Angsana New" w:hAnsi="Angsana New" w:hint="cs"/>
          <w:sz w:val="30"/>
          <w:szCs w:val="30"/>
          <w:cs/>
        </w:rPr>
        <w:t>และบริษัท</w:t>
      </w:r>
      <w:r w:rsidRPr="007447F5">
        <w:rPr>
          <w:rFonts w:asciiTheme="majorBidi" w:hAnsiTheme="majorBidi" w:cstheme="majorBidi" w:hint="cs"/>
          <w:sz w:val="30"/>
          <w:szCs w:val="30"/>
          <w:cs/>
        </w:rPr>
        <w:t>อาจ</w:t>
      </w:r>
      <w:r w:rsidRPr="007447F5">
        <w:rPr>
          <w:rFonts w:asciiTheme="majorBidi" w:hAnsiTheme="majorBidi" w:cstheme="majorBidi"/>
          <w:sz w:val="30"/>
          <w:szCs w:val="30"/>
          <w:cs/>
        </w:rPr>
        <w:t>เลือก</w:t>
      </w:r>
      <w:r w:rsidRPr="007447F5">
        <w:rPr>
          <w:rFonts w:asciiTheme="majorBidi" w:hAnsiTheme="majorBidi" w:cstheme="majorBidi" w:hint="cs"/>
          <w:sz w:val="30"/>
          <w:szCs w:val="30"/>
          <w:cs/>
        </w:rPr>
        <w:t>ให้</w:t>
      </w:r>
      <w:r w:rsidRPr="007447F5">
        <w:rPr>
          <w:rFonts w:asciiTheme="majorBidi" w:hAnsiTheme="majorBidi" w:cstheme="majorBidi"/>
          <w:sz w:val="30"/>
          <w:szCs w:val="30"/>
        </w:rPr>
        <w:t xml:space="preserve"> </w:t>
      </w:r>
      <w:r w:rsidR="00A843E8">
        <w:rPr>
          <w:rFonts w:asciiTheme="majorBidi" w:hAnsiTheme="majorBidi" w:cstheme="majorBidi"/>
          <w:sz w:val="30"/>
          <w:szCs w:val="30"/>
        </w:rPr>
        <w:t xml:space="preserve"> </w:t>
      </w:r>
      <w:r w:rsidRPr="007447F5">
        <w:rPr>
          <w:rFonts w:asciiTheme="majorBidi" w:hAnsiTheme="majorBidi" w:cstheme="majorBidi" w:hint="cs"/>
          <w:sz w:val="30"/>
          <w:szCs w:val="30"/>
          <w:cs/>
        </w:rPr>
        <w:t>เงินลงทุนดังกล่าวแสดงกา</w:t>
      </w:r>
      <w:r w:rsidRPr="007447F5">
        <w:rPr>
          <w:rFonts w:asciiTheme="majorBidi" w:hAnsiTheme="majorBidi" w:cstheme="majorBidi"/>
          <w:sz w:val="30"/>
          <w:szCs w:val="30"/>
          <w:cs/>
        </w:rPr>
        <w:t>รเปลี่ยนแปลงในมูลค่ายุติธรรมในภายหลังในกำไรขาดทุนเบ็ดเสร็จอื่น</w:t>
      </w:r>
      <w:r w:rsidRPr="007447F5">
        <w:rPr>
          <w:rFonts w:asciiTheme="majorBidi" w:hAnsiTheme="majorBidi" w:cstheme="majorBidi" w:hint="cs"/>
          <w:sz w:val="30"/>
          <w:szCs w:val="30"/>
          <w:cs/>
        </w:rPr>
        <w:t xml:space="preserve"> ซึ่งการเลือกนี้สามารถเลือกได้เป็นรายเงินลงทุนและเมื่อเลือกแล้วไม่สามารถ</w:t>
      </w:r>
      <w:r w:rsidRPr="007447F5">
        <w:rPr>
          <w:rFonts w:asciiTheme="majorBidi" w:hAnsiTheme="majorBidi" w:cstheme="majorBidi"/>
          <w:sz w:val="30"/>
          <w:szCs w:val="30"/>
          <w:cs/>
        </w:rPr>
        <w:t>ยกเลิกได้</w:t>
      </w:r>
    </w:p>
    <w:p w14:paraId="74962CFC" w14:textId="77777777" w:rsidR="00717753" w:rsidRPr="007C3AFA" w:rsidRDefault="00717753" w:rsidP="007C570C">
      <w:pPr>
        <w:pStyle w:val="BodyText2"/>
        <w:spacing w:line="240" w:lineRule="atLeast"/>
        <w:ind w:left="900" w:right="43" w:firstLine="0"/>
        <w:jc w:val="thaiDistribute"/>
        <w:rPr>
          <w:rFonts w:asciiTheme="majorBidi" w:hAnsiTheme="majorBidi" w:cstheme="majorBidi"/>
          <w:sz w:val="20"/>
          <w:szCs w:val="20"/>
        </w:rPr>
      </w:pPr>
    </w:p>
    <w:p w14:paraId="548E4B38" w14:textId="7E422D8D" w:rsidR="007C570C" w:rsidRPr="007447F5" w:rsidRDefault="007C570C" w:rsidP="007447F5">
      <w:pPr>
        <w:pStyle w:val="BodyText2"/>
        <w:spacing w:line="240" w:lineRule="atLeast"/>
        <w:ind w:left="900" w:right="43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7447F5">
        <w:rPr>
          <w:rFonts w:asciiTheme="majorBidi" w:hAnsiTheme="majorBidi" w:cstheme="majorBidi"/>
          <w:sz w:val="30"/>
          <w:szCs w:val="30"/>
          <w:cs/>
        </w:rPr>
        <w:t xml:space="preserve">สินทรัพย์ทางการเงินทั้งหมดที่ไม่ได้จัดประเภทให้วัดมูลค่าด้วยราคาทุนตัดจำหน่ายหรือมูลค่ายุติธรรมผ่านกำไรขาดทุนเบ็ดเสร็จอื่นตามที่ได้อธิบายไว้ข้างต้นจะวัดมูลค่าด้วยมูลค่ายุติธรรมผ่านกำไรหรือขาดทุน </w:t>
      </w:r>
      <w:r w:rsidRPr="007447F5">
        <w:rPr>
          <w:rFonts w:asciiTheme="majorBidi" w:hAnsiTheme="majorBidi" w:cstheme="majorBidi" w:hint="cs"/>
          <w:sz w:val="30"/>
          <w:szCs w:val="30"/>
          <w:cs/>
        </w:rPr>
        <w:t xml:space="preserve">ซึ่งรวมถึงสินทรัพย์อนุพันธ์ทั้งหมด </w:t>
      </w:r>
      <w:r w:rsidRPr="007447F5">
        <w:rPr>
          <w:rFonts w:asciiTheme="majorBidi" w:hAnsiTheme="majorBidi" w:cstheme="majorBidi"/>
          <w:sz w:val="30"/>
          <w:szCs w:val="30"/>
          <w:cs/>
        </w:rPr>
        <w:t>ณ วันที่รับรู้รายการเมื่อเริ่มแรก กลุ่มบริษัท</w:t>
      </w:r>
      <w:r w:rsidR="002D495B">
        <w:rPr>
          <w:rFonts w:asciiTheme="majorBidi" w:hAnsiTheme="majorBidi" w:cstheme="majorBidi" w:hint="cs"/>
          <w:sz w:val="30"/>
          <w:szCs w:val="30"/>
          <w:cs/>
        </w:rPr>
        <w:t>และบริษัท</w:t>
      </w:r>
      <w:r w:rsidRPr="007447F5">
        <w:rPr>
          <w:rFonts w:asciiTheme="majorBidi" w:hAnsiTheme="majorBidi" w:cstheme="majorBidi"/>
          <w:sz w:val="30"/>
          <w:szCs w:val="30"/>
          <w:cs/>
        </w:rPr>
        <w:t>สามารถเลือกให้สินทรัพย์ทางการเงินที่เข้าข้อกำหนดในการวัดมูลค่าด้วยราคาทุนตัดจำหน่ายหรือมูลค่ายุติธรรมผ่านกำไรขาดทุนเบ็ดเสร็จอื่น</w:t>
      </w:r>
      <w:r w:rsidRPr="007447F5">
        <w:rPr>
          <w:rFonts w:asciiTheme="majorBidi" w:hAnsiTheme="majorBidi" w:cstheme="majorBidi"/>
          <w:sz w:val="30"/>
          <w:szCs w:val="30"/>
        </w:rPr>
        <w:t xml:space="preserve"> </w:t>
      </w:r>
      <w:r w:rsidRPr="007447F5">
        <w:rPr>
          <w:rFonts w:asciiTheme="majorBidi" w:hAnsiTheme="majorBidi" w:cstheme="majorBidi" w:hint="cs"/>
          <w:sz w:val="30"/>
          <w:szCs w:val="30"/>
          <w:cs/>
        </w:rPr>
        <w:t>ถูก</w:t>
      </w:r>
      <w:r w:rsidRPr="007447F5">
        <w:rPr>
          <w:rFonts w:asciiTheme="majorBidi" w:hAnsiTheme="majorBidi" w:cstheme="majorBidi"/>
          <w:sz w:val="30"/>
          <w:szCs w:val="30"/>
          <w:cs/>
        </w:rPr>
        <w:t>วัด</w:t>
      </w:r>
      <w:r w:rsidRPr="007447F5">
        <w:rPr>
          <w:rFonts w:asciiTheme="majorBidi" w:hAnsiTheme="majorBidi" w:cstheme="majorBidi" w:hint="cs"/>
          <w:sz w:val="30"/>
          <w:szCs w:val="30"/>
          <w:cs/>
        </w:rPr>
        <w:t>มูลค่าด้วย</w:t>
      </w:r>
      <w:r w:rsidRPr="007447F5">
        <w:rPr>
          <w:rFonts w:asciiTheme="majorBidi" w:hAnsiTheme="majorBidi" w:cstheme="majorBidi"/>
          <w:sz w:val="30"/>
          <w:szCs w:val="30"/>
          <w:cs/>
        </w:rPr>
        <w:t>มูลค่ายุติธรรมผ่านกำไรหรือขาดทุนหากการกำหนดดังกล่าวช่วยขจัดหรือลดความไม่สอดคล้องอย่างมีนัยสำคัญซึ่งอาจเกิดขึ้นซึ่งเมื่อเลือกแล้วไม่สามารถยกเลิกได้</w:t>
      </w:r>
    </w:p>
    <w:p w14:paraId="7F9E5FAA" w14:textId="4048BE54" w:rsidR="007C570C" w:rsidRPr="007C3AFA" w:rsidRDefault="007C570C" w:rsidP="007447F5">
      <w:pPr>
        <w:pStyle w:val="BodyText2"/>
        <w:spacing w:line="240" w:lineRule="atLeast"/>
        <w:ind w:left="900" w:right="43" w:firstLine="0"/>
        <w:jc w:val="thaiDistribute"/>
        <w:rPr>
          <w:rFonts w:asciiTheme="majorBidi" w:hAnsiTheme="majorBidi" w:cstheme="majorBidi"/>
          <w:sz w:val="20"/>
          <w:szCs w:val="20"/>
        </w:rPr>
      </w:pPr>
    </w:p>
    <w:p w14:paraId="0133F3A1" w14:textId="77777777" w:rsidR="007C3AFA" w:rsidRPr="007C3AFA" w:rsidRDefault="007C3AFA" w:rsidP="007C3AFA">
      <w:pPr>
        <w:pStyle w:val="BodyText"/>
        <w:tabs>
          <w:tab w:val="clear" w:pos="907"/>
        </w:tabs>
        <w:spacing w:after="0"/>
        <w:ind w:left="900"/>
        <w:jc w:val="thaiDistribute"/>
        <w:rPr>
          <w:rFonts w:ascii="Angsana New" w:hAnsi="Angsana New"/>
          <w:i/>
          <w:iCs/>
          <w:sz w:val="30"/>
          <w:szCs w:val="30"/>
        </w:rPr>
      </w:pPr>
      <w:r w:rsidRPr="007C3AFA">
        <w:rPr>
          <w:rFonts w:ascii="Angsana New" w:hAnsi="Angsana New" w:hint="cs"/>
          <w:i/>
          <w:iCs/>
          <w:sz w:val="30"/>
          <w:szCs w:val="30"/>
          <w:cs/>
        </w:rPr>
        <w:t xml:space="preserve">สินทรัพย์ทางการเงิน </w:t>
      </w:r>
      <w:r w:rsidRPr="007C3AFA">
        <w:rPr>
          <w:rFonts w:ascii="Angsana New" w:hAnsi="Angsana New" w:hint="cs"/>
          <w:i/>
          <w:iCs/>
          <w:sz w:val="30"/>
          <w:szCs w:val="30"/>
        </w:rPr>
        <w:t xml:space="preserve">- </w:t>
      </w:r>
      <w:r w:rsidRPr="007C3AFA">
        <w:rPr>
          <w:rFonts w:ascii="Angsana New" w:hAnsi="Angsana New" w:hint="cs"/>
          <w:i/>
          <w:iCs/>
          <w:sz w:val="30"/>
          <w:szCs w:val="30"/>
          <w:cs/>
        </w:rPr>
        <w:t>การประเมินโมเดลธุรกิจ</w:t>
      </w:r>
      <w:r w:rsidRPr="007C3AFA">
        <w:rPr>
          <w:rFonts w:ascii="Angsana New" w:hAnsi="Angsana New" w:hint="cs"/>
          <w:i/>
          <w:iCs/>
          <w:sz w:val="30"/>
          <w:szCs w:val="30"/>
        </w:rPr>
        <w:t xml:space="preserve"> </w:t>
      </w:r>
    </w:p>
    <w:p w14:paraId="41160B87" w14:textId="77777777" w:rsidR="007C3AFA" w:rsidRPr="007C3AFA" w:rsidRDefault="007C3AFA" w:rsidP="007C3AFA">
      <w:pPr>
        <w:pStyle w:val="BodyText2"/>
        <w:tabs>
          <w:tab w:val="left" w:pos="1260"/>
        </w:tabs>
        <w:ind w:left="900"/>
        <w:jc w:val="thaiDistribute"/>
        <w:rPr>
          <w:rFonts w:ascii="Angsana New" w:hAnsi="Angsana New"/>
          <w:sz w:val="20"/>
          <w:szCs w:val="20"/>
        </w:rPr>
      </w:pPr>
    </w:p>
    <w:p w14:paraId="05C5220C" w14:textId="4123FA3F" w:rsidR="007C3AFA" w:rsidRPr="007C3AFA" w:rsidRDefault="007C3AFA" w:rsidP="007C3AFA">
      <w:pPr>
        <w:pStyle w:val="BodyText"/>
        <w:tabs>
          <w:tab w:val="clear" w:pos="907"/>
        </w:tabs>
        <w:spacing w:after="0"/>
        <w:ind w:left="900"/>
        <w:jc w:val="thaiDistribute"/>
        <w:rPr>
          <w:rFonts w:ascii="Angsana New" w:hAnsi="Angsana New"/>
          <w:sz w:val="30"/>
          <w:szCs w:val="30"/>
        </w:rPr>
      </w:pPr>
      <w:r w:rsidRPr="007C3AFA">
        <w:rPr>
          <w:rFonts w:ascii="Angsana New" w:hAnsi="Angsana New" w:hint="cs"/>
          <w:sz w:val="30"/>
          <w:szCs w:val="30"/>
          <w:cs/>
        </w:rPr>
        <w:t>กลุ่มบริษัทได้ประเมินโมเดลธุรกิจของสินทรัพย์ทางการเงินที่ถือไว้ในระดับพอร์ตโฟลิโอ เนื่องจากเป็นวิธีที่ดีที่สุดที่จะสะท้อนวิธีการจัดการธุรกิจและเป็นข้อมูลที่นำเสนอให้แก่ผู้บริหาร ข้อมูลที่ใช้ในการพิจารณารวมถึง</w:t>
      </w:r>
    </w:p>
    <w:p w14:paraId="76B7E9CB" w14:textId="77777777" w:rsidR="007C3AFA" w:rsidRPr="007C3AFA" w:rsidRDefault="007C3AFA" w:rsidP="007C3AFA">
      <w:pPr>
        <w:pStyle w:val="BodyText"/>
        <w:tabs>
          <w:tab w:val="left" w:pos="1440"/>
        </w:tabs>
        <w:spacing w:after="0"/>
        <w:ind w:left="900"/>
        <w:jc w:val="thaiDistribute"/>
        <w:rPr>
          <w:rFonts w:ascii="Angsana New" w:hAnsi="Angsana New"/>
          <w:sz w:val="20"/>
          <w:szCs w:val="20"/>
        </w:rPr>
      </w:pPr>
    </w:p>
    <w:p w14:paraId="0890FCDF" w14:textId="31E50719" w:rsidR="007C3AFA" w:rsidRPr="007C3AFA" w:rsidRDefault="007C3AFA" w:rsidP="007C3AFA">
      <w:pPr>
        <w:pStyle w:val="ListParagraph"/>
        <w:numPr>
          <w:ilvl w:val="0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autoSpaceDE w:val="0"/>
        <w:autoSpaceDN w:val="0"/>
        <w:adjustRightInd w:val="0"/>
        <w:ind w:left="1170" w:hanging="180"/>
        <w:jc w:val="thaiDistribute"/>
        <w:rPr>
          <w:rFonts w:ascii="Angsana New" w:hAnsi="Angsana New"/>
          <w:sz w:val="30"/>
          <w:szCs w:val="30"/>
        </w:rPr>
      </w:pPr>
      <w:r w:rsidRPr="007C3AFA">
        <w:rPr>
          <w:rFonts w:ascii="Angsana New" w:hAnsi="Angsana New" w:hint="cs"/>
          <w:sz w:val="30"/>
          <w:szCs w:val="30"/>
          <w:cs/>
        </w:rPr>
        <w:t>นโยบายและวัตถุประสงค์ของพอร์ตโฟลิโอและการดำเนินงานตามนโยบายดังกล่าวในทางปฏิบัติ โดยเฉพาะอย่างยิ่งกลยุทธ์ของผู้บริหารเกี่ยวกับการรับดอกเบี้ยรับตามสัญญา การดำรงระดับอัตราดอกเบี้ย การจับคู่ระหว่างระยะเวลาของสินทรัพย์ทางการเงินกับระยะเวลาของหนี้สินที่เกี่ยวข้อง หรือกระแสเงินสดออกที่คาดการณ์หรือรับรู้กระแสเงินสดผ่านการขายสินทรัพย์ทางการเงิน</w:t>
      </w:r>
    </w:p>
    <w:p w14:paraId="3D41AEAF" w14:textId="77777777" w:rsidR="007C3AFA" w:rsidRPr="007C3AFA" w:rsidRDefault="007C3AFA" w:rsidP="007C3AFA">
      <w:pPr>
        <w:pStyle w:val="ListParagraph"/>
        <w:numPr>
          <w:ilvl w:val="0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autoSpaceDE w:val="0"/>
        <w:autoSpaceDN w:val="0"/>
        <w:adjustRightInd w:val="0"/>
        <w:ind w:left="1170" w:hanging="180"/>
        <w:jc w:val="thaiDistribute"/>
        <w:rPr>
          <w:rFonts w:ascii="Angsana New" w:hAnsi="Angsana New"/>
          <w:sz w:val="30"/>
          <w:szCs w:val="30"/>
        </w:rPr>
      </w:pPr>
      <w:r w:rsidRPr="007C3AFA">
        <w:rPr>
          <w:rFonts w:ascii="Angsana New" w:hAnsi="Angsana New" w:hint="cs"/>
          <w:sz w:val="30"/>
          <w:szCs w:val="30"/>
          <w:cs/>
        </w:rPr>
        <w:t>วิธีการประเมินผลการดำเนินงานของพอร์ตโฟลิโอและการรายงานให้ผู้บริหารของกลุ่มบริษัท</w:t>
      </w:r>
    </w:p>
    <w:p w14:paraId="1BD747D8" w14:textId="77777777" w:rsidR="007C3AFA" w:rsidRPr="007C3AFA" w:rsidRDefault="007C3AFA" w:rsidP="007C3AFA">
      <w:pPr>
        <w:pStyle w:val="ListParagraph"/>
        <w:numPr>
          <w:ilvl w:val="0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autoSpaceDE w:val="0"/>
        <w:autoSpaceDN w:val="0"/>
        <w:adjustRightInd w:val="0"/>
        <w:ind w:left="1170" w:hanging="180"/>
        <w:jc w:val="thaiDistribute"/>
        <w:rPr>
          <w:rFonts w:ascii="Angsana New" w:hAnsi="Angsana New"/>
          <w:sz w:val="30"/>
          <w:szCs w:val="30"/>
        </w:rPr>
      </w:pPr>
      <w:r w:rsidRPr="007C3AFA">
        <w:rPr>
          <w:rFonts w:ascii="Angsana New" w:hAnsi="Angsana New" w:hint="cs"/>
          <w:sz w:val="30"/>
          <w:szCs w:val="30"/>
          <w:cs/>
        </w:rPr>
        <w:lastRenderedPageBreak/>
        <w:t>ความเสี่ยงที่มีผลกระทบต่อผลการดำเนินงานของโมเดลธุรกิจ (และสินทรัพย์ทางการเงินที่ถือตามโมเดลธุรกิจ) และกลยุทธ์ในการบริหารจัดการความเสี่ยง</w:t>
      </w:r>
    </w:p>
    <w:p w14:paraId="53D59EB9" w14:textId="77777777" w:rsidR="00113774" w:rsidRDefault="00113774" w:rsidP="007447F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20"/>
        </w:tabs>
        <w:spacing w:after="0"/>
        <w:ind w:left="900"/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</w:p>
    <w:p w14:paraId="29E1BA70" w14:textId="1283580D" w:rsidR="005B73D5" w:rsidRPr="007447F5" w:rsidRDefault="005B73D5" w:rsidP="007447F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20"/>
        </w:tabs>
        <w:spacing w:after="0"/>
        <w:ind w:left="900"/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  <w:r w:rsidRPr="007447F5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 xml:space="preserve">สินทรัพย์ทางการเงิน </w:t>
      </w:r>
      <w:r w:rsidRPr="007447F5">
        <w:rPr>
          <w:rFonts w:asciiTheme="majorBidi" w:hAnsiTheme="majorBidi" w:cstheme="majorBidi"/>
          <w:i/>
          <w:iCs/>
          <w:color w:val="000000"/>
          <w:sz w:val="30"/>
          <w:szCs w:val="30"/>
        </w:rPr>
        <w:t xml:space="preserve">- </w:t>
      </w:r>
      <w:r w:rsidRPr="007447F5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การประเมินว่ากระแสเงินสดตามสัญญาเป็นการจ่ายเพียงเงินต้นและดอกเบี้ยจากยอดคงเหลือของเงินต้นหรือไม่</w:t>
      </w:r>
      <w:r w:rsidRPr="007447F5">
        <w:rPr>
          <w:rFonts w:asciiTheme="majorBidi" w:hAnsiTheme="majorBidi" w:cstheme="majorBidi"/>
          <w:i/>
          <w:iCs/>
          <w:color w:val="000000"/>
          <w:sz w:val="30"/>
          <w:szCs w:val="30"/>
        </w:rPr>
        <w:t xml:space="preserve"> </w:t>
      </w:r>
    </w:p>
    <w:p w14:paraId="53BA1B0D" w14:textId="77777777" w:rsidR="005B73D5" w:rsidRPr="007447F5" w:rsidRDefault="005B73D5" w:rsidP="007447F5">
      <w:pPr>
        <w:pStyle w:val="BodyText2"/>
        <w:spacing w:line="240" w:lineRule="atLeast"/>
        <w:ind w:left="126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25AC9CB0" w14:textId="77777777" w:rsidR="005B73D5" w:rsidRPr="007447F5" w:rsidRDefault="005B73D5" w:rsidP="007447F5">
      <w:pPr>
        <w:ind w:left="90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7447F5">
        <w:rPr>
          <w:rFonts w:asciiTheme="majorBidi" w:hAnsiTheme="majorBidi" w:cstheme="majorBidi"/>
          <w:color w:val="000000"/>
          <w:sz w:val="30"/>
          <w:szCs w:val="30"/>
          <w:cs/>
        </w:rPr>
        <w:t>สำหรับวัตถุประสงค์ของการประเมินนี้</w:t>
      </w:r>
    </w:p>
    <w:p w14:paraId="6A03D30B" w14:textId="77777777" w:rsidR="005B73D5" w:rsidRPr="007447F5" w:rsidRDefault="005B73D5" w:rsidP="007447F5">
      <w:pPr>
        <w:ind w:left="90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7447F5">
        <w:rPr>
          <w:rFonts w:asciiTheme="majorBidi" w:hAnsiTheme="majorBidi" w:cstheme="majorBidi"/>
          <w:color w:val="000000"/>
          <w:sz w:val="30"/>
          <w:szCs w:val="30"/>
          <w:cs/>
        </w:rPr>
        <w:t>“เงินต้น” หมายถึง มูลค่ายุติธรรมของสินทรัพย์ทางการเงิน ณ วันที่รับรู้รายการเมื่อเริ่มแรก</w:t>
      </w:r>
    </w:p>
    <w:p w14:paraId="2FC4354C" w14:textId="50E0B905" w:rsidR="005B73D5" w:rsidRPr="006B195E" w:rsidRDefault="005B73D5" w:rsidP="007C3AFA">
      <w:pPr>
        <w:pStyle w:val="BodyText"/>
        <w:spacing w:after="0"/>
        <w:ind w:left="900"/>
        <w:jc w:val="thaiDistribute"/>
        <w:rPr>
          <w:sz w:val="30"/>
          <w:szCs w:val="30"/>
        </w:rPr>
      </w:pPr>
      <w:r w:rsidRPr="007447F5">
        <w:rPr>
          <w:rFonts w:asciiTheme="majorBidi" w:hAnsiTheme="majorBidi" w:cstheme="majorBidi"/>
          <w:color w:val="000000"/>
          <w:sz w:val="30"/>
          <w:szCs w:val="30"/>
          <w:cs/>
        </w:rPr>
        <w:t>“ดอกเบี้ย” หมายถึง สิ่งตอบแทนจากมูลค่าเงินตามเวลาและความเสี่ยงด้านเครดิตที่เกี่ยวข้องกับจำนวนเงินต้นที่ค้างชำระในช่วงระยะเวลาใดระยะเวลาหนึ่งและความเสี่ยงในการกู้ยืมโดยทั่วไป และต้นทุน (เช่น ความเสี่ยงด้านสภาพคล่องและค่าใช้จ่ายในการบริหาร) รวมถึงอัตรากำไรขั้นต้น</w:t>
      </w:r>
      <w:r w:rsidRPr="006B195E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</w:p>
    <w:p w14:paraId="153D7875" w14:textId="77777777" w:rsidR="005B73D5" w:rsidRPr="006B195E" w:rsidRDefault="005B73D5" w:rsidP="005B73D5">
      <w:pPr>
        <w:pStyle w:val="BodyText2"/>
        <w:spacing w:line="240" w:lineRule="atLeast"/>
        <w:ind w:left="90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7242DDCB" w14:textId="708D077B" w:rsidR="005B73D5" w:rsidRPr="007447F5" w:rsidRDefault="005B73D5" w:rsidP="005B73D5">
      <w:pPr>
        <w:tabs>
          <w:tab w:val="left" w:pos="1080"/>
        </w:tabs>
        <w:ind w:left="900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  <w:r w:rsidRPr="007447F5">
        <w:rPr>
          <w:rFonts w:asciiTheme="majorBidi" w:hAnsiTheme="majorBidi" w:cstheme="majorBidi"/>
          <w:color w:val="000000"/>
          <w:sz w:val="30"/>
          <w:szCs w:val="30"/>
          <w:cs/>
        </w:rPr>
        <w:t xml:space="preserve">ในการประเมินว่ากระแสเงินสดตามสัญญาเป็นการจ่ายเพียงเงินต้นและดอกเบี้ยหรือไม่ </w:t>
      </w:r>
      <w:r w:rsidRPr="007447F5">
        <w:rPr>
          <w:rFonts w:ascii="Angsana New" w:eastAsia="Calibri" w:hAnsi="Angsana New" w:hint="cs"/>
          <w:sz w:val="30"/>
          <w:szCs w:val="30"/>
          <w:cs/>
        </w:rPr>
        <w:t>กลุ่มบริษัท</w:t>
      </w:r>
      <w:r w:rsidRPr="007447F5">
        <w:rPr>
          <w:rFonts w:asciiTheme="majorBidi" w:hAnsiTheme="majorBidi" w:cstheme="majorBidi"/>
          <w:color w:val="000000"/>
          <w:sz w:val="30"/>
          <w:szCs w:val="30"/>
          <w:cs/>
        </w:rPr>
        <w:t>พิจารณาข้อกำหนดตามสัญญาของเครื่องมือทางการเงิน ซึ่งรวมถึงการประเมินว่าสินทรัพย์ทางการเงินประกอบด้วยข้อกำหนดตามสัญญาที่สามารถเปลี่ยนแปลงระยะเวลาและจำนวนเงินของกระแสเงินสดตามสัญญาซึ่งอาจทำให้ไม่เข้าเงื่อนไข ในการประเมิน</w:t>
      </w:r>
      <w:r w:rsidR="006E135A" w:rsidRPr="007447F5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7447F5">
        <w:rPr>
          <w:rFonts w:ascii="Angsana New" w:eastAsia="Calibri" w:hAnsi="Angsana New" w:hint="cs"/>
          <w:sz w:val="30"/>
          <w:szCs w:val="30"/>
          <w:cs/>
        </w:rPr>
        <w:t>กลุ่มบริษัท</w:t>
      </w:r>
      <w:r w:rsidR="00865AD7">
        <w:rPr>
          <w:rFonts w:ascii="Angsana New" w:eastAsia="Calibri" w:hAnsi="Angsana New" w:hint="cs"/>
          <w:sz w:val="30"/>
          <w:szCs w:val="30"/>
          <w:cs/>
        </w:rPr>
        <w:t>และบริษัท</w:t>
      </w:r>
      <w:r w:rsidRPr="007447F5">
        <w:rPr>
          <w:rFonts w:asciiTheme="majorBidi" w:hAnsiTheme="majorBidi" w:cstheme="majorBidi"/>
          <w:color w:val="000000"/>
          <w:sz w:val="30"/>
          <w:szCs w:val="30"/>
          <w:cs/>
        </w:rPr>
        <w:t>พิจารณาถึง</w:t>
      </w:r>
      <w:r w:rsidRPr="007447F5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</w:p>
    <w:p w14:paraId="0A43A4EB" w14:textId="77777777" w:rsidR="005B73D5" w:rsidRPr="007447F5" w:rsidRDefault="005B73D5" w:rsidP="005B73D5">
      <w:pPr>
        <w:pStyle w:val="ListParagraph"/>
        <w:numPr>
          <w:ilvl w:val="0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autoSpaceDE w:val="0"/>
        <w:autoSpaceDN w:val="0"/>
        <w:adjustRightInd w:val="0"/>
        <w:ind w:left="1080" w:hanging="180"/>
        <w:jc w:val="thaiDistribute"/>
        <w:rPr>
          <w:rFonts w:asciiTheme="majorBidi" w:hAnsiTheme="majorBidi" w:cstheme="majorBidi"/>
          <w:sz w:val="30"/>
          <w:szCs w:val="30"/>
        </w:rPr>
      </w:pPr>
      <w:r w:rsidRPr="007447F5">
        <w:rPr>
          <w:rFonts w:asciiTheme="majorBidi" w:hAnsiTheme="majorBidi" w:cstheme="majorBidi"/>
          <w:sz w:val="30"/>
          <w:szCs w:val="30"/>
          <w:cs/>
        </w:rPr>
        <w:t>เหตุการณ์ที่อาจเกิดขึ้นซึ่งเป็นเหตุให้มีการเปลี่ยนแปลงจำนวนเงินและเวลาของกระแสเงินสด</w:t>
      </w:r>
    </w:p>
    <w:p w14:paraId="601A7BB3" w14:textId="77777777" w:rsidR="005B73D5" w:rsidRPr="007447F5" w:rsidRDefault="005B73D5" w:rsidP="005B73D5">
      <w:pPr>
        <w:pStyle w:val="ListParagraph"/>
        <w:numPr>
          <w:ilvl w:val="0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autoSpaceDE w:val="0"/>
        <w:autoSpaceDN w:val="0"/>
        <w:adjustRightInd w:val="0"/>
        <w:ind w:left="1080" w:hanging="180"/>
        <w:jc w:val="thaiDistribute"/>
        <w:rPr>
          <w:rFonts w:asciiTheme="majorBidi" w:hAnsiTheme="majorBidi" w:cstheme="majorBidi"/>
          <w:sz w:val="30"/>
          <w:szCs w:val="30"/>
        </w:rPr>
      </w:pPr>
      <w:r w:rsidRPr="007447F5">
        <w:rPr>
          <w:rFonts w:asciiTheme="majorBidi" w:hAnsiTheme="majorBidi" w:cstheme="majorBidi"/>
          <w:sz w:val="30"/>
          <w:szCs w:val="30"/>
          <w:cs/>
        </w:rPr>
        <w:t>เงื่อนไขที่อาจเปลี่ยนแปลงอัตราดอกเบี้ยตามสัญญา ซึ่งรวมถึงอัตราดอกเบี้ยผันแปร และ</w:t>
      </w:r>
    </w:p>
    <w:p w14:paraId="730861EF" w14:textId="3056E0F7" w:rsidR="005B73D5" w:rsidRPr="007447F5" w:rsidRDefault="005B73D5" w:rsidP="005B73D5">
      <w:pPr>
        <w:pStyle w:val="ListParagraph"/>
        <w:numPr>
          <w:ilvl w:val="0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autoSpaceDE w:val="0"/>
        <w:autoSpaceDN w:val="0"/>
        <w:adjustRightInd w:val="0"/>
        <w:ind w:left="1080" w:hanging="180"/>
        <w:jc w:val="thaiDistribute"/>
        <w:rPr>
          <w:rFonts w:asciiTheme="majorBidi" w:hAnsiTheme="majorBidi" w:cstheme="majorBidi"/>
          <w:sz w:val="30"/>
          <w:szCs w:val="30"/>
        </w:rPr>
      </w:pPr>
      <w:r w:rsidRPr="007447F5">
        <w:rPr>
          <w:rFonts w:asciiTheme="majorBidi" w:hAnsiTheme="majorBidi" w:cstheme="majorBidi"/>
          <w:sz w:val="30"/>
          <w:szCs w:val="30"/>
          <w:cs/>
        </w:rPr>
        <w:t>เงื่อนไขเมื่อสิทธิเรียกร้องของ</w:t>
      </w:r>
      <w:r w:rsidRPr="007447F5">
        <w:rPr>
          <w:rFonts w:ascii="Angsana New" w:eastAsia="Calibri" w:hAnsi="Angsana New" w:hint="cs"/>
          <w:sz w:val="30"/>
          <w:szCs w:val="30"/>
          <w:cs/>
        </w:rPr>
        <w:t>กลุ่มบริษัท</w:t>
      </w:r>
      <w:r w:rsidR="00865AD7">
        <w:rPr>
          <w:rFonts w:ascii="Angsana New" w:eastAsia="Calibri" w:hAnsi="Angsana New" w:hint="cs"/>
          <w:sz w:val="30"/>
          <w:szCs w:val="30"/>
          <w:cs/>
        </w:rPr>
        <w:t>และบริษัท</w:t>
      </w:r>
      <w:r w:rsidRPr="007447F5">
        <w:rPr>
          <w:rFonts w:asciiTheme="majorBidi" w:hAnsiTheme="majorBidi" w:cstheme="majorBidi"/>
          <w:sz w:val="30"/>
          <w:szCs w:val="30"/>
          <w:cs/>
        </w:rPr>
        <w:t>ถูกจำกัดเฉพาะกระแสเงินสดจากสินทรัพย์ตามที่กำหนด (เช่น สินทรัพย์ทางการเงินที่ผู้ให้กู้ไม่มีสิทธิไล่เบี้ย)</w:t>
      </w:r>
      <w:r w:rsidRPr="007447F5">
        <w:rPr>
          <w:rFonts w:asciiTheme="majorBidi" w:hAnsiTheme="majorBidi" w:cstheme="majorBidi"/>
          <w:sz w:val="30"/>
          <w:szCs w:val="30"/>
        </w:rPr>
        <w:t xml:space="preserve"> </w:t>
      </w:r>
    </w:p>
    <w:p w14:paraId="516C953C" w14:textId="77777777" w:rsidR="006F53E8" w:rsidRDefault="006F53E8" w:rsidP="00A65059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after="0"/>
        <w:jc w:val="thaiDistribute"/>
        <w:rPr>
          <w:rFonts w:ascii="Angsana New" w:hAnsi="Angsana New"/>
          <w:i/>
          <w:iCs/>
          <w:sz w:val="30"/>
          <w:szCs w:val="30"/>
          <w:highlight w:val="cyan"/>
        </w:rPr>
      </w:pPr>
    </w:p>
    <w:p w14:paraId="18211566" w14:textId="7B1AE267" w:rsidR="005B73D5" w:rsidRPr="007447F5" w:rsidRDefault="005B73D5" w:rsidP="007447F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after="0"/>
        <w:ind w:left="1267" w:hanging="367"/>
        <w:jc w:val="thaiDistribute"/>
        <w:rPr>
          <w:rFonts w:ascii="Angsana New" w:hAnsi="Angsana New"/>
          <w:sz w:val="30"/>
          <w:szCs w:val="30"/>
        </w:rPr>
      </w:pPr>
      <w:r w:rsidRPr="007447F5">
        <w:rPr>
          <w:rFonts w:ascii="Angsana New" w:hAnsi="Angsana New"/>
          <w:i/>
          <w:iCs/>
          <w:sz w:val="30"/>
          <w:szCs w:val="30"/>
          <w:cs/>
        </w:rPr>
        <w:t xml:space="preserve">สินทรัพย์ทางการเงิน </w:t>
      </w:r>
      <w:r w:rsidRPr="007447F5">
        <w:rPr>
          <w:rFonts w:ascii="Angsana New" w:hAnsi="Angsana New"/>
          <w:i/>
          <w:iCs/>
          <w:sz w:val="30"/>
          <w:szCs w:val="30"/>
        </w:rPr>
        <w:t xml:space="preserve">- </w:t>
      </w:r>
      <w:r w:rsidRPr="007447F5">
        <w:rPr>
          <w:rFonts w:ascii="Angsana New" w:hAnsi="Angsana New"/>
          <w:i/>
          <w:iCs/>
          <w:sz w:val="30"/>
          <w:szCs w:val="30"/>
          <w:cs/>
        </w:rPr>
        <w:t>การวัดมูลค่าภายหลังและกำไรและขาดทุน</w:t>
      </w:r>
      <w:r w:rsidRPr="007447F5">
        <w:rPr>
          <w:rFonts w:ascii="Angsana New" w:hAnsi="Angsana New"/>
          <w:sz w:val="30"/>
          <w:szCs w:val="30"/>
          <w:cs/>
        </w:rPr>
        <w:t xml:space="preserve"> </w:t>
      </w:r>
    </w:p>
    <w:p w14:paraId="483EB73B" w14:textId="77777777" w:rsidR="005B73D5" w:rsidRPr="007447F5" w:rsidRDefault="005B73D5" w:rsidP="007447F5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tbl>
      <w:tblPr>
        <w:tblStyle w:val="TableGrid"/>
        <w:tblW w:w="8550" w:type="dxa"/>
        <w:tblInd w:w="8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0"/>
        <w:gridCol w:w="236"/>
        <w:gridCol w:w="6334"/>
      </w:tblGrid>
      <w:tr w:rsidR="005B73D5" w:rsidRPr="007447F5" w14:paraId="346640BA" w14:textId="77777777" w:rsidTr="00EA3022">
        <w:tc>
          <w:tcPr>
            <w:tcW w:w="1980" w:type="dxa"/>
          </w:tcPr>
          <w:p w14:paraId="3A645F82" w14:textId="2CF33214" w:rsidR="005B73D5" w:rsidRPr="007447F5" w:rsidRDefault="00A65059" w:rsidP="007447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5"/>
              <w:rPr>
                <w:rFonts w:asciiTheme="majorBidi" w:hAnsiTheme="majorBidi" w:cstheme="majorBidi"/>
                <w:sz w:val="30"/>
                <w:szCs w:val="30"/>
              </w:rPr>
            </w:pPr>
            <w:r w:rsidRPr="007447F5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สินทรัพย์ทางการเงินที่วัดมูลค่า</w:t>
            </w:r>
            <w:r w:rsidRPr="007447F5">
              <w:rPr>
                <w:rFonts w:asciiTheme="majorBidi" w:hAnsiTheme="majorBidi" w:cstheme="majorBidi" w:hint="cs"/>
                <w:sz w:val="30"/>
                <w:szCs w:val="30"/>
                <w:cs/>
              </w:rPr>
              <w:t>ด้วยมูลค่า</w:t>
            </w:r>
            <w:r w:rsidRPr="007447F5">
              <w:rPr>
                <w:rFonts w:asciiTheme="majorBidi" w:hAnsiTheme="majorBidi" w:cstheme="majorBidi"/>
                <w:sz w:val="30"/>
                <w:szCs w:val="30"/>
                <w:cs/>
              </w:rPr>
              <w:t>ยุติธรรมผ่านกำไรหรือขาดทุน</w:t>
            </w:r>
          </w:p>
        </w:tc>
        <w:tc>
          <w:tcPr>
            <w:tcW w:w="236" w:type="dxa"/>
          </w:tcPr>
          <w:p w14:paraId="37B0C230" w14:textId="77777777" w:rsidR="005B73D5" w:rsidRPr="007447F5" w:rsidRDefault="005B73D5" w:rsidP="007447F5">
            <w:pPr>
              <w:pStyle w:val="BodyText"/>
              <w:spacing w:after="0" w:line="240" w:lineRule="auto"/>
              <w:ind w:left="160" w:hanging="160"/>
              <w:jc w:val="thaiDistribute"/>
              <w:rPr>
                <w:sz w:val="30"/>
                <w:szCs w:val="30"/>
              </w:rPr>
            </w:pPr>
          </w:p>
        </w:tc>
        <w:tc>
          <w:tcPr>
            <w:tcW w:w="6334" w:type="dxa"/>
          </w:tcPr>
          <w:p w14:paraId="6090F725" w14:textId="3EEB55CD" w:rsidR="005B73D5" w:rsidRPr="007447F5" w:rsidRDefault="00A65059" w:rsidP="00023090">
            <w:pPr>
              <w:pStyle w:val="BodyText"/>
              <w:spacing w:after="0" w:line="240" w:lineRule="auto"/>
              <w:ind w:left="160" w:hanging="16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447F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สินทรัพย์เหล่านี้วัดมูลค่าในภายหลังด้วยมูลค่ายุติธรรม กำไรและขาดทุนสุทธิรวมถึงรายได้ดอกเบี้ยและเงินปันผลรับบันทึกในกำไรหรือขาดทุน </w:t>
            </w:r>
          </w:p>
        </w:tc>
      </w:tr>
      <w:tr w:rsidR="00A65059" w:rsidRPr="006B195E" w14:paraId="2D322E42" w14:textId="77777777" w:rsidTr="00EA3022">
        <w:tc>
          <w:tcPr>
            <w:tcW w:w="1980" w:type="dxa"/>
          </w:tcPr>
          <w:p w14:paraId="21C40DD0" w14:textId="2A3E089A" w:rsidR="00A65059" w:rsidRPr="007447F5" w:rsidRDefault="00A65059" w:rsidP="007447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7F5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สินทรัพย์ทางการเงินที่วัด</w:t>
            </w:r>
            <w:r w:rsidRPr="007447F5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มูลค่า</w:t>
            </w:r>
            <w:r w:rsidRPr="007447F5">
              <w:rPr>
                <w:rFonts w:asciiTheme="majorBidi" w:hAnsiTheme="majorBidi" w:cstheme="majorBidi"/>
                <w:sz w:val="30"/>
                <w:szCs w:val="30"/>
                <w:cs/>
              </w:rPr>
              <w:t>ด้วยราคาทุนตัดจำหน่าย</w:t>
            </w:r>
          </w:p>
        </w:tc>
        <w:tc>
          <w:tcPr>
            <w:tcW w:w="236" w:type="dxa"/>
          </w:tcPr>
          <w:p w14:paraId="7952A36D" w14:textId="77777777" w:rsidR="00A65059" w:rsidRPr="007447F5" w:rsidRDefault="00A65059" w:rsidP="007447F5">
            <w:pPr>
              <w:pStyle w:val="BodyText"/>
              <w:spacing w:after="0"/>
              <w:ind w:left="160" w:hanging="160"/>
              <w:jc w:val="thaiDistribute"/>
              <w:rPr>
                <w:sz w:val="30"/>
                <w:szCs w:val="30"/>
              </w:rPr>
            </w:pPr>
          </w:p>
        </w:tc>
        <w:tc>
          <w:tcPr>
            <w:tcW w:w="6334" w:type="dxa"/>
          </w:tcPr>
          <w:p w14:paraId="725475A5" w14:textId="4C4E7EBB" w:rsidR="00A65059" w:rsidRPr="007447F5" w:rsidRDefault="00A65059" w:rsidP="007447F5">
            <w:pPr>
              <w:pStyle w:val="BodyText"/>
              <w:spacing w:after="0"/>
              <w:ind w:left="160" w:hanging="16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7F5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สินทรัพย์เหล่านี้วัดมูลค่าในภายหลังด้วยราคาทุนตัดจำหน่ายโดยวิธีอัตราดอกเบี้ยที่แท้จริง ราคาทุนตัดจำหน่ายลดลงด้วยผลขาดทุนจากการด้อยค่า รายได้ดอกเบี้ย และผลขาดทุนจากการด้อยค่ารับรู้ในกำไรหรือขาดทุน กำไรหรือขาดทุนที่เกิดจากการตัดรายการออกจากบัญชีรับรู้ในกำไรหรือขาดทุน</w:t>
            </w:r>
          </w:p>
        </w:tc>
      </w:tr>
    </w:tbl>
    <w:p w14:paraId="2272075E" w14:textId="63ACF5AC" w:rsidR="00113774" w:rsidRDefault="00113774" w:rsidP="005B73D5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1350" w:hanging="450"/>
        <w:jc w:val="thaiDistribute"/>
        <w:rPr>
          <w:rFonts w:ascii="Angsana New" w:hAnsi="Angsana New"/>
          <w:i/>
          <w:iCs/>
          <w:sz w:val="30"/>
          <w:szCs w:val="30"/>
          <w:highlight w:val="cyan"/>
        </w:rPr>
      </w:pPr>
      <w:r>
        <w:rPr>
          <w:rFonts w:ascii="Angsana New" w:hAnsi="Angsana New"/>
          <w:i/>
          <w:iCs/>
          <w:sz w:val="30"/>
          <w:szCs w:val="30"/>
          <w:highlight w:val="cyan"/>
        </w:rPr>
        <w:br w:type="page"/>
      </w:r>
    </w:p>
    <w:p w14:paraId="79712022" w14:textId="0C3054AF" w:rsidR="005B73D5" w:rsidRPr="007447F5" w:rsidRDefault="005B73D5" w:rsidP="007447F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1350" w:hanging="450"/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  <w:r w:rsidRPr="007447F5">
        <w:rPr>
          <w:rFonts w:ascii="Angsana New" w:hAnsi="Angsana New"/>
          <w:i/>
          <w:iCs/>
          <w:sz w:val="30"/>
          <w:szCs w:val="30"/>
          <w:cs/>
        </w:rPr>
        <w:lastRenderedPageBreak/>
        <w:t xml:space="preserve">หนี้สินทางการเงิน </w:t>
      </w:r>
      <w:r w:rsidRPr="007447F5">
        <w:rPr>
          <w:rFonts w:ascii="Angsana New" w:hAnsi="Angsana New"/>
          <w:i/>
          <w:iCs/>
          <w:sz w:val="30"/>
          <w:szCs w:val="30"/>
        </w:rPr>
        <w:t xml:space="preserve">- </w:t>
      </w:r>
      <w:r w:rsidRPr="007447F5">
        <w:rPr>
          <w:rFonts w:ascii="Angsana New" w:hAnsi="Angsana New"/>
          <w:i/>
          <w:iCs/>
          <w:sz w:val="30"/>
          <w:szCs w:val="30"/>
          <w:cs/>
        </w:rPr>
        <w:t>การจัดประเภทรายการ การวัดมูลค่าในภายหลังและกำไรและขาดทุน</w:t>
      </w:r>
      <w:r w:rsidRPr="007447F5">
        <w:rPr>
          <w:rFonts w:asciiTheme="majorBidi" w:hAnsiTheme="majorBidi" w:cstheme="majorBidi"/>
          <w:i/>
          <w:iCs/>
          <w:color w:val="000000"/>
          <w:sz w:val="30"/>
          <w:szCs w:val="30"/>
        </w:rPr>
        <w:t xml:space="preserve"> </w:t>
      </w:r>
    </w:p>
    <w:p w14:paraId="03EA9F28" w14:textId="77777777" w:rsidR="005B73D5" w:rsidRPr="00717753" w:rsidRDefault="005B73D5" w:rsidP="007447F5">
      <w:pPr>
        <w:pStyle w:val="BodyText2"/>
        <w:tabs>
          <w:tab w:val="left" w:pos="1260"/>
        </w:tabs>
        <w:spacing w:line="240" w:lineRule="atLeast"/>
        <w:ind w:left="1260" w:right="43" w:firstLine="0"/>
        <w:jc w:val="thaiDistribute"/>
        <w:rPr>
          <w:rFonts w:asciiTheme="majorBidi" w:hAnsiTheme="majorBidi" w:cstheme="majorBidi"/>
          <w:sz w:val="24"/>
          <w:szCs w:val="24"/>
        </w:rPr>
      </w:pPr>
    </w:p>
    <w:p w14:paraId="5AE87D19" w14:textId="4DA5F68A" w:rsidR="005B73D5" w:rsidRPr="007447F5" w:rsidRDefault="005B73D5" w:rsidP="007447F5">
      <w:pPr>
        <w:tabs>
          <w:tab w:val="left" w:pos="1350"/>
        </w:tabs>
        <w:ind w:left="90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7447F5">
        <w:rPr>
          <w:rFonts w:asciiTheme="majorBidi" w:hAnsiTheme="majorBidi" w:cstheme="majorBidi"/>
          <w:color w:val="000000"/>
          <w:sz w:val="30"/>
          <w:szCs w:val="30"/>
          <w:cs/>
        </w:rPr>
        <w:t>หนี้สินทางการเงินจัดประเภทรายการตามการวัดมูลค่าด้วยราคาทุนตัดจำหน่ายหรือมูลค่ายุติธรรมผ่านกำไรหรือขาดทุน หนี้สินทางการเงินจะถูกจัดประเภทให้วัดมูลค่ายุติธรรมผ่านกำไรหรือขาดทุนหากให้ถือไว้เพื่อค้า ถือเป็นอนุพันธ์หรือกำหนดให้วัดมูลค่าเมื่อเริ่มแรกด้วยวิธีดังกล่าว หนี้สินทางการเงินที่วัดมูลค่าด้วยมูลค่ายุติธรรมผ่านกำไรหรือขาดทุนจะวัดมูลค่าด้วยมูลค่ายุติธรรมและรับรู้กำไรและขาดทุนสุทธิ รวมถึงดอกเบี้ยจ่ายในกำไรหรือขาดทุน หนี้สินทางการเงินอื่นที่วัดมูลค่าภายหลังด้วยราคาทุนตัดจำหน่ายด้วยวิธีดอกเบี้ยที่แท้จริง ดอกเบี้ยจ่ายและกำไรและขาดทุนจากอัตราแลกเปลี่ยนรับรู้ในกำไรหรือขาดทุน กำไรหรือขาดทุนที่เกิดจากการตัดรายการออกจากบัญชีให้รับรู้ในกำไรหรือ</w:t>
      </w:r>
      <w:r w:rsidRPr="007447F5">
        <w:rPr>
          <w:rFonts w:asciiTheme="majorBidi" w:hAnsiTheme="majorBidi" w:cstheme="majorBidi" w:hint="cs"/>
          <w:color w:val="000000"/>
          <w:sz w:val="30"/>
          <w:szCs w:val="30"/>
          <w:cs/>
        </w:rPr>
        <w:t>ขาดทุน</w:t>
      </w:r>
      <w:r w:rsidRPr="007447F5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</w:p>
    <w:p w14:paraId="2414116F" w14:textId="0EEC9693" w:rsidR="005B73D5" w:rsidRPr="00717753" w:rsidRDefault="005B73D5" w:rsidP="005B73D5">
      <w:pPr>
        <w:pStyle w:val="BodyText2"/>
        <w:tabs>
          <w:tab w:val="left" w:pos="1260"/>
        </w:tabs>
        <w:spacing w:line="240" w:lineRule="atLeast"/>
        <w:ind w:left="1260" w:right="43" w:firstLine="0"/>
        <w:jc w:val="thaiDistribute"/>
        <w:rPr>
          <w:rFonts w:asciiTheme="majorBidi" w:hAnsiTheme="majorBidi" w:cstheme="majorBidi"/>
          <w:sz w:val="24"/>
          <w:szCs w:val="24"/>
        </w:rPr>
      </w:pPr>
    </w:p>
    <w:p w14:paraId="30ED91A3" w14:textId="367057FF" w:rsidR="005B73D5" w:rsidRPr="007447F5" w:rsidRDefault="005B73D5" w:rsidP="00023579">
      <w:pPr>
        <w:pStyle w:val="BodyText2"/>
        <w:tabs>
          <w:tab w:val="left" w:pos="900"/>
        </w:tabs>
        <w:ind w:left="907" w:right="47" w:hanging="367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7447F5">
        <w:rPr>
          <w:rFonts w:asciiTheme="majorBidi" w:eastAsia="EucrosiaUPCBold" w:hAnsiTheme="majorBidi" w:cstheme="majorBidi"/>
          <w:i/>
          <w:iCs/>
          <w:sz w:val="30"/>
          <w:szCs w:val="30"/>
        </w:rPr>
        <w:t>(</w:t>
      </w:r>
      <w:r w:rsidRPr="007447F5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ง</w:t>
      </w:r>
      <w:r w:rsidRPr="007447F5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.3) </w:t>
      </w:r>
      <w:r w:rsidRPr="007447F5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การตัดรายการออกจากบัญชี</w:t>
      </w:r>
    </w:p>
    <w:p w14:paraId="24F8EA8A" w14:textId="77777777" w:rsidR="005B73D5" w:rsidRPr="00717753" w:rsidRDefault="005B73D5" w:rsidP="005B73D5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24"/>
          <w:szCs w:val="24"/>
        </w:rPr>
      </w:pPr>
    </w:p>
    <w:p w14:paraId="7C4A7F2E" w14:textId="77777777" w:rsidR="005B73D5" w:rsidRPr="007447F5" w:rsidRDefault="005B73D5" w:rsidP="005B73D5">
      <w:pPr>
        <w:pStyle w:val="BodyText"/>
        <w:spacing w:after="0"/>
        <w:ind w:left="1260" w:hanging="360"/>
        <w:jc w:val="thaiDistribute"/>
        <w:rPr>
          <w:rFonts w:ascii="Angsana New" w:hAnsi="Angsana New"/>
          <w:i/>
          <w:iCs/>
          <w:sz w:val="30"/>
          <w:szCs w:val="30"/>
        </w:rPr>
      </w:pPr>
      <w:r w:rsidRPr="007447F5">
        <w:rPr>
          <w:rFonts w:ascii="Angsana New" w:hAnsi="Angsana New"/>
          <w:i/>
          <w:iCs/>
          <w:sz w:val="30"/>
          <w:szCs w:val="30"/>
          <w:cs/>
        </w:rPr>
        <w:t>สินทรัพย์ทางการเงิน</w:t>
      </w:r>
    </w:p>
    <w:p w14:paraId="50FDF9C0" w14:textId="77777777" w:rsidR="005B73D5" w:rsidRPr="00717753" w:rsidRDefault="005B73D5" w:rsidP="005B73D5">
      <w:pPr>
        <w:pStyle w:val="BodyText2"/>
        <w:tabs>
          <w:tab w:val="left" w:pos="1260"/>
        </w:tabs>
        <w:spacing w:line="240" w:lineRule="atLeast"/>
        <w:ind w:left="1260" w:right="43" w:firstLine="0"/>
        <w:jc w:val="thaiDistribute"/>
        <w:rPr>
          <w:rFonts w:asciiTheme="majorBidi" w:hAnsiTheme="majorBidi" w:cstheme="majorBidi"/>
          <w:sz w:val="24"/>
          <w:szCs w:val="24"/>
        </w:rPr>
      </w:pPr>
    </w:p>
    <w:p w14:paraId="3A632646" w14:textId="77A029BD" w:rsidR="005B73D5" w:rsidRPr="007447F5" w:rsidRDefault="005B73D5" w:rsidP="005B73D5">
      <w:pPr>
        <w:tabs>
          <w:tab w:val="left" w:pos="1080"/>
          <w:tab w:val="left" w:pos="1440"/>
          <w:tab w:val="left" w:pos="1530"/>
        </w:tabs>
        <w:suppressAutoHyphens/>
        <w:ind w:left="90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7447F5">
        <w:rPr>
          <w:rFonts w:ascii="Angsana New" w:eastAsia="Calibri" w:hAnsi="Angsana New"/>
          <w:sz w:val="30"/>
          <w:szCs w:val="30"/>
          <w:cs/>
        </w:rPr>
        <w:t>กลุ่มบริษัท</w:t>
      </w:r>
      <w:r w:rsidR="00D5774C">
        <w:rPr>
          <w:rFonts w:ascii="Angsana New" w:eastAsia="Calibri" w:hAnsi="Angsana New" w:hint="cs"/>
          <w:sz w:val="30"/>
          <w:szCs w:val="30"/>
          <w:cs/>
        </w:rPr>
        <w:t>และบริษัท</w:t>
      </w:r>
      <w:r w:rsidRPr="007447F5">
        <w:rPr>
          <w:rFonts w:asciiTheme="majorBidi" w:hAnsiTheme="majorBidi" w:cstheme="majorBidi"/>
          <w:color w:val="000000"/>
          <w:sz w:val="30"/>
          <w:szCs w:val="30"/>
          <w:cs/>
        </w:rPr>
        <w:t>ตั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ธุรกรรมซึ่งความเสี่ยงและผลตอบแทนของความเป็นเจ้าของเกือบทั้งหมดของสินทรัพย์ทางการเงินได้ถูกโอนหรือในกรณีที่</w:t>
      </w:r>
      <w:r w:rsidRPr="007447F5">
        <w:rPr>
          <w:rFonts w:ascii="Angsana New" w:eastAsia="Calibri" w:hAnsi="Angsana New"/>
          <w:sz w:val="30"/>
          <w:szCs w:val="30"/>
          <w:cs/>
        </w:rPr>
        <w:t>กลุ่มบริษัท</w:t>
      </w:r>
      <w:r w:rsidR="00D5774C">
        <w:rPr>
          <w:rFonts w:ascii="Angsana New" w:eastAsia="Calibri" w:hAnsi="Angsana New" w:hint="cs"/>
          <w:sz w:val="30"/>
          <w:szCs w:val="30"/>
          <w:cs/>
        </w:rPr>
        <w:t>และบริษัท</w:t>
      </w:r>
      <w:r w:rsidRPr="007447F5">
        <w:rPr>
          <w:rFonts w:asciiTheme="majorBidi" w:hAnsiTheme="majorBidi" w:cstheme="majorBidi"/>
          <w:color w:val="000000"/>
          <w:sz w:val="30"/>
          <w:szCs w:val="30"/>
          <w:cs/>
        </w:rPr>
        <w:t xml:space="preserve">ไม่ได้ทั้งโอนหรือคงไว้ซึ่งความเสี่ยงและผลตอบแทนของความเป็นเจ้าของเกือบทั้งหมดและไม่ได้คงไว้ซึ่งการควบคุมในสินทรัพย์ทางการเงิน </w:t>
      </w:r>
    </w:p>
    <w:p w14:paraId="08C01803" w14:textId="77777777" w:rsidR="005B73D5" w:rsidRPr="00717753" w:rsidRDefault="005B73D5" w:rsidP="005B73D5">
      <w:pPr>
        <w:pStyle w:val="BodyText2"/>
        <w:tabs>
          <w:tab w:val="left" w:pos="1440"/>
        </w:tabs>
        <w:spacing w:line="240" w:lineRule="atLeast"/>
        <w:ind w:left="900" w:right="43" w:firstLine="0"/>
        <w:jc w:val="thaiDistribute"/>
        <w:rPr>
          <w:rFonts w:asciiTheme="majorBidi" w:hAnsiTheme="majorBidi" w:cstheme="majorBidi"/>
          <w:sz w:val="24"/>
          <w:szCs w:val="24"/>
        </w:rPr>
      </w:pPr>
    </w:p>
    <w:p w14:paraId="4C65D0A1" w14:textId="327C8E06" w:rsidR="005B73D5" w:rsidRPr="007447F5" w:rsidRDefault="005B73D5" w:rsidP="005B73D5">
      <w:pPr>
        <w:pStyle w:val="BodyText"/>
        <w:tabs>
          <w:tab w:val="left" w:pos="1440"/>
        </w:tabs>
        <w:spacing w:after="0"/>
        <w:ind w:left="900"/>
        <w:jc w:val="thaiDistribute"/>
        <w:rPr>
          <w:sz w:val="30"/>
          <w:szCs w:val="30"/>
        </w:rPr>
      </w:pPr>
      <w:r w:rsidRPr="007447F5">
        <w:rPr>
          <w:rFonts w:ascii="Angsana New" w:hAnsi="Angsana New"/>
          <w:sz w:val="30"/>
          <w:szCs w:val="30"/>
          <w:cs/>
        </w:rPr>
        <w:t>กลุ่มบริษัท</w:t>
      </w:r>
      <w:r w:rsidR="00D5774C">
        <w:rPr>
          <w:rFonts w:ascii="Angsana New" w:hAnsi="Angsana New" w:hint="cs"/>
          <w:sz w:val="30"/>
          <w:szCs w:val="30"/>
          <w:cs/>
        </w:rPr>
        <w:t>และบริษัท</w:t>
      </w:r>
      <w:r w:rsidRPr="007447F5">
        <w:rPr>
          <w:rFonts w:asciiTheme="majorBidi" w:hAnsiTheme="majorBidi" w:cstheme="majorBidi"/>
          <w:color w:val="000000"/>
          <w:sz w:val="30"/>
          <w:szCs w:val="30"/>
          <w:cs/>
        </w:rPr>
        <w:t>เข้าทำธุรกรรมซึ่งมีการโอนสินทรัพย์ที่รับรู้ในงบแสดงฐานะการเงินแต่ยังคงความเสี่ยงและผลตอบแทนของความเป็นเจ้าของทั้งหมดหรือเกือบทั้งหมดในสินทรัพย์ที่โอนหรือบางส่วนของสินทรัพย์ ในกรณีนี้ สินทรัพย์ที่โอน</w:t>
      </w:r>
      <w:r w:rsidRPr="007447F5">
        <w:rPr>
          <w:rFonts w:asciiTheme="majorBidi" w:hAnsiTheme="majorBidi" w:cstheme="majorBidi" w:hint="cs"/>
          <w:color w:val="000000"/>
          <w:sz w:val="30"/>
          <w:szCs w:val="30"/>
          <w:cs/>
        </w:rPr>
        <w:t>จะไม่ถูก</w:t>
      </w:r>
      <w:r w:rsidRPr="007447F5">
        <w:rPr>
          <w:rFonts w:asciiTheme="majorBidi" w:hAnsiTheme="majorBidi" w:cstheme="majorBidi"/>
          <w:color w:val="000000"/>
          <w:sz w:val="30"/>
          <w:szCs w:val="30"/>
          <w:cs/>
        </w:rPr>
        <w:t>ตัดรายการออกจากบัญชี</w:t>
      </w:r>
      <w:r w:rsidRPr="007447F5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</w:p>
    <w:p w14:paraId="48AFF4C3" w14:textId="7A609D27" w:rsidR="005153C4" w:rsidRPr="00717753" w:rsidRDefault="005153C4" w:rsidP="005B73D5">
      <w:pPr>
        <w:pStyle w:val="BodyText"/>
        <w:spacing w:after="0"/>
        <w:ind w:left="1260" w:hanging="360"/>
        <w:jc w:val="thaiDistribute"/>
        <w:rPr>
          <w:rFonts w:ascii="Angsana New" w:hAnsi="Angsana New"/>
          <w:i/>
          <w:iCs/>
          <w:sz w:val="24"/>
          <w:szCs w:val="24"/>
          <w:highlight w:val="cyan"/>
        </w:rPr>
      </w:pPr>
    </w:p>
    <w:p w14:paraId="4B276A0F" w14:textId="1257ADB7" w:rsidR="005B73D5" w:rsidRPr="007447F5" w:rsidRDefault="005B73D5" w:rsidP="005B73D5">
      <w:pPr>
        <w:pStyle w:val="BodyText"/>
        <w:spacing w:after="0"/>
        <w:ind w:left="1260" w:hanging="360"/>
        <w:jc w:val="thaiDistribute"/>
        <w:rPr>
          <w:rFonts w:ascii="Angsana New" w:hAnsi="Angsana New"/>
          <w:i/>
          <w:iCs/>
          <w:sz w:val="30"/>
          <w:szCs w:val="30"/>
        </w:rPr>
      </w:pPr>
      <w:r w:rsidRPr="007447F5">
        <w:rPr>
          <w:rFonts w:ascii="Angsana New" w:hAnsi="Angsana New"/>
          <w:i/>
          <w:iCs/>
          <w:sz w:val="30"/>
          <w:szCs w:val="30"/>
          <w:cs/>
        </w:rPr>
        <w:t>หนี้สินทางการเงิน</w:t>
      </w:r>
    </w:p>
    <w:p w14:paraId="421C96CB" w14:textId="77777777" w:rsidR="005B73D5" w:rsidRPr="00717753" w:rsidRDefault="005B73D5" w:rsidP="005B73D5">
      <w:pPr>
        <w:pStyle w:val="BodyText2"/>
        <w:tabs>
          <w:tab w:val="left" w:pos="1260"/>
        </w:tabs>
        <w:spacing w:line="240" w:lineRule="atLeast"/>
        <w:ind w:left="1260" w:right="43" w:firstLine="0"/>
        <w:jc w:val="thaiDistribute"/>
        <w:rPr>
          <w:rFonts w:asciiTheme="majorBidi" w:hAnsiTheme="majorBidi" w:cstheme="majorBidi"/>
          <w:sz w:val="24"/>
          <w:szCs w:val="24"/>
        </w:rPr>
      </w:pPr>
    </w:p>
    <w:p w14:paraId="5DD1BF50" w14:textId="0F841F9D" w:rsidR="005B73D5" w:rsidRPr="007447F5" w:rsidRDefault="005B73D5" w:rsidP="005B73D5">
      <w:pPr>
        <w:pStyle w:val="BodyText"/>
        <w:tabs>
          <w:tab w:val="left" w:pos="1530"/>
        </w:tabs>
        <w:spacing w:after="0"/>
        <w:ind w:left="900"/>
        <w:jc w:val="thaiDistribute"/>
        <w:rPr>
          <w:sz w:val="30"/>
          <w:szCs w:val="30"/>
        </w:rPr>
      </w:pPr>
      <w:r w:rsidRPr="007447F5">
        <w:rPr>
          <w:rFonts w:ascii="Angsana New" w:hAnsi="Angsana New"/>
          <w:sz w:val="30"/>
          <w:szCs w:val="30"/>
          <w:cs/>
        </w:rPr>
        <w:t>กลุ่มบริษัท</w:t>
      </w:r>
      <w:r w:rsidR="00D5774C">
        <w:rPr>
          <w:rFonts w:ascii="Angsana New" w:hAnsi="Angsana New" w:hint="cs"/>
          <w:sz w:val="30"/>
          <w:szCs w:val="30"/>
          <w:cs/>
        </w:rPr>
        <w:t>และบริษัท</w:t>
      </w:r>
      <w:r w:rsidRPr="007447F5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ตัดรายการหนี้สินทางการเงินออกจากบัญชีเมื่อภาระผูกพันตามสัญญาสิ้นสุดลง ยกเลิก หรือหมดอายุ </w:t>
      </w:r>
      <w:r w:rsidRPr="007447F5">
        <w:rPr>
          <w:rFonts w:ascii="Angsana New" w:hAnsi="Angsana New"/>
          <w:sz w:val="30"/>
          <w:szCs w:val="30"/>
          <w:cs/>
        </w:rPr>
        <w:t>กลุ่มบริษัท</w:t>
      </w:r>
      <w:r w:rsidR="00D5774C">
        <w:rPr>
          <w:rFonts w:ascii="Angsana New" w:hAnsi="Angsana New" w:hint="cs"/>
          <w:sz w:val="30"/>
          <w:szCs w:val="30"/>
          <w:cs/>
        </w:rPr>
        <w:t>และบริษัท</w:t>
      </w:r>
      <w:r w:rsidRPr="007447F5">
        <w:rPr>
          <w:rFonts w:asciiTheme="majorBidi" w:hAnsiTheme="majorBidi" w:cstheme="majorBidi"/>
          <w:color w:val="000000"/>
          <w:sz w:val="30"/>
          <w:szCs w:val="30"/>
          <w:cs/>
        </w:rPr>
        <w:t>ตัดรายการหนี้สินทางการเงิน</w:t>
      </w:r>
      <w:r w:rsidRPr="007447F5">
        <w:rPr>
          <w:rFonts w:asciiTheme="majorBidi" w:hAnsiTheme="majorBidi" w:cstheme="majorBidi" w:hint="cs"/>
          <w:color w:val="000000"/>
          <w:sz w:val="30"/>
          <w:szCs w:val="30"/>
          <w:cs/>
        </w:rPr>
        <w:t>ออกจากบัญชี</w:t>
      </w:r>
      <w:r w:rsidRPr="007447F5">
        <w:rPr>
          <w:rFonts w:asciiTheme="majorBidi" w:hAnsiTheme="majorBidi" w:cstheme="majorBidi"/>
          <w:color w:val="000000"/>
          <w:sz w:val="30"/>
          <w:szCs w:val="30"/>
          <w:cs/>
        </w:rPr>
        <w:t>หากมีการเปลี่ยนแปลง</w:t>
      </w:r>
      <w:r w:rsidRPr="007447F5">
        <w:rPr>
          <w:rFonts w:asciiTheme="majorBidi" w:hAnsiTheme="majorBidi" w:cstheme="majorBidi" w:hint="cs"/>
          <w:color w:val="000000"/>
          <w:sz w:val="30"/>
          <w:szCs w:val="30"/>
          <w:cs/>
        </w:rPr>
        <w:t>เงื่อนไข</w:t>
      </w:r>
      <w:r w:rsidRPr="007447F5">
        <w:rPr>
          <w:rFonts w:asciiTheme="majorBidi" w:hAnsiTheme="majorBidi" w:cstheme="majorBidi"/>
          <w:color w:val="000000"/>
          <w:sz w:val="30"/>
          <w:szCs w:val="30"/>
          <w:cs/>
        </w:rPr>
        <w:t>และกระแส</w:t>
      </w:r>
      <w:r w:rsidRPr="007447F5">
        <w:rPr>
          <w:rFonts w:asciiTheme="majorBidi" w:hAnsiTheme="majorBidi" w:cstheme="majorBidi"/>
          <w:color w:val="000000"/>
          <w:sz w:val="30"/>
          <w:szCs w:val="30"/>
        </w:rPr>
        <w:t xml:space="preserve">  </w:t>
      </w:r>
      <w:r w:rsidRPr="007447F5">
        <w:rPr>
          <w:rFonts w:asciiTheme="majorBidi" w:hAnsiTheme="majorBidi" w:cstheme="majorBidi"/>
          <w:color w:val="000000"/>
          <w:sz w:val="30"/>
          <w:szCs w:val="30"/>
          <w:cs/>
        </w:rPr>
        <w:t>เงินสด</w:t>
      </w:r>
      <w:r w:rsidRPr="007447F5">
        <w:rPr>
          <w:rFonts w:asciiTheme="majorBidi" w:hAnsiTheme="majorBidi" w:cstheme="majorBidi" w:hint="cs"/>
          <w:color w:val="000000"/>
          <w:sz w:val="30"/>
          <w:szCs w:val="30"/>
          <w:cs/>
        </w:rPr>
        <w:t>จากการเปลี่ยนแปลง</w:t>
      </w:r>
      <w:r w:rsidRPr="007447F5">
        <w:rPr>
          <w:rFonts w:asciiTheme="majorBidi" w:hAnsiTheme="majorBidi" w:cstheme="majorBidi"/>
          <w:color w:val="000000"/>
          <w:sz w:val="30"/>
          <w:szCs w:val="30"/>
          <w:cs/>
        </w:rPr>
        <w:t>หนี้สิน</w:t>
      </w:r>
      <w:r w:rsidRPr="007447F5">
        <w:rPr>
          <w:rFonts w:asciiTheme="majorBidi" w:hAnsiTheme="majorBidi" w:cstheme="majorBidi" w:hint="cs"/>
          <w:color w:val="000000"/>
          <w:sz w:val="30"/>
          <w:szCs w:val="30"/>
          <w:cs/>
        </w:rPr>
        <w:t>มีความ</w:t>
      </w:r>
      <w:r w:rsidRPr="007447F5">
        <w:rPr>
          <w:rFonts w:asciiTheme="majorBidi" w:hAnsiTheme="majorBidi" w:cstheme="majorBidi"/>
          <w:color w:val="000000"/>
          <w:sz w:val="30"/>
          <w:szCs w:val="30"/>
          <w:cs/>
        </w:rPr>
        <w:t>แตกต่างอย่างมีนัยสำคัญ โดย</w:t>
      </w:r>
      <w:r w:rsidRPr="007447F5">
        <w:rPr>
          <w:rFonts w:asciiTheme="majorBidi" w:hAnsiTheme="majorBidi" w:cstheme="majorBidi" w:hint="cs"/>
          <w:color w:val="000000"/>
          <w:sz w:val="30"/>
          <w:szCs w:val="30"/>
          <w:cs/>
        </w:rPr>
        <w:t>รับรู้</w:t>
      </w:r>
      <w:r w:rsidRPr="007447F5">
        <w:rPr>
          <w:rFonts w:asciiTheme="majorBidi" w:hAnsiTheme="majorBidi" w:cstheme="majorBidi"/>
          <w:color w:val="000000"/>
          <w:sz w:val="30"/>
          <w:szCs w:val="30"/>
          <w:cs/>
        </w:rPr>
        <w:t>หนี้สินทางการเงินใหม่</w:t>
      </w:r>
      <w:r w:rsidRPr="007447F5">
        <w:rPr>
          <w:rFonts w:asciiTheme="majorBidi" w:hAnsiTheme="majorBidi" w:cstheme="majorBidi" w:hint="cs"/>
          <w:color w:val="000000"/>
          <w:sz w:val="30"/>
          <w:szCs w:val="30"/>
          <w:cs/>
        </w:rPr>
        <w:t>ด้วย</w:t>
      </w:r>
      <w:r w:rsidRPr="007447F5">
        <w:rPr>
          <w:rFonts w:asciiTheme="majorBidi" w:hAnsiTheme="majorBidi" w:cstheme="majorBidi"/>
          <w:color w:val="000000"/>
          <w:sz w:val="30"/>
          <w:szCs w:val="30"/>
          <w:cs/>
        </w:rPr>
        <w:t>มูลค่า</w:t>
      </w:r>
      <w:r w:rsidRPr="007447F5">
        <w:rPr>
          <w:rFonts w:asciiTheme="majorBidi" w:hAnsiTheme="majorBidi" w:cstheme="majorBidi" w:hint="cs"/>
          <w:color w:val="000000"/>
          <w:sz w:val="30"/>
          <w:szCs w:val="30"/>
          <w:cs/>
        </w:rPr>
        <w:t>ยุติ</w:t>
      </w:r>
      <w:r w:rsidRPr="007447F5">
        <w:rPr>
          <w:rFonts w:asciiTheme="majorBidi" w:hAnsiTheme="majorBidi" w:cstheme="majorBidi"/>
          <w:color w:val="000000"/>
          <w:sz w:val="30"/>
          <w:szCs w:val="30"/>
          <w:cs/>
        </w:rPr>
        <w:t>ธรรม</w:t>
      </w:r>
      <w:r w:rsidRPr="007447F5">
        <w:rPr>
          <w:rFonts w:asciiTheme="majorBidi" w:hAnsiTheme="majorBidi" w:cstheme="majorBidi" w:hint="cs"/>
          <w:color w:val="000000"/>
          <w:sz w:val="30"/>
          <w:szCs w:val="30"/>
          <w:cs/>
        </w:rPr>
        <w:t>ที่สะท้อน</w:t>
      </w:r>
      <w:r w:rsidRPr="007447F5">
        <w:rPr>
          <w:rFonts w:asciiTheme="majorBidi" w:hAnsiTheme="majorBidi" w:cstheme="majorBidi"/>
          <w:color w:val="000000"/>
          <w:sz w:val="30"/>
          <w:szCs w:val="30"/>
          <w:cs/>
        </w:rPr>
        <w:t>เงื่อนไขที่เปลี่ยนแปลงแล้ว</w:t>
      </w:r>
      <w:r w:rsidRPr="007447F5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</w:p>
    <w:p w14:paraId="52A54A89" w14:textId="77777777" w:rsidR="005B73D5" w:rsidRPr="00717753" w:rsidRDefault="005B73D5" w:rsidP="005B73D5">
      <w:pPr>
        <w:pStyle w:val="BodyText2"/>
        <w:tabs>
          <w:tab w:val="left" w:pos="1530"/>
        </w:tabs>
        <w:spacing w:line="240" w:lineRule="atLeast"/>
        <w:ind w:left="900" w:right="43" w:firstLine="0"/>
        <w:jc w:val="thaiDistribute"/>
        <w:rPr>
          <w:rFonts w:asciiTheme="majorBidi" w:hAnsiTheme="majorBidi" w:cstheme="majorBidi"/>
          <w:sz w:val="24"/>
          <w:szCs w:val="24"/>
        </w:rPr>
      </w:pPr>
    </w:p>
    <w:p w14:paraId="2A2947E2" w14:textId="406E104C" w:rsidR="005B73D5" w:rsidRPr="007447F5" w:rsidRDefault="005B73D5" w:rsidP="005B73D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30"/>
        </w:tabs>
        <w:spacing w:after="0"/>
        <w:ind w:left="90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7447F5">
        <w:rPr>
          <w:rFonts w:asciiTheme="majorBidi" w:hAnsiTheme="majorBidi" w:cstheme="majorBidi"/>
          <w:color w:val="000000"/>
          <w:sz w:val="30"/>
          <w:szCs w:val="30"/>
          <w:cs/>
        </w:rPr>
        <w:t>การตัดรายการหนี้สินทางการเงินออกจากบัญชี ผลต่างระหว่างมูลค่าตามบัญชีที่ตัดรายการและ</w:t>
      </w:r>
      <w:r w:rsidRPr="007447F5">
        <w:rPr>
          <w:rFonts w:asciiTheme="majorBidi" w:hAnsiTheme="majorBidi" w:cstheme="majorBidi" w:hint="cs"/>
          <w:color w:val="000000"/>
          <w:sz w:val="30"/>
          <w:szCs w:val="30"/>
          <w:cs/>
        </w:rPr>
        <w:t>สิ่ง</w:t>
      </w:r>
      <w:r w:rsidRPr="007447F5">
        <w:rPr>
          <w:rFonts w:asciiTheme="majorBidi" w:hAnsiTheme="majorBidi" w:cstheme="majorBidi"/>
          <w:color w:val="000000"/>
          <w:sz w:val="30"/>
          <w:szCs w:val="30"/>
          <w:cs/>
        </w:rPr>
        <w:t>ตอบแทนที่ต้องจ่าย (รวมถึงสินทรัพย์ที่ไม่ใช่</w:t>
      </w:r>
      <w:r w:rsidRPr="007447F5">
        <w:rPr>
          <w:rFonts w:asciiTheme="majorBidi" w:hAnsiTheme="majorBidi" w:cstheme="majorBidi" w:hint="cs"/>
          <w:color w:val="000000"/>
          <w:sz w:val="30"/>
          <w:szCs w:val="30"/>
          <w:cs/>
        </w:rPr>
        <w:t>เงินสดที่ได้</w:t>
      </w:r>
      <w:r w:rsidRPr="007447F5">
        <w:rPr>
          <w:rFonts w:asciiTheme="majorBidi" w:hAnsiTheme="majorBidi" w:cstheme="majorBidi"/>
          <w:color w:val="000000"/>
          <w:sz w:val="30"/>
          <w:szCs w:val="30"/>
          <w:cs/>
        </w:rPr>
        <w:t>โอนไปหรือหนี้สินที่</w:t>
      </w:r>
      <w:r w:rsidRPr="007447F5">
        <w:rPr>
          <w:rFonts w:asciiTheme="majorBidi" w:hAnsiTheme="majorBidi" w:cstheme="majorBidi" w:hint="cs"/>
          <w:color w:val="000000"/>
          <w:sz w:val="30"/>
          <w:szCs w:val="30"/>
          <w:cs/>
        </w:rPr>
        <w:t>รับมา</w:t>
      </w:r>
      <w:r w:rsidRPr="007447F5">
        <w:rPr>
          <w:rFonts w:asciiTheme="majorBidi" w:hAnsiTheme="majorBidi" w:cstheme="majorBidi"/>
          <w:color w:val="000000"/>
          <w:sz w:val="30"/>
          <w:szCs w:val="30"/>
          <w:cs/>
        </w:rPr>
        <w:t xml:space="preserve">) รับรู้ในกำไรหรือขาดทุน </w:t>
      </w:r>
    </w:p>
    <w:p w14:paraId="2231262F" w14:textId="77777777" w:rsidR="00E01446" w:rsidRPr="007447F5" w:rsidRDefault="00E01446" w:rsidP="005B73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30"/>
          <w:szCs w:val="30"/>
          <w:cs/>
        </w:rPr>
      </w:pPr>
    </w:p>
    <w:p w14:paraId="72366220" w14:textId="77777777" w:rsidR="005B73D5" w:rsidRPr="007447F5" w:rsidRDefault="005B73D5" w:rsidP="005B73D5">
      <w:pPr>
        <w:pStyle w:val="BodyText2"/>
        <w:tabs>
          <w:tab w:val="left" w:pos="900"/>
        </w:tabs>
        <w:ind w:left="907" w:right="47" w:hanging="367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7447F5">
        <w:rPr>
          <w:rFonts w:asciiTheme="majorBidi" w:eastAsia="EucrosiaUPCBold" w:hAnsiTheme="majorBidi" w:cstheme="majorBidi"/>
          <w:i/>
          <w:iCs/>
          <w:sz w:val="30"/>
          <w:szCs w:val="30"/>
        </w:rPr>
        <w:lastRenderedPageBreak/>
        <w:t>(</w:t>
      </w:r>
      <w:r w:rsidRPr="007447F5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ง</w:t>
      </w:r>
      <w:r w:rsidRPr="007447F5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.4) </w:t>
      </w:r>
      <w:r w:rsidRPr="007447F5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การหักกลบ</w:t>
      </w:r>
    </w:p>
    <w:p w14:paraId="2B5F4935" w14:textId="77777777" w:rsidR="005B73D5" w:rsidRPr="00113774" w:rsidRDefault="005B73D5" w:rsidP="005B73D5">
      <w:pPr>
        <w:pStyle w:val="BodyText2"/>
        <w:tabs>
          <w:tab w:val="left" w:pos="900"/>
        </w:tabs>
        <w:spacing w:line="240" w:lineRule="atLeast"/>
        <w:ind w:left="90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0188392B" w14:textId="013F0601" w:rsidR="005B73D5" w:rsidRDefault="005B73D5" w:rsidP="005B73D5">
      <w:pPr>
        <w:ind w:left="900" w:right="29"/>
        <w:jc w:val="thaiDistribute"/>
        <w:rPr>
          <w:rFonts w:asciiTheme="majorBidi" w:hAnsiTheme="majorBidi" w:cstheme="majorBidi"/>
          <w:sz w:val="30"/>
          <w:szCs w:val="30"/>
        </w:rPr>
      </w:pPr>
      <w:r w:rsidRPr="007447F5">
        <w:rPr>
          <w:rFonts w:asciiTheme="majorBidi" w:hAnsiTheme="majorBidi" w:cstheme="majorBidi"/>
          <w:sz w:val="30"/>
          <w:szCs w:val="30"/>
          <w:cs/>
        </w:rPr>
        <w:t>สินทรัพย์ทางการเงินและหนี้สินทางการเงินจะหักกลบกันเพื่อรายงานในงบแสดงฐานะการเงินด้วยจำนวนสุทธิก็ต่อเมื่อ</w:t>
      </w:r>
      <w:r w:rsidRPr="007447F5">
        <w:rPr>
          <w:rFonts w:ascii="Angsana New" w:eastAsia="Calibri" w:hAnsi="Angsana New"/>
          <w:sz w:val="30"/>
          <w:szCs w:val="30"/>
          <w:cs/>
        </w:rPr>
        <w:t>กลุ่มบริษัท</w:t>
      </w:r>
      <w:r w:rsidR="00D5774C">
        <w:rPr>
          <w:rFonts w:ascii="Angsana New" w:eastAsia="Calibri" w:hAnsi="Angsana New" w:hint="cs"/>
          <w:sz w:val="30"/>
          <w:szCs w:val="30"/>
          <w:cs/>
        </w:rPr>
        <w:t>และบริษัท</w:t>
      </w:r>
      <w:r w:rsidRPr="007447F5">
        <w:rPr>
          <w:rFonts w:asciiTheme="majorBidi" w:hAnsiTheme="majorBidi" w:cstheme="majorBidi"/>
          <w:sz w:val="30"/>
          <w:szCs w:val="30"/>
          <w:cs/>
        </w:rPr>
        <w:t>มีสิทธิบังคับใช้ตามกฎหมายในการหักกลบจำนวนเงินที่รับรู้และ</w:t>
      </w:r>
      <w:r w:rsidRPr="007447F5">
        <w:rPr>
          <w:rFonts w:ascii="Angsana New" w:eastAsia="Calibri" w:hAnsi="Angsana New"/>
          <w:sz w:val="30"/>
          <w:szCs w:val="30"/>
          <w:cs/>
        </w:rPr>
        <w:t>กลุ่มบริษัท</w:t>
      </w:r>
      <w:r w:rsidR="00D5774C">
        <w:rPr>
          <w:rFonts w:ascii="Angsana New" w:eastAsia="Calibri" w:hAnsi="Angsana New" w:hint="cs"/>
          <w:sz w:val="30"/>
          <w:szCs w:val="30"/>
          <w:cs/>
        </w:rPr>
        <w:t>และบริษัท</w:t>
      </w:r>
      <w:r w:rsidRPr="007447F5">
        <w:rPr>
          <w:rFonts w:asciiTheme="majorBidi" w:hAnsiTheme="majorBidi" w:cstheme="majorBidi"/>
          <w:sz w:val="30"/>
          <w:szCs w:val="30"/>
          <w:cs/>
        </w:rPr>
        <w:t>ตั้งใจที่จะชำระด้วยจำนวนเงินสุทธิ หรือตั้งใจที่จะรับสินทรัพย์และชำระหนี้สินพร้อมกัน</w:t>
      </w:r>
    </w:p>
    <w:p w14:paraId="5E0E0701" w14:textId="77777777" w:rsidR="00963FE7" w:rsidRPr="00113774" w:rsidRDefault="00963FE7" w:rsidP="00963FE7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5836A89F" w14:textId="43EFB560" w:rsidR="00963FE7" w:rsidRPr="001E33B8" w:rsidRDefault="00963FE7" w:rsidP="00963FE7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b/>
          <w:color w:val="0000FF"/>
          <w:sz w:val="30"/>
          <w:szCs w:val="30"/>
        </w:rPr>
      </w:pPr>
      <w:r w:rsidRPr="001E33B8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นโยบายการบัญชีที่ถือปฏิบัติก่อนวันที่ </w:t>
      </w:r>
      <w:r w:rsidRPr="001E33B8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1 </w:t>
      </w:r>
      <w:r w:rsidRPr="001E33B8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มกราคม </w:t>
      </w:r>
      <w:r w:rsidRPr="001E33B8">
        <w:rPr>
          <w:rFonts w:asciiTheme="majorBidi" w:hAnsiTheme="majorBidi" w:cstheme="majorBidi"/>
          <w:b/>
          <w:bCs/>
          <w:i/>
          <w:iCs/>
          <w:sz w:val="30"/>
          <w:szCs w:val="30"/>
        </w:rPr>
        <w:t>2563</w:t>
      </w:r>
      <w:r w:rsidRPr="001E33B8">
        <w:rPr>
          <w:rFonts w:asciiTheme="majorBidi" w:hAnsiTheme="majorBidi" w:cstheme="majorBidi"/>
          <w:b/>
          <w:color w:val="0000FF"/>
          <w:sz w:val="30"/>
          <w:szCs w:val="30"/>
        </w:rPr>
        <w:t xml:space="preserve"> </w:t>
      </w:r>
    </w:p>
    <w:p w14:paraId="6A14DF60" w14:textId="77777777" w:rsidR="00963FE7" w:rsidRPr="00113774" w:rsidRDefault="00963FE7" w:rsidP="00963FE7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B1D63DA" w14:textId="69534F26" w:rsidR="00963FE7" w:rsidRPr="00844443" w:rsidRDefault="00963FE7" w:rsidP="00963FE7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44443">
        <w:rPr>
          <w:rFonts w:asciiTheme="majorBidi" w:hAnsiTheme="majorBidi" w:cstheme="majorBidi"/>
          <w:sz w:val="30"/>
          <w:szCs w:val="30"/>
          <w:cs/>
        </w:rPr>
        <w:t>ลูกหนี้</w:t>
      </w:r>
      <w:r w:rsidRPr="007447F5">
        <w:rPr>
          <w:rFonts w:asciiTheme="majorBidi" w:hAnsiTheme="majorBidi" w:cstheme="majorBidi"/>
          <w:sz w:val="30"/>
          <w:szCs w:val="30"/>
          <w:cs/>
        </w:rPr>
        <w:t>วัดมูลค่าด้วยราคาของรายการหักค่าเผื่อ</w:t>
      </w:r>
      <w:r w:rsidRPr="00113774">
        <w:rPr>
          <w:rFonts w:ascii="Angsana New" w:hAnsi="Angsana New"/>
          <w:sz w:val="30"/>
          <w:szCs w:val="30"/>
          <w:cs/>
        </w:rPr>
        <w:t>หนี้สงสัยจะสูญ</w:t>
      </w:r>
      <w:r w:rsidRPr="007447F5">
        <w:rPr>
          <w:rFonts w:ascii="Angsana New" w:hAnsi="Angsana New"/>
          <w:sz w:val="30"/>
          <w:szCs w:val="30"/>
          <w:cs/>
        </w:rPr>
        <w:t xml:space="preserve"> </w:t>
      </w:r>
      <w:r w:rsidRPr="007447F5">
        <w:rPr>
          <w:rFonts w:asciiTheme="majorBidi" w:hAnsiTheme="majorBidi" w:cstheme="majorBidi"/>
          <w:sz w:val="30"/>
          <w:szCs w:val="30"/>
          <w:cs/>
        </w:rPr>
        <w:t>ซึ่งป</w:t>
      </w:r>
      <w:r w:rsidRPr="00844443">
        <w:rPr>
          <w:rFonts w:asciiTheme="majorBidi" w:hAnsiTheme="majorBidi" w:cstheme="majorBidi"/>
          <w:sz w:val="30"/>
          <w:szCs w:val="30"/>
          <w:cs/>
        </w:rPr>
        <w:t>ระเมินโดยการวิเคราะห์ประวัติการชำระหนี้ และการคาดการณ์เกี่ยวกับการชำระหนี้ในอนาคตของลูกค้า หนี้สูญจะถูกตัดจำหน่ายเมื่อเกิดขึ้น</w:t>
      </w:r>
    </w:p>
    <w:p w14:paraId="318CA3D3" w14:textId="77777777" w:rsidR="00963FE7" w:rsidRPr="00113774" w:rsidRDefault="00963FE7" w:rsidP="00963F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sz w:val="30"/>
          <w:szCs w:val="30"/>
          <w:highlight w:val="cyan"/>
        </w:rPr>
      </w:pPr>
    </w:p>
    <w:p w14:paraId="69D61134" w14:textId="3BCE730E" w:rsidR="00963FE7" w:rsidRPr="00963FE7" w:rsidRDefault="00963FE7" w:rsidP="00963FE7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892DE0">
        <w:rPr>
          <w:rFonts w:ascii="Angsana New" w:hAnsi="Angsana New"/>
          <w:sz w:val="30"/>
          <w:szCs w:val="30"/>
          <w:cs/>
        </w:rPr>
        <w:t>ลูกหนี้ตามสัญญาเช่าซื้อและลูกหนี้เงินให้สินเชื่อแสดงด้วยจำนวนหนี้คงเหลือตามสัญญาหักด้วยดอกผลตามสัญญาเช่าซื้อ</w:t>
      </w:r>
      <w:r w:rsidRPr="00892DE0">
        <w:rPr>
          <w:rFonts w:ascii="Angsana New" w:hAnsi="Angsana New"/>
          <w:sz w:val="30"/>
          <w:szCs w:val="30"/>
        </w:rPr>
        <w:t xml:space="preserve"> </w:t>
      </w:r>
      <w:r w:rsidRPr="00892DE0">
        <w:rPr>
          <w:rFonts w:ascii="Angsana New" w:hAnsi="Angsana New"/>
          <w:sz w:val="30"/>
          <w:szCs w:val="30"/>
          <w:cs/>
        </w:rPr>
        <w:t>ดอกเบี้ยที่ยังไม่ถือเป็นรายได้และ</w:t>
      </w:r>
      <w:r>
        <w:rPr>
          <w:rFonts w:ascii="Angsana New" w:hAnsi="Angsana New" w:hint="cs"/>
          <w:sz w:val="30"/>
          <w:szCs w:val="30"/>
          <w:cs/>
        </w:rPr>
        <w:t>ค่าเผื่อ</w:t>
      </w:r>
      <w:r w:rsidR="00113774" w:rsidRPr="00113774">
        <w:rPr>
          <w:rFonts w:ascii="Angsana New" w:hAnsi="Angsana New"/>
          <w:sz w:val="30"/>
          <w:szCs w:val="30"/>
          <w:cs/>
        </w:rPr>
        <w:t>หนี้สงสัยจะสูญ</w:t>
      </w:r>
      <w:r w:rsidRPr="00892DE0">
        <w:rPr>
          <w:rFonts w:ascii="Angsana New" w:hAnsi="Angsana New"/>
          <w:sz w:val="30"/>
          <w:szCs w:val="30"/>
          <w:cs/>
        </w:rPr>
        <w:t xml:space="preserve"> </w:t>
      </w:r>
      <w:r w:rsidRPr="000F6BCF">
        <w:rPr>
          <w:rFonts w:asciiTheme="majorBidi" w:hAnsiTheme="majorBidi" w:cstheme="majorBidi"/>
          <w:sz w:val="30"/>
          <w:szCs w:val="30"/>
          <w:cs/>
        </w:rPr>
        <w:t>ซึ่งประเมินโดยการวิเคราะห์ประวัติการชำระหนี้ และการคาดการณ์เกี่ยวกับการชำระหนี้ในอนาคตของลูกค้า หนี้สูญจะถูกตัดจำหน่ายเมื่อเกิดขึ้น</w:t>
      </w:r>
    </w:p>
    <w:p w14:paraId="7C267C68" w14:textId="6B7FAB6C" w:rsidR="00023579" w:rsidRPr="00113774" w:rsidRDefault="00023579" w:rsidP="005B73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</w:p>
    <w:p w14:paraId="55406F93" w14:textId="42E4A2CD" w:rsidR="00243549" w:rsidRPr="00C14593" w:rsidRDefault="00243549" w:rsidP="004D00D0">
      <w:pPr>
        <w:pStyle w:val="BodyText2"/>
        <w:numPr>
          <w:ilvl w:val="1"/>
          <w:numId w:val="7"/>
        </w:numPr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C1459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เงินสดและรายการเทียบเท่าเงินสด</w:t>
      </w:r>
    </w:p>
    <w:p w14:paraId="24054AA6" w14:textId="77777777" w:rsidR="00243549" w:rsidRPr="00113774" w:rsidRDefault="00243549" w:rsidP="00344305">
      <w:pPr>
        <w:tabs>
          <w:tab w:val="clear" w:pos="454"/>
          <w:tab w:val="clear" w:pos="680"/>
          <w:tab w:val="clear" w:pos="907"/>
          <w:tab w:val="left" w:pos="426"/>
        </w:tabs>
        <w:ind w:left="540" w:hanging="518"/>
        <w:jc w:val="thaiDistribute"/>
        <w:rPr>
          <w:rFonts w:asciiTheme="majorBidi" w:hAnsiTheme="majorBidi" w:cstheme="majorBidi"/>
          <w:sz w:val="30"/>
          <w:szCs w:val="30"/>
        </w:rPr>
      </w:pPr>
    </w:p>
    <w:p w14:paraId="7A0D7986" w14:textId="77777777" w:rsidR="00243549" w:rsidRPr="00C14593" w:rsidRDefault="00CB28BB" w:rsidP="00344305">
      <w:pPr>
        <w:tabs>
          <w:tab w:val="clear" w:pos="454"/>
          <w:tab w:val="clear" w:pos="680"/>
          <w:tab w:val="clear" w:pos="907"/>
          <w:tab w:val="left" w:pos="720"/>
        </w:tabs>
        <w:ind w:left="540" w:hanging="518"/>
        <w:jc w:val="thaiDistribute"/>
        <w:rPr>
          <w:rFonts w:asciiTheme="majorBidi" w:hAnsiTheme="majorBidi" w:cstheme="majorBidi"/>
          <w:sz w:val="30"/>
          <w:szCs w:val="30"/>
        </w:rPr>
      </w:pPr>
      <w:r w:rsidRPr="00C14593">
        <w:rPr>
          <w:rFonts w:asciiTheme="majorBidi" w:hAnsiTheme="majorBidi" w:cstheme="majorBidi"/>
          <w:sz w:val="30"/>
          <w:szCs w:val="30"/>
        </w:rPr>
        <w:tab/>
      </w:r>
      <w:r w:rsidRPr="00C14593">
        <w:rPr>
          <w:rFonts w:asciiTheme="majorBidi" w:hAnsiTheme="majorBidi" w:cstheme="majorBidi"/>
          <w:sz w:val="30"/>
          <w:szCs w:val="30"/>
        </w:rPr>
        <w:tab/>
      </w:r>
      <w:r w:rsidR="008C0B24" w:rsidRPr="00C14593">
        <w:rPr>
          <w:rFonts w:asciiTheme="majorBidi" w:hAnsiTheme="majorBidi" w:cstheme="majorBidi"/>
          <w:sz w:val="30"/>
          <w:szCs w:val="30"/>
          <w:cs/>
        </w:rPr>
        <w:t>เงินสดและรายการเทียบเท่าเงินสดในงบกระแสเงินสดประกอบด้วย ยอดเงินสด ยอดเงินฝากธนาคารประเภทเผื่อเรียก และเงินลงทุนระยะสั้นที่มีสภาพคล่องสูง</w:t>
      </w:r>
      <w:r w:rsidR="00326682">
        <w:rPr>
          <w:rFonts w:asciiTheme="majorBidi" w:hAnsiTheme="majorBidi" w:cstheme="majorBidi" w:hint="cs"/>
          <w:sz w:val="30"/>
          <w:szCs w:val="30"/>
          <w:cs/>
        </w:rPr>
        <w:t xml:space="preserve"> เงินเบิกเกินบัญชีธนาคารซึ่งจะต้องชำระคืนเมื่อทวงถามถือเป็นส่วนหนึ่งของกิจกรรมจัดหาเงินในงบกระแสเงินสด</w:t>
      </w:r>
    </w:p>
    <w:p w14:paraId="71FC04DC" w14:textId="77777777" w:rsidR="00C14593" w:rsidRPr="00113774" w:rsidRDefault="00C14593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</w:p>
    <w:p w14:paraId="6C535D70" w14:textId="7F38DE5B" w:rsidR="001212C7" w:rsidRPr="001212C7" w:rsidRDefault="00963FE7" w:rsidP="004D00D0">
      <w:pPr>
        <w:pStyle w:val="Heading8"/>
        <w:numPr>
          <w:ilvl w:val="1"/>
          <w:numId w:val="7"/>
        </w:numPr>
        <w:spacing w:line="240" w:lineRule="atLeast"/>
        <w:jc w:val="thaiDistribute"/>
        <w:rPr>
          <w:rFonts w:asciiTheme="majorBidi" w:hAnsiTheme="majorBidi" w:cstheme="majorBidi"/>
          <w:b/>
          <w:bCs/>
          <w:i w:val="0"/>
          <w:iCs w:val="0"/>
          <w:cs/>
          <w:lang w:val="th-TH"/>
        </w:rPr>
      </w:pPr>
      <w:r>
        <w:rPr>
          <w:rFonts w:asciiTheme="majorBidi" w:hAnsiTheme="majorBidi" w:cstheme="majorBidi" w:hint="cs"/>
          <w:b/>
          <w:bCs/>
          <w:cs/>
          <w:lang w:val="th-TH"/>
        </w:rPr>
        <w:t>ลูกหนี้อื่น</w:t>
      </w:r>
    </w:p>
    <w:p w14:paraId="553472B8" w14:textId="77777777" w:rsidR="004036E4" w:rsidRPr="00113774" w:rsidRDefault="004036E4" w:rsidP="00344305">
      <w:pPr>
        <w:tabs>
          <w:tab w:val="clear" w:pos="454"/>
          <w:tab w:val="clear" w:pos="680"/>
          <w:tab w:val="clear" w:pos="907"/>
          <w:tab w:val="left" w:pos="426"/>
        </w:tabs>
        <w:jc w:val="thaiDistribute"/>
        <w:rPr>
          <w:rFonts w:asciiTheme="majorBidi" w:hAnsiTheme="majorBidi" w:cstheme="majorBidi"/>
          <w:sz w:val="30"/>
          <w:szCs w:val="30"/>
        </w:rPr>
      </w:pPr>
    </w:p>
    <w:p w14:paraId="5821DF60" w14:textId="5FBB8684" w:rsidR="001212C7" w:rsidRPr="001212C7" w:rsidRDefault="006F53E8" w:rsidP="00344305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ลูกหนี้อื่น</w:t>
      </w:r>
      <w:r w:rsidR="001212C7" w:rsidRPr="001212C7">
        <w:rPr>
          <w:rFonts w:asciiTheme="majorBidi" w:hAnsiTheme="majorBidi" w:cstheme="majorBidi"/>
          <w:sz w:val="30"/>
          <w:szCs w:val="30"/>
          <w:cs/>
        </w:rPr>
        <w:t>รับรู้เมื่อกลุ่มบริษัท</w:t>
      </w:r>
      <w:r w:rsidR="00D5774C">
        <w:rPr>
          <w:rFonts w:asciiTheme="majorBidi" w:hAnsiTheme="majorBidi" w:cstheme="majorBidi" w:hint="cs"/>
          <w:sz w:val="30"/>
          <w:szCs w:val="30"/>
          <w:cs/>
        </w:rPr>
        <w:t>และบริษัท</w:t>
      </w:r>
      <w:r w:rsidR="001212C7" w:rsidRPr="001212C7">
        <w:rPr>
          <w:rFonts w:asciiTheme="majorBidi" w:hAnsiTheme="majorBidi" w:cstheme="majorBidi"/>
          <w:sz w:val="30"/>
          <w:szCs w:val="30"/>
          <w:cs/>
        </w:rPr>
        <w:t>มีสิทธิที่ปราศจากเงื่อนไขในการได้รับสิ่งตอบแทนตามสัญญา</w:t>
      </w:r>
    </w:p>
    <w:p w14:paraId="5C861DC0" w14:textId="77777777" w:rsidR="00844443" w:rsidRPr="00113774" w:rsidRDefault="00844443" w:rsidP="00963FE7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4796935F" w14:textId="77777777" w:rsidR="000028F3" w:rsidRPr="000028F3" w:rsidRDefault="000028F3" w:rsidP="004D00D0">
      <w:pPr>
        <w:pStyle w:val="Heading8"/>
        <w:numPr>
          <w:ilvl w:val="1"/>
          <w:numId w:val="7"/>
        </w:numPr>
        <w:spacing w:line="240" w:lineRule="atLeast"/>
        <w:jc w:val="thaiDistribute"/>
        <w:rPr>
          <w:rFonts w:asciiTheme="majorBidi" w:hAnsiTheme="majorBidi" w:cstheme="majorBidi"/>
          <w:b/>
          <w:bCs/>
          <w:i w:val="0"/>
          <w:iCs w:val="0"/>
          <w:cs/>
          <w:lang w:val="th-TH"/>
        </w:rPr>
      </w:pPr>
      <w:r w:rsidRPr="000028F3">
        <w:rPr>
          <w:rFonts w:asciiTheme="majorBidi" w:hAnsiTheme="majorBidi" w:cstheme="majorBidi"/>
          <w:b/>
          <w:bCs/>
          <w:cs/>
          <w:lang w:val="th-TH"/>
        </w:rPr>
        <w:t>สินค้าคงเหลือ</w:t>
      </w:r>
    </w:p>
    <w:p w14:paraId="76A08A29" w14:textId="77777777" w:rsidR="000028F3" w:rsidRPr="00113774" w:rsidRDefault="000028F3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07E14142" w14:textId="77777777" w:rsidR="000028F3" w:rsidRPr="00623946" w:rsidRDefault="000028F3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623946">
        <w:rPr>
          <w:rFonts w:asciiTheme="majorBidi" w:hAnsiTheme="majorBidi" w:cstheme="majorBidi"/>
          <w:i/>
          <w:iCs/>
          <w:sz w:val="30"/>
          <w:szCs w:val="30"/>
        </w:rPr>
        <w:tab/>
      </w:r>
      <w:r w:rsidRPr="00623946">
        <w:rPr>
          <w:rFonts w:asciiTheme="majorBidi" w:hAnsiTheme="majorBidi" w:cstheme="majorBidi"/>
          <w:sz w:val="30"/>
          <w:szCs w:val="30"/>
          <w:cs/>
        </w:rPr>
        <w:t>สินค้าคงเหลือวัดมูลค่าด้วยราคาทุนหรือมูลค่าสุทธิที่จะได้รับแล้วแต่ราคาใดจะต่ำกว่า</w:t>
      </w:r>
    </w:p>
    <w:p w14:paraId="188ADB00" w14:textId="77777777" w:rsidR="005E17B7" w:rsidRPr="00113774" w:rsidRDefault="005E17B7" w:rsidP="005E17B7">
      <w:pPr>
        <w:pStyle w:val="BodyText"/>
        <w:spacing w:after="0"/>
        <w:ind w:left="547"/>
        <w:jc w:val="thaiDistribute"/>
        <w:rPr>
          <w:rFonts w:ascii="Angsana New" w:hAnsi="Angsana New"/>
          <w:sz w:val="30"/>
          <w:szCs w:val="30"/>
        </w:rPr>
      </w:pPr>
    </w:p>
    <w:p w14:paraId="43D120CE" w14:textId="1269ED90" w:rsidR="005E17B7" w:rsidRPr="00B1713C" w:rsidRDefault="00B1713C" w:rsidP="00B171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both"/>
        <w:rPr>
          <w:rFonts w:asciiTheme="majorBidi" w:hAnsiTheme="majorBidi" w:cstheme="majorBidi"/>
          <w:sz w:val="30"/>
          <w:szCs w:val="30"/>
        </w:rPr>
      </w:pPr>
      <w:r w:rsidRPr="00623946">
        <w:rPr>
          <w:rFonts w:asciiTheme="majorBidi" w:hAnsiTheme="majorBidi" w:cstheme="majorBidi"/>
          <w:i/>
          <w:iCs/>
          <w:sz w:val="30"/>
          <w:szCs w:val="30"/>
        </w:rPr>
        <w:tab/>
      </w:r>
      <w:r w:rsidR="005E17B7" w:rsidRPr="00B1713C">
        <w:rPr>
          <w:rFonts w:asciiTheme="majorBidi" w:hAnsiTheme="majorBidi" w:cstheme="majorBidi" w:hint="cs"/>
          <w:sz w:val="30"/>
          <w:szCs w:val="30"/>
          <w:cs/>
        </w:rPr>
        <w:t>สินค้ายึดคืนคือสินค้าที่บริษัทยึดคืนจากลูกหนี้ที่ผิดนัดชำระ</w:t>
      </w:r>
    </w:p>
    <w:p w14:paraId="679125EA" w14:textId="77777777" w:rsidR="000028F3" w:rsidRPr="00BC5A38" w:rsidRDefault="000028F3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4"/>
          <w:szCs w:val="24"/>
        </w:rPr>
      </w:pPr>
    </w:p>
    <w:p w14:paraId="2FC0212A" w14:textId="16EFC7A7" w:rsidR="000028F3" w:rsidRDefault="000028F3" w:rsidP="005E17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623946">
        <w:rPr>
          <w:rFonts w:asciiTheme="majorBidi" w:hAnsiTheme="majorBidi" w:cstheme="majorBidi"/>
          <w:sz w:val="30"/>
          <w:szCs w:val="30"/>
        </w:rPr>
        <w:lastRenderedPageBreak/>
        <w:tab/>
      </w:r>
      <w:r w:rsidRPr="00623946">
        <w:rPr>
          <w:rFonts w:asciiTheme="majorBidi" w:hAnsiTheme="majorBidi" w:cstheme="majorBidi"/>
          <w:sz w:val="30"/>
          <w:szCs w:val="30"/>
          <w:cs/>
        </w:rPr>
        <w:t>ต้นทุนของสินค้าคำนวณโดยใช้</w:t>
      </w:r>
      <w:r w:rsidRPr="000028F3">
        <w:rPr>
          <w:rFonts w:asciiTheme="majorBidi" w:hAnsiTheme="majorBidi" w:cstheme="majorBidi"/>
          <w:sz w:val="30"/>
          <w:szCs w:val="30"/>
          <w:cs/>
        </w:rPr>
        <w:t>วิธีถัวเฉลี่ยถ่วงน้ำหนัก</w:t>
      </w:r>
      <w:r w:rsidRPr="000028F3">
        <w:rPr>
          <w:rFonts w:asciiTheme="majorBidi" w:hAnsiTheme="majorBidi" w:cstheme="majorBidi"/>
          <w:i/>
          <w:iCs/>
          <w:color w:val="0000FF"/>
          <w:sz w:val="30"/>
          <w:szCs w:val="30"/>
          <w:cs/>
        </w:rPr>
        <w:t xml:space="preserve"> </w:t>
      </w:r>
      <w:r w:rsidRPr="000028F3">
        <w:rPr>
          <w:rFonts w:asciiTheme="majorBidi" w:hAnsiTheme="majorBidi" w:cstheme="majorBidi"/>
          <w:sz w:val="30"/>
          <w:szCs w:val="30"/>
          <w:cs/>
        </w:rPr>
        <w:t>ต้</w:t>
      </w:r>
      <w:r w:rsidRPr="00623946">
        <w:rPr>
          <w:rFonts w:asciiTheme="majorBidi" w:hAnsiTheme="majorBidi" w:cstheme="majorBidi"/>
          <w:sz w:val="30"/>
          <w:szCs w:val="30"/>
          <w:cs/>
        </w:rPr>
        <w:t>นทุนสินค้าประกอบด้วยราคาทุนที่ซื้อ ต้นทุนแปลงสภาพหรือต้นทุนอื่นเพื่อให้สินค้าอยู่ในสถานที่และสภาพปัจจุบัน  ในกรณีของสินค้าสำเร็จรูปและสินค้าระหว่างผลิตที่ผลิตเอง ต้นทุนสินค้า</w:t>
      </w:r>
      <w:r w:rsidRPr="000028F3">
        <w:rPr>
          <w:rFonts w:asciiTheme="majorBidi" w:hAnsiTheme="majorBidi" w:cstheme="majorBidi"/>
          <w:sz w:val="30"/>
          <w:szCs w:val="30"/>
          <w:cs/>
        </w:rPr>
        <w:t>คำนวณโดยการใช้ต้นทุนมาตรฐานซึ่งได้รับการปรับปรุงให้ใกล้เคียงกับราคาทุนถัวเฉลี่ย</w:t>
      </w:r>
      <w:r w:rsidRPr="00623946">
        <w:rPr>
          <w:rFonts w:asciiTheme="majorBidi" w:hAnsiTheme="majorBidi" w:cstheme="majorBidi"/>
          <w:sz w:val="30"/>
          <w:szCs w:val="30"/>
          <w:cs/>
        </w:rPr>
        <w:t>รวมการปันส่วนของค่าโสหุ้ยการผลิตอย่างเหมาะสมโดยคำนึงถึงระดับกำลังการผลิตตามปกติ</w:t>
      </w:r>
    </w:p>
    <w:p w14:paraId="07CAFEB4" w14:textId="77777777" w:rsidR="00FD402C" w:rsidRPr="00BC5A38" w:rsidRDefault="00FD402C" w:rsidP="005E17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78C51A87" w14:textId="77777777" w:rsidR="000028F3" w:rsidRPr="00623946" w:rsidRDefault="000028F3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  <w:r w:rsidRPr="00623946">
        <w:rPr>
          <w:rFonts w:asciiTheme="majorBidi" w:hAnsiTheme="majorBidi" w:cstheme="majorBidi"/>
          <w:sz w:val="30"/>
          <w:szCs w:val="30"/>
        </w:rPr>
        <w:tab/>
      </w:r>
      <w:r w:rsidRPr="00623946">
        <w:rPr>
          <w:rFonts w:asciiTheme="majorBidi" w:hAnsiTheme="majorBidi" w:cstheme="majorBidi"/>
          <w:sz w:val="30"/>
          <w:szCs w:val="30"/>
          <w:cs/>
        </w:rPr>
        <w:t>มูลค่าสุทธิที่จะได้รับเป็นการประมาณราคาที่จะขายได้จากการดำเนินธุรกิจปกติหักด้วยค่าใช้จ่ายที่จำเป็นโดยประมาณในการขาย</w:t>
      </w:r>
    </w:p>
    <w:p w14:paraId="3C9797D1" w14:textId="77777777" w:rsidR="000028F3" w:rsidRPr="00BC5A38" w:rsidRDefault="000028F3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4"/>
          <w:szCs w:val="24"/>
        </w:rPr>
      </w:pPr>
    </w:p>
    <w:p w14:paraId="1EA8009F" w14:textId="4289B1C5" w:rsidR="008B02C5" w:rsidRPr="00642338" w:rsidRDefault="008B02C5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42338">
        <w:rPr>
          <w:rFonts w:asciiTheme="majorBidi" w:hAnsiTheme="majorBidi" w:cstheme="majorBidi"/>
          <w:sz w:val="30"/>
          <w:szCs w:val="30"/>
          <w:cs/>
        </w:rPr>
        <w:t>สิทธิในการได้รับคืนสินค้ารับรู้เมื่อคาดว่าจะได้รับคืนสินค้าจากลูกค้าและวัดมูลค่าโดยอ้างอิงจากมูลค่าตามบัญชีเดิมของสินค้าคงเหลือที่ขายหักต้นทุนที่คาดว่าจะเกิดขึ้นในการรับคืนสินค้าดังกล่าว</w:t>
      </w:r>
    </w:p>
    <w:p w14:paraId="6D36AFD5" w14:textId="77777777" w:rsidR="00246066" w:rsidRPr="00BC5A38" w:rsidRDefault="00246066" w:rsidP="005E17B7">
      <w:pPr>
        <w:tabs>
          <w:tab w:val="clear" w:pos="454"/>
          <w:tab w:val="clear" w:pos="680"/>
          <w:tab w:val="clear" w:pos="907"/>
          <w:tab w:val="left" w:pos="426"/>
          <w:tab w:val="left" w:pos="540"/>
        </w:tabs>
        <w:jc w:val="thaiDistribute"/>
        <w:rPr>
          <w:rFonts w:asciiTheme="majorBidi" w:hAnsiTheme="majorBidi" w:cstheme="majorBidi"/>
          <w:sz w:val="24"/>
          <w:szCs w:val="24"/>
        </w:rPr>
      </w:pPr>
    </w:p>
    <w:p w14:paraId="5058D122" w14:textId="77777777" w:rsidR="008C0B24" w:rsidRPr="00C14593" w:rsidRDefault="008C0B24" w:rsidP="004D00D0">
      <w:pPr>
        <w:pStyle w:val="BodyText2"/>
        <w:numPr>
          <w:ilvl w:val="1"/>
          <w:numId w:val="7"/>
        </w:numPr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C1459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เงินลงทุน</w:t>
      </w:r>
    </w:p>
    <w:p w14:paraId="7A5BDD04" w14:textId="77777777" w:rsidR="008C0B24" w:rsidRPr="00BC5A38" w:rsidRDefault="008C0B24" w:rsidP="00344305">
      <w:pPr>
        <w:pStyle w:val="BodyText"/>
        <w:spacing w:after="0"/>
        <w:jc w:val="thaiDistribute"/>
        <w:rPr>
          <w:rFonts w:asciiTheme="majorBidi" w:hAnsiTheme="majorBidi" w:cstheme="majorBidi"/>
          <w:bCs/>
          <w:sz w:val="24"/>
          <w:szCs w:val="24"/>
        </w:rPr>
      </w:pPr>
    </w:p>
    <w:p w14:paraId="313AD039" w14:textId="77777777" w:rsidR="008C0B24" w:rsidRPr="00C14593" w:rsidRDefault="00824D50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C14593">
        <w:rPr>
          <w:rFonts w:asciiTheme="majorBidi" w:hAnsiTheme="majorBidi" w:cstheme="majorBidi"/>
          <w:i/>
          <w:iCs/>
          <w:sz w:val="30"/>
          <w:szCs w:val="30"/>
          <w:cs/>
        </w:rPr>
        <w:t>เงินลงทุนใน</w:t>
      </w:r>
      <w:r w:rsidR="008C0B24" w:rsidRPr="00C14593">
        <w:rPr>
          <w:rFonts w:asciiTheme="majorBidi" w:hAnsiTheme="majorBidi" w:cstheme="majorBidi"/>
          <w:i/>
          <w:iCs/>
          <w:sz w:val="30"/>
          <w:szCs w:val="30"/>
          <w:cs/>
        </w:rPr>
        <w:t>บริษัทย่อย</w:t>
      </w:r>
      <w:r w:rsidR="00A234CD" w:rsidRPr="00C14593">
        <w:rPr>
          <w:rFonts w:asciiTheme="majorBidi" w:hAnsiTheme="majorBidi" w:cstheme="majorBidi"/>
          <w:i/>
          <w:iCs/>
          <w:sz w:val="30"/>
          <w:szCs w:val="30"/>
          <w:cs/>
        </w:rPr>
        <w:t>และการร่วมค้า</w:t>
      </w:r>
    </w:p>
    <w:p w14:paraId="3852F898" w14:textId="77777777" w:rsidR="008C0B24" w:rsidRPr="00BC5A38" w:rsidRDefault="008C0B24" w:rsidP="00344305">
      <w:pPr>
        <w:tabs>
          <w:tab w:val="clear" w:pos="454"/>
          <w:tab w:val="clear" w:pos="680"/>
          <w:tab w:val="clear" w:pos="907"/>
          <w:tab w:val="left" w:pos="426"/>
          <w:tab w:val="left" w:pos="540"/>
        </w:tabs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6217A98C" w14:textId="77777777" w:rsidR="008C0B24" w:rsidRPr="00C14593" w:rsidRDefault="008C0B24" w:rsidP="00344305">
      <w:pPr>
        <w:tabs>
          <w:tab w:val="clear" w:pos="454"/>
          <w:tab w:val="clear" w:pos="680"/>
          <w:tab w:val="clear" w:pos="907"/>
          <w:tab w:val="left" w:pos="426"/>
          <w:tab w:val="left" w:pos="540"/>
        </w:tabs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BC5A38">
        <w:rPr>
          <w:rFonts w:asciiTheme="majorBidi" w:hAnsiTheme="majorBidi" w:cstheme="majorBidi"/>
          <w:spacing w:val="-2"/>
          <w:sz w:val="30"/>
          <w:szCs w:val="30"/>
          <w:cs/>
        </w:rPr>
        <w:t>เงินลงทุนในบริษัทย่อย</w:t>
      </w:r>
      <w:r w:rsidR="00D33CA2" w:rsidRPr="00BC5A38">
        <w:rPr>
          <w:rFonts w:asciiTheme="majorBidi" w:hAnsiTheme="majorBidi" w:cstheme="majorBidi"/>
          <w:spacing w:val="-2"/>
          <w:sz w:val="30"/>
          <w:szCs w:val="30"/>
          <w:cs/>
        </w:rPr>
        <w:t>และการร่วมค้า</w:t>
      </w:r>
      <w:r w:rsidRPr="00BC5A38">
        <w:rPr>
          <w:rFonts w:asciiTheme="majorBidi" w:hAnsiTheme="majorBidi" w:cstheme="majorBidi"/>
          <w:spacing w:val="-2"/>
          <w:sz w:val="30"/>
          <w:szCs w:val="30"/>
          <w:cs/>
        </w:rPr>
        <w:t>ในงบการเงินเฉพาะกิจการของบริษัท บันทึกบัญชีโดยใช้วิธีราคาทุน</w:t>
      </w:r>
      <w:r w:rsidR="00A234CD" w:rsidRPr="00BC5A38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A234CD" w:rsidRPr="00C14593">
        <w:rPr>
          <w:rFonts w:asciiTheme="majorBidi" w:hAnsiTheme="majorBidi" w:cstheme="majorBidi"/>
          <w:spacing w:val="-2"/>
          <w:sz w:val="30"/>
          <w:szCs w:val="30"/>
          <w:cs/>
        </w:rPr>
        <w:t>ส่วนการบันทึกบัญชีเงินลงทุนในการร่วมค้าในงบการเงินรวมใช้วิธีส่วนได้เสีย</w:t>
      </w:r>
    </w:p>
    <w:p w14:paraId="09916E78" w14:textId="4A209E30" w:rsidR="00BC5A38" w:rsidRDefault="00BC5A38" w:rsidP="00EC0B6B">
      <w:pPr>
        <w:tabs>
          <w:tab w:val="clear" w:pos="454"/>
          <w:tab w:val="clear" w:pos="680"/>
          <w:tab w:val="clear" w:pos="907"/>
          <w:tab w:val="left" w:pos="426"/>
          <w:tab w:val="left" w:pos="540"/>
        </w:tabs>
        <w:jc w:val="thaiDistribute"/>
        <w:rPr>
          <w:rFonts w:asciiTheme="majorBidi" w:hAnsiTheme="majorBidi" w:cstheme="majorBidi"/>
          <w:i/>
          <w:iCs/>
          <w:sz w:val="24"/>
          <w:szCs w:val="24"/>
        </w:rPr>
      </w:pPr>
    </w:p>
    <w:p w14:paraId="10564D4A" w14:textId="7457B83E" w:rsidR="008C0B24" w:rsidRPr="00C14593" w:rsidRDefault="008C0B24" w:rsidP="00344305">
      <w:pPr>
        <w:tabs>
          <w:tab w:val="clear" w:pos="454"/>
          <w:tab w:val="clear" w:pos="680"/>
          <w:tab w:val="clear" w:pos="907"/>
          <w:tab w:val="left" w:pos="426"/>
          <w:tab w:val="left" w:pos="540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C14593">
        <w:rPr>
          <w:rFonts w:asciiTheme="majorBidi" w:hAnsiTheme="majorBidi" w:cstheme="majorBidi"/>
          <w:i/>
          <w:iCs/>
          <w:sz w:val="30"/>
          <w:szCs w:val="30"/>
          <w:cs/>
        </w:rPr>
        <w:t>การจำหน่ายเงินลงทุน</w:t>
      </w:r>
    </w:p>
    <w:p w14:paraId="59DFB6EB" w14:textId="77777777" w:rsidR="008C0B24" w:rsidRPr="00BC5A38" w:rsidRDefault="008C0B24" w:rsidP="00344305">
      <w:pPr>
        <w:tabs>
          <w:tab w:val="clear" w:pos="454"/>
          <w:tab w:val="clear" w:pos="680"/>
          <w:tab w:val="clear" w:pos="907"/>
          <w:tab w:val="left" w:pos="426"/>
          <w:tab w:val="left" w:pos="540"/>
        </w:tabs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7679478F" w14:textId="77777777" w:rsidR="008C0B24" w:rsidRPr="00BC5A38" w:rsidRDefault="008C0B24" w:rsidP="00344305">
      <w:pPr>
        <w:tabs>
          <w:tab w:val="clear" w:pos="454"/>
          <w:tab w:val="clear" w:pos="680"/>
          <w:tab w:val="clear" w:pos="907"/>
          <w:tab w:val="left" w:pos="426"/>
          <w:tab w:val="left" w:pos="540"/>
        </w:tabs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BC5A38">
        <w:rPr>
          <w:rFonts w:asciiTheme="majorBidi" w:hAnsiTheme="majorBidi" w:cstheme="majorBidi"/>
          <w:spacing w:val="-2"/>
          <w:sz w:val="30"/>
          <w:szCs w:val="30"/>
          <w:cs/>
        </w:rPr>
        <w:t>เมื่อมีการจำหน่ายเงินลงทุน ผลต่างระหว่างจำนวนเงินสุทธิที่ได้รับและมูลค่าตามบัญชี</w:t>
      </w:r>
      <w:r w:rsidR="00491352" w:rsidRPr="00BC5A38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BC5A38">
        <w:rPr>
          <w:rFonts w:asciiTheme="majorBidi" w:hAnsiTheme="majorBidi" w:cstheme="majorBidi"/>
          <w:spacing w:val="-2"/>
          <w:sz w:val="30"/>
          <w:szCs w:val="30"/>
          <w:cs/>
        </w:rPr>
        <w:t>จะถูกบันทึกในกำไรหรือขาดทุน</w:t>
      </w:r>
    </w:p>
    <w:p w14:paraId="25BB3243" w14:textId="77777777" w:rsidR="00BF2378" w:rsidRPr="00AC347B" w:rsidRDefault="00BF2378" w:rsidP="00344305">
      <w:pPr>
        <w:tabs>
          <w:tab w:val="clear" w:pos="454"/>
          <w:tab w:val="clear" w:pos="680"/>
          <w:tab w:val="clear" w:pos="907"/>
          <w:tab w:val="left" w:pos="426"/>
          <w:tab w:val="left" w:pos="540"/>
        </w:tabs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1983EAD1" w14:textId="28665B04" w:rsidR="008C0B24" w:rsidRDefault="008C0B24" w:rsidP="00344305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14593">
        <w:rPr>
          <w:rFonts w:asciiTheme="majorBidi" w:hAnsiTheme="majorBidi" w:cstheme="majorBidi"/>
          <w:sz w:val="30"/>
          <w:szCs w:val="30"/>
          <w:cs/>
        </w:rPr>
        <w:t>ในกรณีที่กลุ่มบริษัท</w:t>
      </w:r>
      <w:r w:rsidR="00D5774C">
        <w:rPr>
          <w:rFonts w:asciiTheme="majorBidi" w:hAnsiTheme="majorBidi" w:cstheme="majorBidi" w:hint="cs"/>
          <w:sz w:val="30"/>
          <w:szCs w:val="30"/>
          <w:cs/>
        </w:rPr>
        <w:t>และบริษัท</w:t>
      </w:r>
      <w:r w:rsidRPr="00C14593">
        <w:rPr>
          <w:rFonts w:asciiTheme="majorBidi" w:hAnsiTheme="majorBidi" w:cstheme="majorBidi"/>
          <w:sz w:val="30"/>
          <w:szCs w:val="30"/>
          <w:cs/>
        </w:rPr>
        <w:t>จำหน่ายบางส่วนของเงินลงทุนที่ถืออยู่ การคำนวณต้นทุนสำหรับเงินลงทุนที่จำหน่ายไปและเงินลงทุนที่ยังถืออยู่ใช้วิธีถัวเฉลี่ยถ่วงน้ำหนักปรับใช้กับมูลค่าตามบัญชีของเงินลงทุนที่เหลืออยู่ทั้งหมด</w:t>
      </w:r>
    </w:p>
    <w:p w14:paraId="74D4096C" w14:textId="077A5A4B" w:rsidR="00FF3EDE" w:rsidRDefault="00FF3EDE" w:rsidP="00344305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057A689A" w14:textId="77777777" w:rsidR="00FF3EDE" w:rsidRPr="004C51B9" w:rsidRDefault="00FF3EDE" w:rsidP="004D00D0">
      <w:pPr>
        <w:pStyle w:val="BodyText2"/>
        <w:numPr>
          <w:ilvl w:val="1"/>
          <w:numId w:val="7"/>
        </w:numPr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4C51B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อสังหาริมทรัพย์เพื่อการลงทุน</w:t>
      </w:r>
    </w:p>
    <w:p w14:paraId="440B92DE" w14:textId="77777777" w:rsidR="00FF3EDE" w:rsidRPr="00623946" w:rsidRDefault="00FF3EDE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4"/>
          <w:szCs w:val="24"/>
        </w:rPr>
      </w:pPr>
    </w:p>
    <w:p w14:paraId="0B0E2DF6" w14:textId="77777777" w:rsidR="00FF3EDE" w:rsidRPr="00623946" w:rsidRDefault="00FF3EDE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23946">
        <w:rPr>
          <w:rFonts w:asciiTheme="majorBidi" w:hAnsiTheme="majorBidi" w:cstheme="majorBidi"/>
          <w:sz w:val="30"/>
          <w:szCs w:val="30"/>
          <w:cs/>
        </w:rPr>
        <w:t xml:space="preserve">อสังหาริมทรัพย์เพื่อการลงทุนได้แก่อสังหาริมทรัพย์ที่ถือครองเพื่อหาประโยชน์จากรายได้ค่าเช่าหรือจากมูลค่าที่เพิ่มขึ้นหรือทั้งสองอย่าง  ทั้งนี้ไม่ได้มีไว้เพื่อขายตามปกติธุรกิจหรือใช้ในการผลิตหรือจัดหาสินค้าหรือให้บริการหรือใช้ในการบริหารงาน  </w:t>
      </w:r>
    </w:p>
    <w:p w14:paraId="099A9391" w14:textId="77777777" w:rsidR="00B1713C" w:rsidRDefault="00B1713C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02DD20A" w14:textId="04CB62D1" w:rsidR="00FF3EDE" w:rsidRPr="00623946" w:rsidRDefault="00FF3EDE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23946">
        <w:rPr>
          <w:rFonts w:asciiTheme="majorBidi" w:hAnsiTheme="majorBidi" w:cstheme="majorBidi"/>
          <w:sz w:val="30"/>
          <w:szCs w:val="30"/>
          <w:cs/>
        </w:rPr>
        <w:t xml:space="preserve">อสังหาริมทรัพย์เพื่อการลงทุนวัดมูลค่าด้วยราคาทุนหักค่าเสื่อมราคาสะสมและขาดทุนจากการด้อยค่า  </w:t>
      </w:r>
    </w:p>
    <w:p w14:paraId="432B11AF" w14:textId="746303CB" w:rsidR="00FF3EDE" w:rsidRDefault="00FF3EDE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23946">
        <w:rPr>
          <w:rFonts w:asciiTheme="majorBidi" w:hAnsiTheme="majorBidi" w:cstheme="majorBidi"/>
          <w:sz w:val="30"/>
          <w:szCs w:val="30"/>
          <w:cs/>
        </w:rPr>
        <w:lastRenderedPageBreak/>
        <w:t>ต้นทุนรวมค่าใช้จ่ายทางตรงเพื่อให้ได้มาซึ่งอสังหาริมทรัพย์เพื่อการลงทุน ต้นทุนการก่อสร้างที่กิจการก่อสร้างเองรวมถึงต้นทุนวัตถุดิบ ค่าแรงทางตรงและต้นทุนทางตรงอื่นเพื่อให้อสังหาริมทรัพย์เพื่อการลงทุนอยู่ในสภาพพร้อมใช้งานและรวมถึงต้นทุนการกู้ยืม</w:t>
      </w:r>
    </w:p>
    <w:p w14:paraId="15957D55" w14:textId="77777777" w:rsidR="00C342BF" w:rsidRPr="00B5391E" w:rsidRDefault="00C342BF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665250E5" w14:textId="22F5DFA7" w:rsidR="00FF3EDE" w:rsidRPr="00F6300F" w:rsidRDefault="00C342BF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  <w:r w:rsidRPr="007447F5">
        <w:rPr>
          <w:rFonts w:asciiTheme="majorBidi" w:hAnsiTheme="majorBidi" w:cstheme="majorBidi"/>
          <w:sz w:val="30"/>
          <w:szCs w:val="30"/>
          <w:cs/>
        </w:rPr>
        <w:t>กำไร</w:t>
      </w:r>
      <w:r w:rsidRPr="007447F5">
        <w:rPr>
          <w:rFonts w:asciiTheme="majorBidi" w:hAnsiTheme="majorBidi" w:cstheme="majorBidi" w:hint="cs"/>
          <w:sz w:val="30"/>
          <w:szCs w:val="30"/>
          <w:cs/>
        </w:rPr>
        <w:t>หรือ</w:t>
      </w:r>
      <w:r w:rsidRPr="007447F5">
        <w:rPr>
          <w:rFonts w:asciiTheme="majorBidi" w:hAnsiTheme="majorBidi" w:cstheme="majorBidi"/>
          <w:sz w:val="30"/>
          <w:szCs w:val="30"/>
          <w:cs/>
        </w:rPr>
        <w:t>ขาดทุนจากการจำหน่ายอสังหาริมทรัพย์เพื่อการลงทุน</w:t>
      </w:r>
      <w:r w:rsidRPr="007447F5">
        <w:rPr>
          <w:rFonts w:asciiTheme="majorBidi" w:hAnsiTheme="majorBidi" w:cstheme="majorBidi" w:hint="cs"/>
          <w:sz w:val="30"/>
          <w:szCs w:val="30"/>
          <w:cs/>
        </w:rPr>
        <w:t>คือผลต่าง</w:t>
      </w:r>
      <w:r w:rsidRPr="007447F5">
        <w:rPr>
          <w:rFonts w:asciiTheme="majorBidi" w:hAnsiTheme="majorBidi" w:cstheme="majorBidi"/>
          <w:sz w:val="30"/>
          <w:szCs w:val="30"/>
          <w:cs/>
        </w:rPr>
        <w:t>ระหว่าง</w:t>
      </w:r>
      <w:r w:rsidRPr="007447F5">
        <w:rPr>
          <w:rFonts w:asciiTheme="majorBidi" w:hAnsiTheme="majorBidi" w:cstheme="majorBidi" w:hint="cs"/>
          <w:sz w:val="30"/>
          <w:szCs w:val="30"/>
          <w:cs/>
        </w:rPr>
        <w:t>สิ่งตอบแทนสุทธิที่</w:t>
      </w:r>
      <w:r w:rsidRPr="007447F5">
        <w:rPr>
          <w:rFonts w:asciiTheme="majorBidi" w:hAnsiTheme="majorBidi" w:cstheme="majorBidi"/>
          <w:sz w:val="30"/>
          <w:szCs w:val="30"/>
          <w:cs/>
        </w:rPr>
        <w:t>ได้รับจากการ</w:t>
      </w:r>
      <w:r w:rsidRPr="007447F5">
        <w:rPr>
          <w:rFonts w:asciiTheme="majorBidi" w:hAnsiTheme="majorBidi" w:cstheme="majorBidi" w:hint="cs"/>
          <w:sz w:val="30"/>
          <w:szCs w:val="30"/>
          <w:cs/>
        </w:rPr>
        <w:t>จำหน่าย</w:t>
      </w:r>
      <w:r w:rsidRPr="007447F5">
        <w:rPr>
          <w:rFonts w:asciiTheme="majorBidi" w:hAnsiTheme="majorBidi" w:cstheme="majorBidi"/>
          <w:sz w:val="30"/>
          <w:szCs w:val="30"/>
          <w:cs/>
        </w:rPr>
        <w:t>กับมูลค่าตามบัญชีของอสังหาริมทรัพย์เพื่อการลงทุน</w:t>
      </w:r>
      <w:r w:rsidRPr="007447F5">
        <w:rPr>
          <w:rFonts w:asciiTheme="majorBidi" w:hAnsiTheme="majorBidi" w:cstheme="majorBidi" w:hint="cs"/>
          <w:sz w:val="30"/>
          <w:szCs w:val="30"/>
          <w:cs/>
        </w:rPr>
        <w:t>โดยรับรู้ในกำไรหรือขาดทุน</w:t>
      </w:r>
    </w:p>
    <w:p w14:paraId="5663E476" w14:textId="77777777" w:rsidR="00182E55" w:rsidRPr="00B5391E" w:rsidRDefault="00182E55" w:rsidP="007D07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7EF657B9" w14:textId="2C3DB560" w:rsidR="00FF3EDE" w:rsidRPr="00623946" w:rsidRDefault="00FF3EDE" w:rsidP="007D07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23946">
        <w:rPr>
          <w:rFonts w:asciiTheme="majorBidi" w:hAnsiTheme="majorBidi" w:cstheme="majorBidi"/>
          <w:sz w:val="30"/>
          <w:szCs w:val="30"/>
          <w:cs/>
        </w:rPr>
        <w:t>ค่าเสื่อมราคาจะบันทึกในกำไรหรือขาดทุน ซึ่งคำนวณโดยวิธีเส้นตรงตามอายุการให้ประโยชน์โดยประมาณของสินทรัพย์แต่ละรายการ  ประมาณการอายุการให้ประโยชน์ของสินทรัพย์แสดงได้ดังนี้</w:t>
      </w:r>
    </w:p>
    <w:p w14:paraId="4B90620C" w14:textId="77777777" w:rsidR="00FF3EDE" w:rsidRPr="00AC347B" w:rsidRDefault="00FF3EDE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4"/>
          <w:szCs w:val="24"/>
        </w:rPr>
      </w:pPr>
    </w:p>
    <w:tbl>
      <w:tblPr>
        <w:tblW w:w="7260" w:type="dxa"/>
        <w:tblInd w:w="450" w:type="dxa"/>
        <w:tblLook w:val="0000" w:firstRow="0" w:lastRow="0" w:firstColumn="0" w:lastColumn="0" w:noHBand="0" w:noVBand="0"/>
      </w:tblPr>
      <w:tblGrid>
        <w:gridCol w:w="5390"/>
        <w:gridCol w:w="1195"/>
        <w:gridCol w:w="675"/>
      </w:tblGrid>
      <w:tr w:rsidR="00E63C35" w:rsidRPr="00623946" w14:paraId="00572357" w14:textId="77777777" w:rsidTr="00320981">
        <w:tc>
          <w:tcPr>
            <w:tcW w:w="5390" w:type="dxa"/>
            <w:shd w:val="clear" w:color="auto" w:fill="auto"/>
            <w:vAlign w:val="bottom"/>
          </w:tcPr>
          <w:p w14:paraId="7B1A9597" w14:textId="3CF36D2C" w:rsidR="00E63C35" w:rsidRPr="000D7F6D" w:rsidRDefault="00E63C35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อาคาร</w:t>
            </w:r>
          </w:p>
        </w:tc>
        <w:tc>
          <w:tcPr>
            <w:tcW w:w="1195" w:type="dxa"/>
          </w:tcPr>
          <w:p w14:paraId="45E9C38E" w14:textId="61B011A4" w:rsidR="00E63C35" w:rsidRPr="000D7F6D" w:rsidRDefault="00E63C35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9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D7F6D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675" w:type="dxa"/>
          </w:tcPr>
          <w:p w14:paraId="3400089C" w14:textId="3AA1A68E" w:rsidR="00E63C35" w:rsidRPr="000D7F6D" w:rsidRDefault="00E63C35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D7F6D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</w:tbl>
    <w:p w14:paraId="4E315A96" w14:textId="77777777" w:rsidR="0082379E" w:rsidRPr="00AC347B" w:rsidRDefault="0082379E" w:rsidP="00344305">
      <w:pPr>
        <w:tabs>
          <w:tab w:val="clear" w:pos="227"/>
          <w:tab w:val="clear" w:pos="454"/>
          <w:tab w:val="clear" w:pos="680"/>
          <w:tab w:val="left" w:pos="720"/>
        </w:tabs>
        <w:spacing w:line="276" w:lineRule="auto"/>
        <w:ind w:firstLine="706"/>
        <w:jc w:val="thaiDistribute"/>
        <w:rPr>
          <w:rFonts w:asciiTheme="majorBidi" w:hAnsiTheme="majorBidi"/>
          <w:sz w:val="24"/>
          <w:szCs w:val="24"/>
        </w:rPr>
      </w:pPr>
    </w:p>
    <w:p w14:paraId="09D3A236" w14:textId="69439960" w:rsidR="0082379E" w:rsidRDefault="0082379E" w:rsidP="00344305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Theme="majorBidi" w:hAnsiTheme="majorBidi" w:cstheme="majorBidi"/>
          <w:sz w:val="30"/>
          <w:szCs w:val="30"/>
          <w:shd w:val="clear" w:color="auto" w:fill="D9E2F3" w:themeFill="accent5" w:themeFillTint="33"/>
        </w:rPr>
      </w:pPr>
      <w:r w:rsidRPr="00344305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2D495B">
        <w:rPr>
          <w:rFonts w:asciiTheme="majorBidi" w:hAnsiTheme="majorBidi" w:cstheme="majorBidi" w:hint="cs"/>
          <w:sz w:val="30"/>
          <w:szCs w:val="30"/>
          <w:cs/>
        </w:rPr>
        <w:t>และบริษัท</w:t>
      </w:r>
      <w:r w:rsidRPr="00344305">
        <w:rPr>
          <w:rFonts w:asciiTheme="majorBidi" w:hAnsiTheme="majorBidi" w:cstheme="majorBidi"/>
          <w:sz w:val="30"/>
          <w:szCs w:val="30"/>
          <w:cs/>
        </w:rPr>
        <w:t>ไม่คิดค่าเสื่อมราคาสำหรับที่ดิน</w:t>
      </w:r>
      <w:r w:rsidR="004D1124">
        <w:rPr>
          <w:rFonts w:asciiTheme="majorBidi" w:hAnsiTheme="majorBidi" w:cstheme="majorBidi" w:hint="cs"/>
          <w:sz w:val="30"/>
          <w:szCs w:val="30"/>
          <w:cs/>
        </w:rPr>
        <w:t>และสินทรัพย์ที่อยู่ระหว่างการก่อสร้าง</w:t>
      </w:r>
    </w:p>
    <w:p w14:paraId="56D4D263" w14:textId="78A3753F" w:rsidR="002053AC" w:rsidRDefault="002053AC" w:rsidP="00344305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748D312D" w14:textId="77777777" w:rsidR="00D2700D" w:rsidRPr="00C14593" w:rsidRDefault="00BF2378" w:rsidP="00936CEA">
      <w:pPr>
        <w:pStyle w:val="BodyText2"/>
        <w:numPr>
          <w:ilvl w:val="1"/>
          <w:numId w:val="7"/>
        </w:numPr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 xml:space="preserve">ที่ดิน </w:t>
      </w:r>
      <w:r w:rsidR="0013456E" w:rsidRPr="00C1459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อาคารและ</w:t>
      </w:r>
      <w:r w:rsidR="00243549" w:rsidRPr="00C1459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อุปกรณ์</w:t>
      </w:r>
    </w:p>
    <w:p w14:paraId="67A47E96" w14:textId="77777777" w:rsidR="00243549" w:rsidRPr="00AC347B" w:rsidRDefault="00243549" w:rsidP="00344305">
      <w:pPr>
        <w:tabs>
          <w:tab w:val="clear" w:pos="454"/>
          <w:tab w:val="clear" w:pos="680"/>
          <w:tab w:val="clear" w:pos="907"/>
          <w:tab w:val="left" w:pos="426"/>
          <w:tab w:val="left" w:pos="540"/>
        </w:tabs>
        <w:jc w:val="thaiDistribute"/>
        <w:rPr>
          <w:rFonts w:asciiTheme="majorBidi" w:hAnsiTheme="majorBidi" w:cstheme="majorBidi"/>
          <w:sz w:val="24"/>
          <w:szCs w:val="24"/>
        </w:rPr>
      </w:pPr>
    </w:p>
    <w:p w14:paraId="2C99286B" w14:textId="77777777" w:rsidR="00491352" w:rsidRPr="00C14593" w:rsidRDefault="00491352" w:rsidP="00344305">
      <w:pPr>
        <w:tabs>
          <w:tab w:val="clear" w:pos="454"/>
          <w:tab w:val="clear" w:pos="680"/>
          <w:tab w:val="clear" w:pos="907"/>
          <w:tab w:val="left" w:pos="426"/>
          <w:tab w:val="left" w:pos="540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C14593">
        <w:rPr>
          <w:rFonts w:asciiTheme="majorBidi" w:hAnsiTheme="majorBidi" w:cstheme="majorBidi"/>
          <w:i/>
          <w:iCs/>
          <w:sz w:val="30"/>
          <w:szCs w:val="30"/>
          <w:cs/>
        </w:rPr>
        <w:t>การรับรู้และการวัดมูลค่า</w:t>
      </w:r>
    </w:p>
    <w:p w14:paraId="0AB0683E" w14:textId="77777777" w:rsidR="00491352" w:rsidRPr="00C14593" w:rsidRDefault="00491352" w:rsidP="00344305">
      <w:pPr>
        <w:tabs>
          <w:tab w:val="clear" w:pos="454"/>
          <w:tab w:val="clear" w:pos="680"/>
          <w:tab w:val="clear" w:pos="907"/>
          <w:tab w:val="left" w:pos="426"/>
          <w:tab w:val="left" w:pos="540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2C9BBE0F" w14:textId="77777777" w:rsidR="00D2700D" w:rsidRPr="00C14593" w:rsidRDefault="00491352" w:rsidP="00344305">
      <w:pPr>
        <w:tabs>
          <w:tab w:val="clear" w:pos="454"/>
          <w:tab w:val="clear" w:pos="680"/>
          <w:tab w:val="clear" w:pos="907"/>
          <w:tab w:val="left" w:pos="426"/>
          <w:tab w:val="left" w:pos="540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C14593">
        <w:rPr>
          <w:rFonts w:asciiTheme="majorBidi" w:hAnsiTheme="majorBidi" w:cstheme="majorBidi"/>
          <w:i/>
          <w:iCs/>
          <w:sz w:val="30"/>
          <w:szCs w:val="30"/>
          <w:cs/>
        </w:rPr>
        <w:t>สินทรัพย์ที่เป็น</w:t>
      </w:r>
      <w:r w:rsidR="00D2700D" w:rsidRPr="00C14593">
        <w:rPr>
          <w:rFonts w:asciiTheme="majorBidi" w:hAnsiTheme="majorBidi" w:cstheme="majorBidi"/>
          <w:i/>
          <w:iCs/>
          <w:sz w:val="30"/>
          <w:szCs w:val="30"/>
          <w:cs/>
        </w:rPr>
        <w:t>กรรมสิทธิ์ของกิจการ</w:t>
      </w:r>
    </w:p>
    <w:p w14:paraId="6DD70D61" w14:textId="77777777" w:rsidR="008C0B24" w:rsidRPr="00AC347B" w:rsidRDefault="008C0B24" w:rsidP="00344305">
      <w:pPr>
        <w:tabs>
          <w:tab w:val="clear" w:pos="454"/>
          <w:tab w:val="clear" w:pos="680"/>
          <w:tab w:val="clear" w:pos="907"/>
          <w:tab w:val="left" w:pos="426"/>
          <w:tab w:val="left" w:pos="540"/>
        </w:tabs>
        <w:jc w:val="thaiDistribute"/>
        <w:rPr>
          <w:rFonts w:asciiTheme="majorBidi" w:hAnsiTheme="majorBidi" w:cstheme="majorBidi"/>
          <w:sz w:val="24"/>
          <w:szCs w:val="24"/>
        </w:rPr>
      </w:pPr>
    </w:p>
    <w:p w14:paraId="6E292A76" w14:textId="0E051030" w:rsidR="00243549" w:rsidRPr="00C14593" w:rsidRDefault="00463DB2" w:rsidP="00344305">
      <w:pPr>
        <w:tabs>
          <w:tab w:val="clear" w:pos="454"/>
          <w:tab w:val="clear" w:pos="680"/>
          <w:tab w:val="clear" w:pos="907"/>
          <w:tab w:val="left" w:pos="426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44305">
        <w:rPr>
          <w:rFonts w:asciiTheme="majorBidi" w:hAnsiTheme="majorBidi" w:cstheme="majorBidi" w:hint="cs"/>
          <w:sz w:val="30"/>
          <w:szCs w:val="30"/>
          <w:cs/>
        </w:rPr>
        <w:t>ที่ดิน อาคาร</w:t>
      </w:r>
      <w:r w:rsidR="0013456E" w:rsidRPr="00C14593">
        <w:rPr>
          <w:rFonts w:asciiTheme="majorBidi" w:hAnsiTheme="majorBidi" w:cstheme="majorBidi"/>
          <w:sz w:val="30"/>
          <w:szCs w:val="30"/>
          <w:cs/>
        </w:rPr>
        <w:t>และ</w:t>
      </w:r>
      <w:r w:rsidR="00243549" w:rsidRPr="00C14593">
        <w:rPr>
          <w:rFonts w:asciiTheme="majorBidi" w:hAnsiTheme="majorBidi" w:cstheme="majorBidi"/>
          <w:sz w:val="30"/>
          <w:szCs w:val="30"/>
          <w:cs/>
        </w:rPr>
        <w:t>อุปกรณ์</w:t>
      </w:r>
      <w:r w:rsidR="008F7463" w:rsidRPr="00C14593">
        <w:rPr>
          <w:rFonts w:asciiTheme="majorBidi" w:hAnsiTheme="majorBidi" w:cstheme="majorBidi"/>
          <w:sz w:val="30"/>
          <w:szCs w:val="30"/>
          <w:cs/>
        </w:rPr>
        <w:t>วัดมูลค่าด้วย</w:t>
      </w:r>
      <w:r w:rsidR="00243549" w:rsidRPr="00C14593">
        <w:rPr>
          <w:rFonts w:asciiTheme="majorBidi" w:hAnsiTheme="majorBidi" w:cstheme="majorBidi"/>
          <w:sz w:val="30"/>
          <w:szCs w:val="30"/>
          <w:cs/>
        </w:rPr>
        <w:t>ราคาทุนหักค่าเสื่อมราคาสะสมและขาดทุนจากการด้อยค่า</w:t>
      </w:r>
    </w:p>
    <w:p w14:paraId="3C4EE42F" w14:textId="77777777" w:rsidR="00243549" w:rsidRPr="00AC347B" w:rsidRDefault="00243549" w:rsidP="00344305">
      <w:pPr>
        <w:tabs>
          <w:tab w:val="clear" w:pos="454"/>
          <w:tab w:val="clear" w:pos="680"/>
          <w:tab w:val="clear" w:pos="907"/>
          <w:tab w:val="left" w:pos="426"/>
          <w:tab w:val="left" w:pos="540"/>
        </w:tabs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3994A788" w14:textId="301B24F6" w:rsidR="00243549" w:rsidRPr="00A32EFD" w:rsidRDefault="008C0B24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 w:rsidRPr="0004159E">
        <w:rPr>
          <w:rFonts w:asciiTheme="majorBidi" w:hAnsiTheme="majorBidi" w:cstheme="majorBidi"/>
          <w:sz w:val="30"/>
          <w:szCs w:val="30"/>
          <w:cs/>
        </w:rPr>
        <w:t xml:space="preserve">ราคาทุนรวมถึงต้นทุนทางตรงที่เกี่ยวข้องกับการได้มาของสินทรัพย์ </w:t>
      </w:r>
      <w:r w:rsidR="00463DB2" w:rsidRPr="00344305">
        <w:rPr>
          <w:rFonts w:asciiTheme="majorBidi" w:hAnsiTheme="majorBidi" w:cstheme="majorBidi"/>
          <w:sz w:val="30"/>
          <w:szCs w:val="30"/>
          <w:cs/>
        </w:rPr>
        <w:t>ต้นทุนของการก่อสร้างสินทรัพย์ที่กิจการก่อสร้างเอง รวมถึงต้นทุนของวัสดุ</w:t>
      </w:r>
      <w:r w:rsidR="00463DB2" w:rsidRPr="00344305">
        <w:rPr>
          <w:rFonts w:asciiTheme="majorBidi" w:hAnsiTheme="majorBidi" w:cstheme="majorBidi"/>
          <w:sz w:val="30"/>
          <w:szCs w:val="30"/>
        </w:rPr>
        <w:t xml:space="preserve"> </w:t>
      </w:r>
      <w:r w:rsidR="00463DB2" w:rsidRPr="00344305">
        <w:rPr>
          <w:rFonts w:asciiTheme="majorBidi" w:hAnsiTheme="majorBidi" w:cstheme="majorBidi"/>
          <w:sz w:val="30"/>
          <w:szCs w:val="30"/>
          <w:cs/>
        </w:rPr>
        <w:t xml:space="preserve">แรงงานทางตรง </w:t>
      </w:r>
      <w:r w:rsidRPr="0004159E">
        <w:rPr>
          <w:rFonts w:asciiTheme="majorBidi" w:hAnsiTheme="majorBidi" w:cstheme="majorBidi"/>
          <w:sz w:val="30"/>
          <w:szCs w:val="30"/>
          <w:cs/>
        </w:rPr>
        <w:t>และต้นทุนทางตรงอื่น</w:t>
      </w:r>
      <w:r w:rsidR="0004159E" w:rsidRPr="0004159E">
        <w:rPr>
          <w:rFonts w:asciiTheme="majorBidi" w:hAnsiTheme="majorBidi" w:cstheme="majorBidi"/>
          <w:sz w:val="30"/>
          <w:szCs w:val="30"/>
        </w:rPr>
        <w:t xml:space="preserve"> </w:t>
      </w:r>
      <w:r w:rsidRPr="0004159E">
        <w:rPr>
          <w:rFonts w:asciiTheme="majorBidi" w:hAnsiTheme="majorBidi" w:cstheme="majorBidi"/>
          <w:sz w:val="30"/>
          <w:szCs w:val="30"/>
          <w:cs/>
        </w:rPr>
        <w:t>ๆ ที่เกี่ยวข้องกับการจัดหาสินทรัพย์เพื่อให้สินทรัพย์นั้นอยู่ในสภาพที่พร้อมจะใช้งานได้ตามความประสงค์</w:t>
      </w:r>
      <w:r w:rsidR="00D33CA2" w:rsidRPr="0004159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04159E" w:rsidRPr="0004159E">
        <w:rPr>
          <w:rFonts w:asciiTheme="majorBidi" w:hAnsiTheme="majorBidi" w:cstheme="majorBidi"/>
          <w:sz w:val="30"/>
          <w:szCs w:val="30"/>
        </w:rPr>
        <w:t xml:space="preserve"> </w:t>
      </w:r>
      <w:r w:rsidR="0004159E" w:rsidRPr="00344305">
        <w:rPr>
          <w:rFonts w:asciiTheme="majorBidi" w:hAnsiTheme="majorBidi" w:cstheme="majorBidi"/>
          <w:sz w:val="30"/>
          <w:szCs w:val="30"/>
          <w:cs/>
        </w:rPr>
        <w:t>ต้นทุนในการรื้อถอน</w:t>
      </w:r>
      <w:r w:rsidR="0004159E" w:rsidRPr="00344305">
        <w:rPr>
          <w:rFonts w:asciiTheme="majorBidi" w:hAnsiTheme="majorBidi" w:cstheme="majorBidi"/>
          <w:sz w:val="30"/>
          <w:szCs w:val="30"/>
        </w:rPr>
        <w:t xml:space="preserve"> </w:t>
      </w:r>
      <w:r w:rsidR="0004159E" w:rsidRPr="00344305">
        <w:rPr>
          <w:rFonts w:asciiTheme="majorBidi" w:hAnsiTheme="majorBidi" w:cstheme="majorBidi"/>
          <w:sz w:val="30"/>
          <w:szCs w:val="30"/>
          <w:cs/>
        </w:rPr>
        <w:t>การขนย้าย</w:t>
      </w:r>
      <w:r w:rsidR="0004159E" w:rsidRPr="00344305">
        <w:rPr>
          <w:rFonts w:asciiTheme="majorBidi" w:hAnsiTheme="majorBidi" w:cstheme="majorBidi"/>
          <w:sz w:val="30"/>
          <w:szCs w:val="30"/>
        </w:rPr>
        <w:t xml:space="preserve"> </w:t>
      </w:r>
      <w:r w:rsidR="0004159E" w:rsidRPr="00344305">
        <w:rPr>
          <w:rFonts w:asciiTheme="majorBidi" w:hAnsiTheme="majorBidi" w:cstheme="majorBidi"/>
          <w:sz w:val="30"/>
          <w:szCs w:val="30"/>
          <w:cs/>
        </w:rPr>
        <w:t>การบูรณะสถานที่ตั้งของสินทรัพย์และต้นทุนการกู้ยืม</w:t>
      </w:r>
      <w:r w:rsidR="0004159E" w:rsidRPr="0004159E">
        <w:rPr>
          <w:rFonts w:asciiTheme="majorBidi" w:hAnsiTheme="majorBidi" w:cstheme="majorBidi"/>
          <w:sz w:val="30"/>
          <w:szCs w:val="30"/>
        </w:rPr>
        <w:t xml:space="preserve">  </w:t>
      </w:r>
      <w:r w:rsidRPr="0004159E">
        <w:rPr>
          <w:rFonts w:asciiTheme="majorBidi" w:hAnsiTheme="majorBidi" w:cstheme="majorBidi"/>
          <w:sz w:val="30"/>
          <w:szCs w:val="30"/>
          <w:cs/>
        </w:rPr>
        <w:t>สำหรับ</w:t>
      </w:r>
      <w:r w:rsidR="00D33CA2" w:rsidRPr="00A32EFD">
        <w:rPr>
          <w:rFonts w:asciiTheme="majorBidi" w:hAnsiTheme="majorBidi" w:cstheme="majorBidi"/>
          <w:sz w:val="30"/>
          <w:szCs w:val="30"/>
          <w:cs/>
        </w:rPr>
        <w:t>อุปกรณ์</w:t>
      </w:r>
      <w:r w:rsidRPr="00A32EFD">
        <w:rPr>
          <w:rFonts w:asciiTheme="majorBidi" w:hAnsiTheme="majorBidi" w:cstheme="majorBidi"/>
          <w:sz w:val="30"/>
          <w:szCs w:val="30"/>
          <w:cs/>
        </w:rPr>
        <w:t>ที่ควบคุมโดยลิขสิทธิ์ซอฟต์แวร์ซึ่งไม่สามารถทำงานได้โดยปราศจากลิขสิทธิ์ซอฟต์แวร์นั้นให้ถือว่า ลิขสิทธิ์ซอฟต์แวร์ดังกล่าวเป็นส่วนหนึ่งของอุปกรณ์</w:t>
      </w:r>
    </w:p>
    <w:p w14:paraId="16EBD8B0" w14:textId="77777777" w:rsidR="00243549" w:rsidRPr="00AC347B" w:rsidRDefault="00243549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color w:val="000000"/>
          <w:sz w:val="24"/>
          <w:szCs w:val="24"/>
          <w:lang w:eastAsia="en-GB"/>
        </w:rPr>
      </w:pPr>
    </w:p>
    <w:p w14:paraId="70E487F7" w14:textId="7DAB5D02" w:rsidR="00243549" w:rsidRPr="00C14593" w:rsidRDefault="00243549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  <w:lang w:eastAsia="en-GB"/>
        </w:rPr>
      </w:pPr>
      <w:r w:rsidRPr="00C14593">
        <w:rPr>
          <w:rFonts w:asciiTheme="majorBidi" w:hAnsiTheme="majorBidi" w:cstheme="majorBidi"/>
          <w:color w:val="000000"/>
          <w:sz w:val="30"/>
          <w:szCs w:val="30"/>
          <w:cs/>
          <w:lang w:eastAsia="en-GB"/>
        </w:rPr>
        <w:t>ส่วนประกอบของรายการ</w:t>
      </w:r>
      <w:r w:rsidR="0004159E" w:rsidRPr="00344305">
        <w:rPr>
          <w:rFonts w:asciiTheme="majorBidi" w:hAnsiTheme="majorBidi" w:cstheme="majorBidi" w:hint="cs"/>
          <w:color w:val="000000"/>
          <w:sz w:val="30"/>
          <w:szCs w:val="30"/>
          <w:cs/>
          <w:lang w:eastAsia="en-GB"/>
        </w:rPr>
        <w:t>ที่ดิน อาคาร</w:t>
      </w:r>
      <w:r w:rsidR="0013456E" w:rsidRPr="00C14593">
        <w:rPr>
          <w:rFonts w:asciiTheme="majorBidi" w:hAnsiTheme="majorBidi" w:cstheme="majorBidi"/>
          <w:color w:val="000000"/>
          <w:sz w:val="30"/>
          <w:szCs w:val="30"/>
          <w:cs/>
          <w:lang w:eastAsia="en-GB"/>
        </w:rPr>
        <w:t>และ</w:t>
      </w:r>
      <w:r w:rsidRPr="00C14593">
        <w:rPr>
          <w:rFonts w:asciiTheme="majorBidi" w:hAnsiTheme="majorBidi" w:cstheme="majorBidi"/>
          <w:color w:val="000000"/>
          <w:sz w:val="30"/>
          <w:szCs w:val="30"/>
          <w:cs/>
          <w:lang w:eastAsia="en-GB"/>
        </w:rPr>
        <w:t>อุปกรณ์แต่ละรายการที่มีอายุการให้ประโยชน์ไม่เท่ากันต้องบันทึกแต่ละส่วนประกอบที่มีนัยสำคัญแยกต่างหากจากกัน</w:t>
      </w:r>
    </w:p>
    <w:p w14:paraId="0A40F922" w14:textId="77777777" w:rsidR="00243549" w:rsidRPr="00AC347B" w:rsidRDefault="00243549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color w:val="000000"/>
          <w:sz w:val="24"/>
          <w:szCs w:val="24"/>
          <w:lang w:eastAsia="en-GB"/>
        </w:rPr>
      </w:pPr>
    </w:p>
    <w:p w14:paraId="79A23E20" w14:textId="7388ACA3" w:rsidR="00243549" w:rsidRDefault="00323C8D" w:rsidP="00344305">
      <w:pPr>
        <w:pStyle w:val="Default"/>
        <w:ind w:left="540"/>
        <w:jc w:val="thaiDistribute"/>
        <w:rPr>
          <w:rFonts w:asciiTheme="majorBidi" w:hAnsiTheme="majorBidi" w:cstheme="majorBidi"/>
          <w:color w:val="auto"/>
          <w:sz w:val="30"/>
          <w:szCs w:val="30"/>
        </w:rPr>
      </w:pPr>
      <w:r w:rsidRPr="00C14593">
        <w:rPr>
          <w:rFonts w:asciiTheme="majorBidi" w:hAnsiTheme="majorBidi" w:cstheme="majorBidi"/>
          <w:color w:val="auto"/>
          <w:sz w:val="30"/>
          <w:szCs w:val="30"/>
          <w:cs/>
        </w:rPr>
        <w:t>กำไรขาดทุน</w:t>
      </w:r>
      <w:r w:rsidR="00243549" w:rsidRPr="00C14593">
        <w:rPr>
          <w:rFonts w:asciiTheme="majorBidi" w:hAnsiTheme="majorBidi" w:cstheme="majorBidi"/>
          <w:color w:val="auto"/>
          <w:sz w:val="30"/>
          <w:szCs w:val="30"/>
          <w:cs/>
        </w:rPr>
        <w:t>จากการจำหน่าย</w:t>
      </w:r>
      <w:r w:rsidR="0004159E" w:rsidRPr="00344305">
        <w:rPr>
          <w:rFonts w:asciiTheme="majorBidi" w:hAnsiTheme="majorBidi" w:cstheme="majorBidi" w:hint="cs"/>
          <w:color w:val="auto"/>
          <w:sz w:val="30"/>
          <w:szCs w:val="30"/>
          <w:cs/>
        </w:rPr>
        <w:t>ที่ดิน อาคาร</w:t>
      </w:r>
      <w:r w:rsidR="0013456E" w:rsidRPr="00344305">
        <w:rPr>
          <w:rFonts w:asciiTheme="majorBidi" w:hAnsiTheme="majorBidi" w:cstheme="majorBidi"/>
          <w:color w:val="auto"/>
          <w:sz w:val="30"/>
          <w:szCs w:val="30"/>
          <w:cs/>
        </w:rPr>
        <w:t>และ</w:t>
      </w:r>
      <w:r w:rsidR="0004159E" w:rsidRPr="00344305">
        <w:rPr>
          <w:rFonts w:asciiTheme="majorBidi" w:hAnsiTheme="majorBidi" w:cstheme="majorBidi" w:hint="cs"/>
          <w:color w:val="auto"/>
          <w:sz w:val="30"/>
          <w:szCs w:val="30"/>
          <w:cs/>
        </w:rPr>
        <w:t>อุ</w:t>
      </w:r>
      <w:r w:rsidR="00243549" w:rsidRPr="00344305">
        <w:rPr>
          <w:rFonts w:asciiTheme="majorBidi" w:hAnsiTheme="majorBidi" w:cstheme="majorBidi"/>
          <w:color w:val="auto"/>
          <w:sz w:val="30"/>
          <w:szCs w:val="30"/>
          <w:cs/>
        </w:rPr>
        <w:t>ปกรณ์</w:t>
      </w:r>
      <w:r w:rsidR="00243549" w:rsidRPr="00C14593">
        <w:rPr>
          <w:rFonts w:asciiTheme="majorBidi" w:hAnsiTheme="majorBidi" w:cstheme="majorBidi"/>
          <w:color w:val="auto"/>
          <w:sz w:val="30"/>
          <w:szCs w:val="30"/>
          <w:cs/>
        </w:rPr>
        <w:t xml:space="preserve"> คือผลต่างระหว่างสิ่งตอบแทนสุทธิที่ได้รับจากการจำหน่ายกับมูลค่าตามบัญชีของ</w:t>
      </w:r>
      <w:r w:rsidR="00E7549D" w:rsidRPr="00344305">
        <w:rPr>
          <w:rFonts w:asciiTheme="majorBidi" w:hAnsiTheme="majorBidi" w:cstheme="majorBidi" w:hint="cs"/>
          <w:color w:val="auto"/>
          <w:sz w:val="30"/>
          <w:szCs w:val="30"/>
          <w:cs/>
        </w:rPr>
        <w:t>ที่ดิน อาคาร</w:t>
      </w:r>
      <w:r w:rsidR="00E7549D" w:rsidRPr="00344305">
        <w:rPr>
          <w:rFonts w:asciiTheme="majorBidi" w:hAnsiTheme="majorBidi" w:cstheme="majorBidi"/>
          <w:color w:val="auto"/>
          <w:sz w:val="30"/>
          <w:szCs w:val="30"/>
          <w:cs/>
        </w:rPr>
        <w:t>และ</w:t>
      </w:r>
      <w:r w:rsidR="00E7549D" w:rsidRPr="00344305">
        <w:rPr>
          <w:rFonts w:asciiTheme="majorBidi" w:hAnsiTheme="majorBidi" w:cstheme="majorBidi" w:hint="cs"/>
          <w:color w:val="auto"/>
          <w:sz w:val="30"/>
          <w:szCs w:val="30"/>
          <w:cs/>
        </w:rPr>
        <w:t>อุ</w:t>
      </w:r>
      <w:r w:rsidR="00E7549D" w:rsidRPr="00344305">
        <w:rPr>
          <w:rFonts w:asciiTheme="majorBidi" w:hAnsiTheme="majorBidi" w:cstheme="majorBidi"/>
          <w:color w:val="auto"/>
          <w:sz w:val="30"/>
          <w:szCs w:val="30"/>
          <w:cs/>
        </w:rPr>
        <w:t>ปกรณ์</w:t>
      </w:r>
      <w:r w:rsidR="00E7549D" w:rsidRPr="00C14593">
        <w:rPr>
          <w:rFonts w:asciiTheme="majorBidi" w:hAnsiTheme="majorBidi" w:cstheme="majorBidi"/>
          <w:color w:val="auto"/>
          <w:sz w:val="30"/>
          <w:szCs w:val="30"/>
          <w:cs/>
        </w:rPr>
        <w:t xml:space="preserve"> </w:t>
      </w:r>
      <w:r w:rsidR="00243549" w:rsidRPr="00C14593">
        <w:rPr>
          <w:rFonts w:asciiTheme="majorBidi" w:hAnsiTheme="majorBidi" w:cstheme="majorBidi"/>
          <w:color w:val="auto"/>
          <w:sz w:val="30"/>
          <w:szCs w:val="30"/>
          <w:cs/>
        </w:rPr>
        <w:t>โดยรับรู้ใน</w:t>
      </w:r>
      <w:r w:rsidRPr="00C14593">
        <w:rPr>
          <w:rFonts w:asciiTheme="majorBidi" w:hAnsiTheme="majorBidi" w:cstheme="majorBidi"/>
          <w:color w:val="auto"/>
          <w:sz w:val="30"/>
          <w:szCs w:val="30"/>
          <w:cs/>
        </w:rPr>
        <w:t>กำไร</w:t>
      </w:r>
      <w:r w:rsidR="008F7463" w:rsidRPr="00C14593">
        <w:rPr>
          <w:rFonts w:asciiTheme="majorBidi" w:hAnsiTheme="majorBidi" w:cstheme="majorBidi"/>
          <w:color w:val="auto"/>
          <w:sz w:val="30"/>
          <w:szCs w:val="30"/>
          <w:cs/>
        </w:rPr>
        <w:t>หรือ</w:t>
      </w:r>
      <w:r w:rsidRPr="00C14593">
        <w:rPr>
          <w:rFonts w:asciiTheme="majorBidi" w:hAnsiTheme="majorBidi" w:cstheme="majorBidi"/>
          <w:color w:val="auto"/>
          <w:sz w:val="30"/>
          <w:szCs w:val="30"/>
          <w:cs/>
        </w:rPr>
        <w:t>ขาดทุน</w:t>
      </w:r>
      <w:r w:rsidR="00243549" w:rsidRPr="00C14593">
        <w:rPr>
          <w:rFonts w:asciiTheme="majorBidi" w:hAnsiTheme="majorBidi" w:cstheme="majorBidi"/>
          <w:color w:val="auto"/>
          <w:sz w:val="30"/>
          <w:szCs w:val="30"/>
          <w:cs/>
        </w:rPr>
        <w:t xml:space="preserve"> </w:t>
      </w:r>
    </w:p>
    <w:p w14:paraId="536EF63A" w14:textId="77777777" w:rsidR="00FD402C" w:rsidRPr="00AC347B" w:rsidRDefault="00FD402C" w:rsidP="00344305">
      <w:pPr>
        <w:pStyle w:val="Default"/>
        <w:ind w:left="540"/>
        <w:jc w:val="thaiDistribute"/>
        <w:rPr>
          <w:rFonts w:asciiTheme="majorBidi" w:hAnsiTheme="majorBidi" w:cstheme="majorBidi"/>
          <w:color w:val="auto"/>
        </w:rPr>
      </w:pPr>
    </w:p>
    <w:p w14:paraId="205B136A" w14:textId="02C048EE" w:rsidR="00243549" w:rsidRPr="00C14593" w:rsidRDefault="00243549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C14593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ต้นทุนที่เกิดขึ้นในภายหลัง</w:t>
      </w:r>
    </w:p>
    <w:p w14:paraId="6104982E" w14:textId="77777777" w:rsidR="00243549" w:rsidRPr="00AC347B" w:rsidRDefault="00243549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084F1247" w14:textId="77777777" w:rsidR="00243549" w:rsidRPr="00C14593" w:rsidRDefault="00D738F2" w:rsidP="00344305">
      <w:pPr>
        <w:pStyle w:val="Default"/>
        <w:ind w:left="540"/>
        <w:jc w:val="thaiDistribute"/>
        <w:rPr>
          <w:rFonts w:asciiTheme="majorBidi" w:hAnsiTheme="majorBidi" w:cstheme="majorBidi"/>
          <w:color w:val="auto"/>
          <w:sz w:val="30"/>
          <w:szCs w:val="30"/>
        </w:rPr>
      </w:pPr>
      <w:r w:rsidRPr="00C14593">
        <w:rPr>
          <w:rFonts w:asciiTheme="majorBidi" w:hAnsiTheme="majorBidi" w:cstheme="majorBidi"/>
          <w:color w:val="auto"/>
          <w:sz w:val="30"/>
          <w:szCs w:val="30"/>
          <w:cs/>
        </w:rPr>
        <w:t>ต้นทุนในการเปลี่ยนแทน</w:t>
      </w:r>
      <w:r w:rsidR="005E653E" w:rsidRPr="00C14593">
        <w:rPr>
          <w:rFonts w:asciiTheme="majorBidi" w:hAnsiTheme="majorBidi" w:cstheme="majorBidi"/>
          <w:color w:val="auto"/>
          <w:sz w:val="30"/>
          <w:szCs w:val="30"/>
          <w:cs/>
        </w:rPr>
        <w:t>กลุ่ม</w:t>
      </w:r>
      <w:r w:rsidRPr="00C14593">
        <w:rPr>
          <w:rFonts w:asciiTheme="majorBidi" w:hAnsiTheme="majorBidi" w:cstheme="majorBidi"/>
          <w:color w:val="auto"/>
          <w:sz w:val="30"/>
          <w:szCs w:val="30"/>
          <w:cs/>
        </w:rPr>
        <w:t>ส่วนประกอบจะรับรู้เป็นส่วนหนึ่งของมูลค่าตามบัญชีของรายการ</w:t>
      </w:r>
      <w:r w:rsidR="0013456E" w:rsidRPr="00C14593">
        <w:rPr>
          <w:rFonts w:asciiTheme="majorBidi" w:hAnsiTheme="majorBidi" w:cstheme="majorBidi"/>
          <w:color w:val="auto"/>
          <w:sz w:val="30"/>
          <w:szCs w:val="30"/>
          <w:cs/>
        </w:rPr>
        <w:t>ส่วนปรับปรุงอาคารเช่าและ</w:t>
      </w:r>
      <w:r w:rsidRPr="00C14593">
        <w:rPr>
          <w:rFonts w:asciiTheme="majorBidi" w:hAnsiTheme="majorBidi" w:cstheme="majorBidi"/>
          <w:color w:val="auto"/>
          <w:sz w:val="30"/>
          <w:szCs w:val="30"/>
          <w:cs/>
        </w:rPr>
        <w:t>อุปกรณ์ ถ้ามีความเป็นไปได้ค่อนข้างแน่ที่</w:t>
      </w:r>
      <w:r w:rsidR="008F7463" w:rsidRPr="00C14593">
        <w:rPr>
          <w:rFonts w:asciiTheme="majorBidi" w:hAnsiTheme="majorBidi" w:cstheme="majorBidi"/>
          <w:color w:val="auto"/>
          <w:sz w:val="30"/>
          <w:szCs w:val="30"/>
          <w:cs/>
        </w:rPr>
        <w:t>กลุ่ม</w:t>
      </w:r>
      <w:r w:rsidRPr="00C14593">
        <w:rPr>
          <w:rFonts w:asciiTheme="majorBidi" w:hAnsiTheme="majorBidi" w:cstheme="majorBidi"/>
          <w:color w:val="auto"/>
          <w:sz w:val="30"/>
          <w:szCs w:val="30"/>
          <w:cs/>
        </w:rPr>
        <w:t>บริษัทจะได้รับประโยชน์เชิงเศรษฐกิจในอนาคตจากรายการนั้น และสามารถวัดมูลค่าต้นทุนของรายการนั้นได้อย่างน่าเชื่อถือ ชิ้นส่วนที่ถูกเปลี่ยนแทนจะถูกตัดจำหน่ายตามมูลค่าตามบัญชี ต้นทุนที่เกิดขึ้นในการซ่อมบำรุง</w:t>
      </w:r>
      <w:r w:rsidR="0013456E" w:rsidRPr="00C14593">
        <w:rPr>
          <w:rFonts w:asciiTheme="majorBidi" w:hAnsiTheme="majorBidi" w:cstheme="majorBidi"/>
          <w:color w:val="auto"/>
          <w:sz w:val="30"/>
          <w:szCs w:val="30"/>
          <w:cs/>
        </w:rPr>
        <w:t>ส่วนปรับปรุงอาคารเช่าและ</w:t>
      </w:r>
      <w:r w:rsidRPr="00C14593">
        <w:rPr>
          <w:rFonts w:asciiTheme="majorBidi" w:hAnsiTheme="majorBidi" w:cstheme="majorBidi"/>
          <w:color w:val="auto"/>
          <w:sz w:val="30"/>
          <w:szCs w:val="30"/>
          <w:cs/>
        </w:rPr>
        <w:t>อุปกรณ์</w:t>
      </w:r>
      <w:r w:rsidR="008F7463" w:rsidRPr="00C14593">
        <w:rPr>
          <w:rFonts w:asciiTheme="majorBidi" w:hAnsiTheme="majorBidi" w:cstheme="majorBidi"/>
          <w:color w:val="auto"/>
          <w:sz w:val="30"/>
          <w:szCs w:val="30"/>
          <w:cs/>
        </w:rPr>
        <w:t>ที่เกิดขึ้นเป็นประจำจะรับรู้ใน</w:t>
      </w:r>
      <w:r w:rsidRPr="00C14593">
        <w:rPr>
          <w:rFonts w:asciiTheme="majorBidi" w:hAnsiTheme="majorBidi" w:cstheme="majorBidi"/>
          <w:color w:val="auto"/>
          <w:sz w:val="30"/>
          <w:szCs w:val="30"/>
          <w:cs/>
        </w:rPr>
        <w:t>กำไร</w:t>
      </w:r>
      <w:r w:rsidR="008F7463" w:rsidRPr="00C14593">
        <w:rPr>
          <w:rFonts w:asciiTheme="majorBidi" w:hAnsiTheme="majorBidi" w:cstheme="majorBidi"/>
          <w:color w:val="auto"/>
          <w:sz w:val="30"/>
          <w:szCs w:val="30"/>
          <w:cs/>
        </w:rPr>
        <w:t>หรือ</w:t>
      </w:r>
      <w:r w:rsidRPr="00C14593">
        <w:rPr>
          <w:rFonts w:asciiTheme="majorBidi" w:hAnsiTheme="majorBidi" w:cstheme="majorBidi"/>
          <w:color w:val="auto"/>
          <w:sz w:val="30"/>
          <w:szCs w:val="30"/>
          <w:cs/>
        </w:rPr>
        <w:t>ขาดทุนเมื่อเกิดขึ้น</w:t>
      </w:r>
    </w:p>
    <w:p w14:paraId="5C7CE10B" w14:textId="77777777" w:rsidR="00F42211" w:rsidRPr="00AC347B" w:rsidRDefault="00F42211" w:rsidP="00344305">
      <w:pPr>
        <w:tabs>
          <w:tab w:val="clear" w:pos="454"/>
          <w:tab w:val="clear" w:pos="680"/>
          <w:tab w:val="clear" w:pos="907"/>
          <w:tab w:val="left" w:pos="426"/>
          <w:tab w:val="left" w:pos="540"/>
        </w:tabs>
        <w:ind w:firstLine="567"/>
        <w:jc w:val="thaiDistribute"/>
        <w:rPr>
          <w:rFonts w:asciiTheme="majorBidi" w:hAnsiTheme="majorBidi" w:cstheme="majorBidi"/>
          <w:sz w:val="24"/>
          <w:szCs w:val="24"/>
        </w:rPr>
      </w:pPr>
    </w:p>
    <w:p w14:paraId="46D91F61" w14:textId="77777777" w:rsidR="00243549" w:rsidRPr="00C14593" w:rsidRDefault="00243549" w:rsidP="00344305">
      <w:pPr>
        <w:tabs>
          <w:tab w:val="clear" w:pos="454"/>
          <w:tab w:val="clear" w:pos="680"/>
          <w:tab w:val="clear" w:pos="907"/>
          <w:tab w:val="left" w:pos="426"/>
          <w:tab w:val="left" w:pos="540"/>
        </w:tabs>
        <w:ind w:firstLine="56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C14593">
        <w:rPr>
          <w:rFonts w:asciiTheme="majorBidi" w:hAnsiTheme="majorBidi" w:cstheme="majorBidi"/>
          <w:i/>
          <w:iCs/>
          <w:sz w:val="30"/>
          <w:szCs w:val="30"/>
          <w:cs/>
        </w:rPr>
        <w:t>ค่าเสื่อมราคา</w:t>
      </w:r>
    </w:p>
    <w:p w14:paraId="12959958" w14:textId="77777777" w:rsidR="00243549" w:rsidRPr="00AC347B" w:rsidRDefault="00243549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102874ED" w14:textId="77777777" w:rsidR="00243549" w:rsidRPr="00C14593" w:rsidRDefault="00243549" w:rsidP="00344305">
      <w:pPr>
        <w:pStyle w:val="Defaul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14593">
        <w:rPr>
          <w:rFonts w:asciiTheme="majorBidi" w:hAnsiTheme="majorBidi" w:cstheme="majorBidi"/>
          <w:sz w:val="30"/>
          <w:szCs w:val="30"/>
          <w:cs/>
        </w:rPr>
        <w:t>ค่าเสื่อมราคาคำนวณจากมูลค่าเสื่อมสภาพของรายการ</w:t>
      </w:r>
      <w:r w:rsidR="00D33CA2" w:rsidRPr="00C14593">
        <w:rPr>
          <w:rFonts w:asciiTheme="majorBidi" w:hAnsiTheme="majorBidi" w:cstheme="majorBidi"/>
          <w:sz w:val="30"/>
          <w:szCs w:val="30"/>
          <w:cs/>
        </w:rPr>
        <w:t>ส่วนปรับปรุงอาคารเช่าและอุปกรณ์</w:t>
      </w:r>
      <w:r w:rsidRPr="00C14593">
        <w:rPr>
          <w:rFonts w:asciiTheme="majorBidi" w:hAnsiTheme="majorBidi" w:cstheme="majorBidi"/>
          <w:sz w:val="30"/>
          <w:szCs w:val="30"/>
          <w:cs/>
        </w:rPr>
        <w:t xml:space="preserve"> ซึ่งประกอบด้วยราคาทุนของสินทรัพย์หรือต้นทุนในการเปลี่ยนแทนอื่น หักด้วยมูลค่าคงเหลือของสินทรัพย์ </w:t>
      </w:r>
    </w:p>
    <w:p w14:paraId="7B1A6529" w14:textId="77777777" w:rsidR="00243549" w:rsidRPr="00AC347B" w:rsidRDefault="00243549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3EA7D785" w14:textId="6ECEAEEA" w:rsidR="00243549" w:rsidRPr="00C14593" w:rsidRDefault="008C0B24" w:rsidP="00344305">
      <w:pPr>
        <w:tabs>
          <w:tab w:val="clear" w:pos="454"/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14593">
        <w:rPr>
          <w:rFonts w:asciiTheme="majorBidi" w:hAnsiTheme="majorBidi" w:cstheme="majorBidi"/>
          <w:sz w:val="30"/>
          <w:szCs w:val="30"/>
          <w:cs/>
        </w:rPr>
        <w:t>ค่าเสื่อมราคาบันทึกเป็นค่าใช้จ่ายในกำไรหรือขาดทุน คำนวณโดยวิธีเส้นตรงตามเกณฑ์อายุการให้ประโยชน์โดยประมาณของส่วนประกอบของสินทรัพย์แต่ละรายการ ประมาณการอายุการให้ประโยชน์ของสินทรัพย์แสดงได้ดังนี้</w:t>
      </w:r>
    </w:p>
    <w:p w14:paraId="4803EC72" w14:textId="77777777" w:rsidR="00E35024" w:rsidRPr="00AC347B" w:rsidRDefault="00E35024" w:rsidP="00344305">
      <w:pPr>
        <w:tabs>
          <w:tab w:val="clear" w:pos="454"/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5992B72A" w14:textId="77777777" w:rsidR="00243549" w:rsidRPr="00C14593" w:rsidRDefault="00243549" w:rsidP="00344305">
      <w:pPr>
        <w:tabs>
          <w:tab w:val="clear" w:pos="454"/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color w:val="000000"/>
          <w:sz w:val="2"/>
          <w:szCs w:val="2"/>
          <w:lang w:eastAsia="en-GB"/>
        </w:rPr>
      </w:pPr>
      <w:r w:rsidRPr="00C14593">
        <w:rPr>
          <w:rFonts w:asciiTheme="majorBidi" w:hAnsiTheme="majorBidi" w:cstheme="majorBidi"/>
          <w:color w:val="000000"/>
          <w:sz w:val="2"/>
          <w:szCs w:val="2"/>
          <w:cs/>
          <w:lang w:eastAsia="en-GB"/>
        </w:rPr>
        <w:t>ส</w:t>
      </w:r>
    </w:p>
    <w:tbl>
      <w:tblPr>
        <w:tblStyle w:val="TableGrid"/>
        <w:tblW w:w="6949" w:type="dxa"/>
        <w:tblInd w:w="48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4599"/>
        <w:gridCol w:w="1900"/>
        <w:gridCol w:w="450"/>
      </w:tblGrid>
      <w:tr w:rsidR="00D27E54" w:rsidRPr="00C14593" w14:paraId="027F0983" w14:textId="77777777" w:rsidTr="00E35024">
        <w:trPr>
          <w:trHeight w:val="367"/>
        </w:trPr>
        <w:tc>
          <w:tcPr>
            <w:tcW w:w="4599" w:type="dxa"/>
          </w:tcPr>
          <w:p w14:paraId="6C89B9B8" w14:textId="77777777" w:rsidR="00D27E54" w:rsidRPr="00171844" w:rsidRDefault="00D27E54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71844">
              <w:rPr>
                <w:rFonts w:asciiTheme="majorBidi" w:hAnsiTheme="majorBidi" w:cstheme="majorBidi"/>
                <w:sz w:val="30"/>
                <w:szCs w:val="30"/>
                <w:cs/>
              </w:rPr>
              <w:t>ส่วนปรับปรุง</w:t>
            </w:r>
            <w:r w:rsidR="000D7F6D" w:rsidRPr="00171844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ที่ดิน</w:t>
            </w:r>
          </w:p>
        </w:tc>
        <w:tc>
          <w:tcPr>
            <w:tcW w:w="1900" w:type="dxa"/>
          </w:tcPr>
          <w:p w14:paraId="7AA6C485" w14:textId="77777777" w:rsidR="00D27E54" w:rsidRPr="00171844" w:rsidRDefault="00D27E54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777"/>
                <w:tab w:val="right" w:pos="1684"/>
              </w:tabs>
              <w:spacing w:line="240" w:lineRule="auto"/>
              <w:ind w:left="-129"/>
              <w:rPr>
                <w:rFonts w:asciiTheme="majorBidi" w:hAnsiTheme="majorBidi" w:cstheme="majorBidi"/>
                <w:sz w:val="30"/>
                <w:szCs w:val="30"/>
              </w:rPr>
            </w:pPr>
            <w:r w:rsidRPr="00171844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171844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="00171844" w:rsidRPr="00171844"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450" w:type="dxa"/>
          </w:tcPr>
          <w:p w14:paraId="6ACE2C1B" w14:textId="77777777" w:rsidR="00D27E54" w:rsidRPr="00C14593" w:rsidRDefault="00D27E54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14593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D27E54" w:rsidRPr="00C14593" w14:paraId="1B72AA07" w14:textId="77777777" w:rsidTr="00E35024">
        <w:trPr>
          <w:trHeight w:val="367"/>
        </w:trPr>
        <w:tc>
          <w:tcPr>
            <w:tcW w:w="4599" w:type="dxa"/>
          </w:tcPr>
          <w:p w14:paraId="5E9CAA40" w14:textId="77777777" w:rsidR="00D27E54" w:rsidRPr="00171844" w:rsidRDefault="000D7F6D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171844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อาคารและส่วนปรับปรุงอาคาร</w:t>
            </w:r>
          </w:p>
        </w:tc>
        <w:tc>
          <w:tcPr>
            <w:tcW w:w="1900" w:type="dxa"/>
          </w:tcPr>
          <w:p w14:paraId="3B3C33EB" w14:textId="2F43E4E4" w:rsidR="00D27E54" w:rsidRPr="00171844" w:rsidRDefault="00D27E54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200"/>
                <w:tab w:val="right" w:pos="1684"/>
              </w:tabs>
              <w:spacing w:line="240" w:lineRule="auto"/>
              <w:ind w:left="-129"/>
              <w:rPr>
                <w:rFonts w:asciiTheme="majorBidi" w:hAnsiTheme="majorBidi" w:cstheme="majorBidi"/>
                <w:sz w:val="30"/>
                <w:szCs w:val="30"/>
              </w:rPr>
            </w:pPr>
            <w:r w:rsidRPr="00171844">
              <w:rPr>
                <w:rFonts w:asciiTheme="majorBidi" w:hAnsiTheme="majorBidi" w:cstheme="majorBidi"/>
                <w:sz w:val="30"/>
                <w:szCs w:val="30"/>
              </w:rPr>
              <w:tab/>
              <w:t>5</w:t>
            </w:r>
            <w:r w:rsidR="00171844" w:rsidRPr="0017184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65642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171844" w:rsidRPr="00171844">
              <w:rPr>
                <w:rFonts w:asciiTheme="majorBidi" w:hAnsiTheme="majorBidi" w:cstheme="majorBidi"/>
                <w:sz w:val="30"/>
                <w:szCs w:val="30"/>
              </w:rPr>
              <w:t xml:space="preserve">10 </w:t>
            </w:r>
            <w:r w:rsidR="00171844" w:rsidRPr="0017184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และ </w:t>
            </w:r>
            <w:r w:rsidR="00171844" w:rsidRPr="00171844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450" w:type="dxa"/>
          </w:tcPr>
          <w:p w14:paraId="0FA0809C" w14:textId="77777777" w:rsidR="00D27E54" w:rsidRPr="00C14593" w:rsidRDefault="00D27E54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14593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D27E54" w:rsidRPr="00C14593" w14:paraId="59B03377" w14:textId="77777777" w:rsidTr="00E35024">
        <w:tc>
          <w:tcPr>
            <w:tcW w:w="4599" w:type="dxa"/>
          </w:tcPr>
          <w:p w14:paraId="18F1A1B7" w14:textId="77777777" w:rsidR="00D27E54" w:rsidRPr="00171844" w:rsidRDefault="000D7F6D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71844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เครื่องมือเครื่องใช้และอุปกรณ์</w:t>
            </w:r>
          </w:p>
        </w:tc>
        <w:tc>
          <w:tcPr>
            <w:tcW w:w="1900" w:type="dxa"/>
          </w:tcPr>
          <w:p w14:paraId="08D5B4C9" w14:textId="77777777" w:rsidR="00D27E54" w:rsidRPr="00171844" w:rsidRDefault="00D27E54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777"/>
                <w:tab w:val="right" w:pos="1684"/>
              </w:tabs>
              <w:spacing w:line="240" w:lineRule="auto"/>
              <w:ind w:left="-129"/>
              <w:rPr>
                <w:rFonts w:asciiTheme="majorBidi" w:hAnsiTheme="majorBidi" w:cstheme="majorBidi"/>
                <w:sz w:val="30"/>
                <w:szCs w:val="30"/>
              </w:rPr>
            </w:pPr>
            <w:r w:rsidRPr="00171844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171844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="00171844" w:rsidRPr="00171844">
              <w:rPr>
                <w:rFonts w:asciiTheme="majorBidi" w:hAnsiTheme="majorBidi" w:cstheme="majorBidi"/>
                <w:sz w:val="30"/>
                <w:szCs w:val="30"/>
              </w:rPr>
              <w:t xml:space="preserve">3 - </w:t>
            </w:r>
            <w:r w:rsidRPr="00171844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450" w:type="dxa"/>
          </w:tcPr>
          <w:p w14:paraId="09854B8E" w14:textId="77777777" w:rsidR="00D27E54" w:rsidRPr="00C14593" w:rsidRDefault="00D27E54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14593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0D7F6D" w:rsidRPr="00C14593" w14:paraId="43461D4A" w14:textId="77777777" w:rsidTr="00E35024">
        <w:tc>
          <w:tcPr>
            <w:tcW w:w="4599" w:type="dxa"/>
          </w:tcPr>
          <w:p w14:paraId="57B354DD" w14:textId="77777777" w:rsidR="000D7F6D" w:rsidRPr="00171844" w:rsidRDefault="000D7F6D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71844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1900" w:type="dxa"/>
          </w:tcPr>
          <w:p w14:paraId="15CB8D10" w14:textId="77777777" w:rsidR="000D7F6D" w:rsidRPr="00171844" w:rsidRDefault="000D7F6D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777"/>
                <w:tab w:val="right" w:pos="1684"/>
              </w:tabs>
              <w:spacing w:line="240" w:lineRule="auto"/>
              <w:ind w:left="-129"/>
              <w:rPr>
                <w:rFonts w:asciiTheme="majorBidi" w:hAnsiTheme="majorBidi" w:cstheme="majorBidi"/>
                <w:sz w:val="30"/>
                <w:szCs w:val="30"/>
              </w:rPr>
            </w:pPr>
            <w:r w:rsidRPr="00171844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171844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="00171844" w:rsidRPr="00171844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450" w:type="dxa"/>
          </w:tcPr>
          <w:p w14:paraId="3CEF4C12" w14:textId="77777777" w:rsidR="000D7F6D" w:rsidRPr="00C14593" w:rsidRDefault="000D7F6D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14593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0D7F6D" w:rsidRPr="00C14593" w14:paraId="4680AA26" w14:textId="77777777" w:rsidTr="00E35024">
        <w:tc>
          <w:tcPr>
            <w:tcW w:w="4599" w:type="dxa"/>
          </w:tcPr>
          <w:p w14:paraId="73DE760C" w14:textId="77777777" w:rsidR="000D7F6D" w:rsidRPr="00171844" w:rsidRDefault="000D7F6D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71844">
              <w:rPr>
                <w:rFonts w:asciiTheme="majorBidi" w:hAnsiTheme="majorBidi" w:cstheme="majorBidi"/>
                <w:sz w:val="30"/>
                <w:szCs w:val="30"/>
                <w:cs/>
              </w:rPr>
              <w:t>อุปกรณ์คอมพิวเตอร์</w:t>
            </w:r>
          </w:p>
        </w:tc>
        <w:tc>
          <w:tcPr>
            <w:tcW w:w="1900" w:type="dxa"/>
          </w:tcPr>
          <w:p w14:paraId="3863A637" w14:textId="77777777" w:rsidR="000D7F6D" w:rsidRPr="00171844" w:rsidRDefault="00171844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777"/>
                <w:tab w:val="right" w:pos="1684"/>
              </w:tabs>
              <w:ind w:left="-129"/>
              <w:rPr>
                <w:rFonts w:asciiTheme="majorBidi" w:hAnsiTheme="majorBidi" w:cstheme="majorBidi"/>
                <w:sz w:val="30"/>
                <w:szCs w:val="30"/>
              </w:rPr>
            </w:pPr>
            <w:r w:rsidRPr="00171844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171844">
              <w:rPr>
                <w:rFonts w:asciiTheme="majorBidi" w:hAnsiTheme="majorBidi" w:cstheme="majorBidi"/>
                <w:sz w:val="30"/>
                <w:szCs w:val="30"/>
              </w:rPr>
              <w:tab/>
              <w:t>3 - 5</w:t>
            </w:r>
          </w:p>
        </w:tc>
        <w:tc>
          <w:tcPr>
            <w:tcW w:w="450" w:type="dxa"/>
          </w:tcPr>
          <w:p w14:paraId="61EC6F8F" w14:textId="77777777" w:rsidR="000D7F6D" w:rsidRPr="00C14593" w:rsidRDefault="00171844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14593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0D7F6D" w:rsidRPr="00C14593" w14:paraId="6AA66A41" w14:textId="77777777" w:rsidTr="00E35024">
        <w:tc>
          <w:tcPr>
            <w:tcW w:w="4599" w:type="dxa"/>
          </w:tcPr>
          <w:p w14:paraId="510C4E8B" w14:textId="77777777" w:rsidR="000D7F6D" w:rsidRPr="00171844" w:rsidRDefault="000D7F6D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71844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900" w:type="dxa"/>
          </w:tcPr>
          <w:p w14:paraId="602E030F" w14:textId="77777777" w:rsidR="000D7F6D" w:rsidRPr="00171844" w:rsidRDefault="00171844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777"/>
                <w:tab w:val="right" w:pos="1684"/>
              </w:tabs>
              <w:ind w:left="-129"/>
              <w:rPr>
                <w:rFonts w:asciiTheme="majorBidi" w:hAnsiTheme="majorBidi" w:cstheme="majorBidi"/>
                <w:sz w:val="30"/>
                <w:szCs w:val="30"/>
              </w:rPr>
            </w:pPr>
            <w:r w:rsidRPr="00171844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171844">
              <w:rPr>
                <w:rFonts w:asciiTheme="majorBidi" w:hAnsiTheme="majorBidi" w:cstheme="majorBidi"/>
                <w:sz w:val="30"/>
                <w:szCs w:val="30"/>
              </w:rPr>
              <w:tab/>
              <w:t>5</w:t>
            </w:r>
          </w:p>
        </w:tc>
        <w:tc>
          <w:tcPr>
            <w:tcW w:w="450" w:type="dxa"/>
          </w:tcPr>
          <w:p w14:paraId="60384B1C" w14:textId="77777777" w:rsidR="000D7F6D" w:rsidRPr="00C14593" w:rsidRDefault="00171844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14593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</w:tbl>
    <w:p w14:paraId="0D472DD6" w14:textId="77777777" w:rsidR="008F7463" w:rsidRPr="00AC347B" w:rsidRDefault="008F7463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4"/>
          <w:szCs w:val="24"/>
          <w:highlight w:val="lightGray"/>
          <w:shd w:val="clear" w:color="auto" w:fill="CCCCCC"/>
        </w:rPr>
      </w:pPr>
    </w:p>
    <w:p w14:paraId="7EB625A2" w14:textId="4DCB4FBD" w:rsidR="008F7463" w:rsidRPr="00C14593" w:rsidRDefault="008F7463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  <w:r w:rsidRPr="00C14593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8C5D2A">
        <w:rPr>
          <w:rFonts w:asciiTheme="majorBidi" w:hAnsiTheme="majorBidi" w:cstheme="majorBidi" w:hint="cs"/>
          <w:sz w:val="30"/>
          <w:szCs w:val="30"/>
          <w:cs/>
        </w:rPr>
        <w:t>และบริษัท</w:t>
      </w:r>
      <w:r w:rsidRPr="00C14593">
        <w:rPr>
          <w:rFonts w:asciiTheme="majorBidi" w:hAnsiTheme="majorBidi" w:cstheme="majorBidi"/>
          <w:sz w:val="30"/>
          <w:szCs w:val="30"/>
          <w:cs/>
        </w:rPr>
        <w:t>ไม่คิดค่าเสื่อมราคาสำหรับที่ดินและสินทรัพย์ที่อยู่ระหว่างการ</w:t>
      </w:r>
      <w:r w:rsidR="007B10FB" w:rsidRPr="00C14593">
        <w:rPr>
          <w:rFonts w:asciiTheme="majorBidi" w:hAnsiTheme="majorBidi" w:cstheme="majorBidi"/>
          <w:sz w:val="30"/>
          <w:szCs w:val="30"/>
          <w:cs/>
        </w:rPr>
        <w:t>ก่อสร้างและ</w:t>
      </w:r>
      <w:r w:rsidR="00813BAF" w:rsidRPr="00C14593">
        <w:rPr>
          <w:rFonts w:asciiTheme="majorBidi" w:hAnsiTheme="majorBidi" w:cstheme="majorBidi"/>
          <w:sz w:val="30"/>
          <w:szCs w:val="30"/>
          <w:cs/>
        </w:rPr>
        <w:t>ติดตั้ง</w:t>
      </w:r>
    </w:p>
    <w:p w14:paraId="2CCEAF37" w14:textId="77777777" w:rsidR="008F7463" w:rsidRPr="00AC347B" w:rsidRDefault="008F7463" w:rsidP="00344305">
      <w:pPr>
        <w:pStyle w:val="BodyText"/>
        <w:tabs>
          <w:tab w:val="clear" w:pos="454"/>
          <w:tab w:val="left" w:pos="540"/>
        </w:tabs>
        <w:spacing w:after="0"/>
        <w:ind w:left="547"/>
        <w:jc w:val="thaiDistribute"/>
        <w:rPr>
          <w:rFonts w:asciiTheme="majorBidi" w:hAnsiTheme="majorBidi" w:cstheme="majorBidi"/>
          <w:sz w:val="24"/>
          <w:szCs w:val="24"/>
        </w:rPr>
      </w:pPr>
    </w:p>
    <w:p w14:paraId="10249219" w14:textId="77777777" w:rsidR="008F7463" w:rsidRPr="00C14593" w:rsidRDefault="008F7463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14593">
        <w:rPr>
          <w:rFonts w:asciiTheme="majorBidi" w:hAnsiTheme="majorBidi" w:cstheme="majorBidi"/>
          <w:sz w:val="30"/>
          <w:szCs w:val="30"/>
          <w:cs/>
        </w:rPr>
        <w:t>วิธีการคิดค่าเสื่อมราคา อายุการให้ประโยชน์ของสินทรัพย์ และมูลค่าคงเหลือ ถูกทบทวนอย่างน้อยที่สุดทุกสิ้น  รอบปีบัญชี และปรับปรุงตามความเหมาะสม</w:t>
      </w:r>
    </w:p>
    <w:p w14:paraId="4DADA187" w14:textId="1C471D5B" w:rsidR="005E17B7" w:rsidRDefault="005E17B7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6F3DE7DA" w14:textId="34F47C79" w:rsidR="00B1713C" w:rsidRDefault="00B1713C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7AA535D6" w14:textId="77777777" w:rsidR="008C0B24" w:rsidRPr="00C14593" w:rsidRDefault="008C0B24" w:rsidP="00936CEA">
      <w:pPr>
        <w:pStyle w:val="BodyText2"/>
        <w:numPr>
          <w:ilvl w:val="1"/>
          <w:numId w:val="7"/>
        </w:numPr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C1459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สินทรัพย์ไม่มีตัวตน</w:t>
      </w:r>
    </w:p>
    <w:p w14:paraId="2F0F3ECA" w14:textId="77777777" w:rsidR="008C0B24" w:rsidRPr="00B5391E" w:rsidRDefault="008C0B24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76E8A285" w14:textId="5119F6C6" w:rsidR="008C0B24" w:rsidRPr="00C14593" w:rsidRDefault="008C0B24" w:rsidP="00344305">
      <w:pPr>
        <w:tabs>
          <w:tab w:val="clear" w:pos="454"/>
          <w:tab w:val="clear" w:pos="680"/>
          <w:tab w:val="clear" w:pos="907"/>
          <w:tab w:val="left" w:pos="426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C14593">
        <w:rPr>
          <w:rFonts w:asciiTheme="majorBidi" w:hAnsiTheme="majorBidi" w:cstheme="majorBidi"/>
          <w:sz w:val="30"/>
          <w:szCs w:val="30"/>
          <w:cs/>
        </w:rPr>
        <w:t>สินทรัพย์ไม่มีตัวตนที่กลุ่มบริษัท</w:t>
      </w:r>
      <w:r w:rsidR="008C5D2A">
        <w:rPr>
          <w:rFonts w:asciiTheme="majorBidi" w:hAnsiTheme="majorBidi" w:cstheme="majorBidi" w:hint="cs"/>
          <w:sz w:val="30"/>
          <w:szCs w:val="30"/>
          <w:cs/>
        </w:rPr>
        <w:t>และบริษัท</w:t>
      </w:r>
      <w:r w:rsidRPr="00C14593">
        <w:rPr>
          <w:rFonts w:asciiTheme="majorBidi" w:hAnsiTheme="majorBidi" w:cstheme="majorBidi"/>
          <w:sz w:val="30"/>
          <w:szCs w:val="30"/>
          <w:cs/>
        </w:rPr>
        <w:t xml:space="preserve">ซื้อมาและมีอายุการใช้งานจำกัด </w:t>
      </w:r>
      <w:r w:rsidR="008F7463" w:rsidRPr="00C14593">
        <w:rPr>
          <w:rFonts w:asciiTheme="majorBidi" w:hAnsiTheme="majorBidi" w:cstheme="majorBidi"/>
          <w:sz w:val="30"/>
          <w:szCs w:val="30"/>
          <w:cs/>
        </w:rPr>
        <w:t>วัดมูลค่าด้วยราคาทุนหักค่าตัดจำหน่ายสะสมและ</w:t>
      </w:r>
      <w:r w:rsidR="00643BDF">
        <w:rPr>
          <w:rFonts w:asciiTheme="majorBidi" w:hAnsiTheme="majorBidi" w:cstheme="majorBidi" w:hint="cs"/>
          <w:sz w:val="30"/>
          <w:szCs w:val="30"/>
          <w:cs/>
        </w:rPr>
        <w:t>ผล</w:t>
      </w:r>
      <w:r w:rsidRPr="00C14593">
        <w:rPr>
          <w:rFonts w:asciiTheme="majorBidi" w:hAnsiTheme="majorBidi" w:cstheme="majorBidi"/>
          <w:sz w:val="30"/>
          <w:szCs w:val="30"/>
          <w:cs/>
        </w:rPr>
        <w:t>ขาดทุนจากการด้อยค่า</w:t>
      </w:r>
      <w:r w:rsidR="00185171">
        <w:rPr>
          <w:rFonts w:asciiTheme="majorBidi" w:hAnsiTheme="majorBidi" w:cstheme="majorBidi" w:hint="cs"/>
          <w:sz w:val="30"/>
          <w:szCs w:val="30"/>
          <w:cs/>
        </w:rPr>
        <w:t>สะสม</w:t>
      </w:r>
    </w:p>
    <w:p w14:paraId="551977B6" w14:textId="77777777" w:rsidR="008C0B24" w:rsidRPr="00C14593" w:rsidRDefault="008C0B24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rPr>
          <w:rFonts w:asciiTheme="majorBidi" w:hAnsiTheme="majorBidi" w:cstheme="majorBidi"/>
          <w:i/>
          <w:iCs/>
          <w:sz w:val="30"/>
          <w:szCs w:val="30"/>
        </w:rPr>
      </w:pPr>
      <w:r w:rsidRPr="00C14593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รายจ่ายภายหลังการรับรู้รายการ</w:t>
      </w:r>
    </w:p>
    <w:p w14:paraId="4D127628" w14:textId="77777777" w:rsidR="008C0B24" w:rsidRPr="00AC347B" w:rsidRDefault="008C0B24" w:rsidP="0034430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584BABBB" w14:textId="77777777" w:rsidR="008C0B24" w:rsidRPr="00C14593" w:rsidRDefault="008C0B24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540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C14593">
        <w:rPr>
          <w:rFonts w:asciiTheme="majorBidi" w:eastAsia="Calibri" w:hAnsiTheme="majorBidi" w:cstheme="majorBidi"/>
          <w:sz w:val="30"/>
          <w:szCs w:val="30"/>
          <w:cs/>
        </w:rPr>
        <w:t>รายจ่ายภายหลังการรับรู้รายการจะรับรู้เป็นสินทรัพย์เมื่อก่อให้เกิดประโยชน์เชิงเศรษฐกิจในอนาคต  โดยรวมเป็นสินทรัพย์ที่สามารถระบุได้ที</w:t>
      </w:r>
      <w:r w:rsidR="008F7463" w:rsidRPr="00C14593">
        <w:rPr>
          <w:rFonts w:asciiTheme="majorBidi" w:eastAsia="Calibri" w:hAnsiTheme="majorBidi" w:cstheme="majorBidi"/>
          <w:sz w:val="30"/>
          <w:szCs w:val="30"/>
          <w:cs/>
        </w:rPr>
        <w:t>่เกี่ยวข้องนั้น  ค่าใช้จ่ายอื่น</w:t>
      </w:r>
      <w:r w:rsidRPr="00C14593">
        <w:rPr>
          <w:rFonts w:asciiTheme="majorBidi" w:eastAsia="Calibri" w:hAnsiTheme="majorBidi" w:cstheme="majorBidi"/>
          <w:sz w:val="30"/>
          <w:szCs w:val="30"/>
          <w:cs/>
        </w:rPr>
        <w:t>รับรู้ในกำไรหรือขาดทุนเมื่อเกิดขึ้น</w:t>
      </w:r>
    </w:p>
    <w:p w14:paraId="6A07FE8C" w14:textId="77777777" w:rsidR="00824D50" w:rsidRPr="00AC347B" w:rsidRDefault="00824D50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540"/>
        <w:jc w:val="thaiDistribute"/>
        <w:rPr>
          <w:rFonts w:asciiTheme="majorBidi" w:eastAsia="Calibri" w:hAnsiTheme="majorBidi" w:cstheme="majorBidi"/>
          <w:sz w:val="24"/>
          <w:szCs w:val="24"/>
        </w:rPr>
      </w:pPr>
    </w:p>
    <w:p w14:paraId="261A86AA" w14:textId="49E6DD58" w:rsidR="008C0B24" w:rsidRPr="00C14593" w:rsidRDefault="008C0B24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/>
          <w:i/>
          <w:iCs/>
          <w:sz w:val="30"/>
          <w:szCs w:val="30"/>
        </w:rPr>
      </w:pPr>
      <w:r w:rsidRPr="00C14593">
        <w:rPr>
          <w:rFonts w:asciiTheme="majorBidi" w:hAnsiTheme="majorBidi" w:cstheme="majorBidi"/>
          <w:i/>
          <w:iCs/>
          <w:sz w:val="30"/>
          <w:szCs w:val="30"/>
          <w:cs/>
        </w:rPr>
        <w:t>ค่าตัดจำหน่าย</w:t>
      </w:r>
    </w:p>
    <w:p w14:paraId="62ACF4DB" w14:textId="77777777" w:rsidR="008C0B24" w:rsidRPr="00AC347B" w:rsidRDefault="008C0B24" w:rsidP="00344305">
      <w:pPr>
        <w:tabs>
          <w:tab w:val="clear" w:pos="454"/>
          <w:tab w:val="clear" w:pos="680"/>
          <w:tab w:val="clear" w:pos="907"/>
          <w:tab w:val="left" w:pos="426"/>
          <w:tab w:val="left" w:pos="540"/>
        </w:tabs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50E7E3CF" w14:textId="77777777" w:rsidR="004C51B9" w:rsidRDefault="008C0B24" w:rsidP="00344305">
      <w:pPr>
        <w:tabs>
          <w:tab w:val="clear" w:pos="454"/>
          <w:tab w:val="clear" w:pos="680"/>
          <w:tab w:val="clear" w:pos="907"/>
          <w:tab w:val="left" w:pos="426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14593">
        <w:rPr>
          <w:rFonts w:asciiTheme="majorBidi" w:hAnsiTheme="majorBidi" w:cstheme="majorBidi"/>
          <w:sz w:val="30"/>
          <w:szCs w:val="30"/>
          <w:cs/>
        </w:rPr>
        <w:t>ค่าตัดจำหน่ายคำนวณจากราคาทุนของสินทรัพย์หรือจำนวนอื่นที่ใช้แทนราคาทุนหักด้วยมูลค่าคงเหลือ</w:t>
      </w:r>
      <w:r w:rsidR="004C51B9">
        <w:rPr>
          <w:rFonts w:asciiTheme="majorBidi" w:hAnsiTheme="majorBidi" w:cstheme="majorBidi"/>
          <w:sz w:val="30"/>
          <w:szCs w:val="30"/>
        </w:rPr>
        <w:t xml:space="preserve"> </w:t>
      </w:r>
    </w:p>
    <w:p w14:paraId="1530533E" w14:textId="77777777" w:rsidR="004C51B9" w:rsidRPr="00AC347B" w:rsidRDefault="004C51B9" w:rsidP="00344305">
      <w:pPr>
        <w:tabs>
          <w:tab w:val="clear" w:pos="454"/>
          <w:tab w:val="clear" w:pos="680"/>
          <w:tab w:val="clear" w:pos="907"/>
          <w:tab w:val="left" w:pos="426"/>
          <w:tab w:val="left" w:pos="540"/>
        </w:tabs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7D3D7196" w14:textId="6B1B664C" w:rsidR="008F7463" w:rsidRPr="00C14593" w:rsidRDefault="008C0B24" w:rsidP="00344305">
      <w:pPr>
        <w:tabs>
          <w:tab w:val="clear" w:pos="454"/>
          <w:tab w:val="clear" w:pos="680"/>
          <w:tab w:val="clear" w:pos="907"/>
          <w:tab w:val="left" w:pos="426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14593">
        <w:rPr>
          <w:rFonts w:asciiTheme="majorBidi" w:hAnsiTheme="majorBidi" w:cstheme="majorBidi"/>
          <w:sz w:val="30"/>
          <w:szCs w:val="30"/>
          <w:cs/>
        </w:rPr>
        <w:t>ค่าตัดจำหน่ายรับรู้ในกำไรหรือขาดทุนโดยวิธีเส้นตรงซึ่งโดยส่วนใหญ่จะสะท้อนรูปแบบที่คาดว่าจะได้รับประโยชน์เชิงเศรษฐกิจในอนาคตจากสินทรัพย์นั้นตามระยะเวลาที่คาดว่าจะได้รับประโยชน์จากสินทรัพย์ไม่มีตัวตน โดยเริ่มตัดจำหน่ายสินทรัพย์ไม่มีตัวตนเมื่อสินทรัพย์นั้นพร้อมที่จะให้ประโยชน์</w:t>
      </w:r>
    </w:p>
    <w:p w14:paraId="393B891E" w14:textId="77777777" w:rsidR="008F7463" w:rsidRPr="00AC347B" w:rsidRDefault="008F7463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3C082707" w14:textId="77777777" w:rsidR="008C0B24" w:rsidRPr="00C14593" w:rsidRDefault="008C0B24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14593">
        <w:rPr>
          <w:rFonts w:asciiTheme="majorBidi" w:hAnsiTheme="majorBidi" w:cstheme="majorBidi"/>
          <w:sz w:val="30"/>
          <w:szCs w:val="30"/>
          <w:cs/>
        </w:rPr>
        <w:t>ระยะเวลาที่คาดว่าจะได้รับประโยชน์สำหรับปีปัจจุบันและปีเปรียบเทียบแสดงได้ดังนี้</w:t>
      </w:r>
    </w:p>
    <w:p w14:paraId="1FCE1D4C" w14:textId="77777777" w:rsidR="008C0B24" w:rsidRPr="00AC347B" w:rsidRDefault="008C0B24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7480" w:type="dxa"/>
        <w:tblInd w:w="360" w:type="dxa"/>
        <w:tblLook w:val="0000" w:firstRow="0" w:lastRow="0" w:firstColumn="0" w:lastColumn="0" w:noHBand="0" w:noVBand="0"/>
      </w:tblPr>
      <w:tblGrid>
        <w:gridCol w:w="4680"/>
        <w:gridCol w:w="1900"/>
        <w:gridCol w:w="450"/>
        <w:gridCol w:w="450"/>
      </w:tblGrid>
      <w:tr w:rsidR="008C0B24" w:rsidRPr="00C14593" w14:paraId="4E059301" w14:textId="77777777" w:rsidTr="008C0B24">
        <w:tc>
          <w:tcPr>
            <w:tcW w:w="4680" w:type="dxa"/>
            <w:vAlign w:val="bottom"/>
          </w:tcPr>
          <w:p w14:paraId="4146B9B6" w14:textId="77777777" w:rsidR="008C0B24" w:rsidRPr="00C14593" w:rsidRDefault="008C0B24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C14593">
              <w:rPr>
                <w:rFonts w:asciiTheme="majorBidi" w:hAnsiTheme="majorBidi" w:cstheme="majorBidi"/>
                <w:sz w:val="30"/>
                <w:szCs w:val="30"/>
                <w:cs/>
              </w:rPr>
              <w:t>ค่าลิขสิทธิ์ซอฟต์แวร์</w:t>
            </w:r>
          </w:p>
        </w:tc>
        <w:tc>
          <w:tcPr>
            <w:tcW w:w="1900" w:type="dxa"/>
          </w:tcPr>
          <w:p w14:paraId="514F516F" w14:textId="77777777" w:rsidR="008C0B24" w:rsidRPr="00C14593" w:rsidRDefault="00AE5B12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9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3 - 10</w:t>
            </w:r>
          </w:p>
        </w:tc>
        <w:tc>
          <w:tcPr>
            <w:tcW w:w="450" w:type="dxa"/>
          </w:tcPr>
          <w:p w14:paraId="6AF3F2C0" w14:textId="77777777" w:rsidR="008C0B24" w:rsidRPr="00C14593" w:rsidRDefault="008C0B24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14593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450" w:type="dxa"/>
          </w:tcPr>
          <w:p w14:paraId="2BB4B161" w14:textId="77777777" w:rsidR="008C0B24" w:rsidRPr="00C14593" w:rsidRDefault="008C0B24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</w:tbl>
    <w:p w14:paraId="46E5731E" w14:textId="77777777" w:rsidR="008F7463" w:rsidRPr="00AC347B" w:rsidRDefault="008F7463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4"/>
          <w:szCs w:val="24"/>
        </w:rPr>
      </w:pPr>
    </w:p>
    <w:p w14:paraId="6B7E12FF" w14:textId="0CA3E29B" w:rsidR="008C0B24" w:rsidRPr="00C14593" w:rsidRDefault="008F7463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  <w:r w:rsidRPr="00C14593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07130C">
        <w:rPr>
          <w:rFonts w:asciiTheme="majorBidi" w:hAnsiTheme="majorBidi" w:cstheme="majorBidi" w:hint="cs"/>
          <w:sz w:val="30"/>
          <w:szCs w:val="30"/>
          <w:cs/>
        </w:rPr>
        <w:t>และบริษัท</w:t>
      </w:r>
      <w:r w:rsidRPr="00C14593">
        <w:rPr>
          <w:rFonts w:asciiTheme="majorBidi" w:hAnsiTheme="majorBidi" w:cstheme="majorBidi"/>
          <w:sz w:val="30"/>
          <w:szCs w:val="30"/>
          <w:cs/>
        </w:rPr>
        <w:t>ไม่คิดค่าตัดจำหน่ายสำหรับซอฟต์แวร์ที่อยู่ระหว่างการพัฒนา</w:t>
      </w:r>
    </w:p>
    <w:p w14:paraId="5EABBD51" w14:textId="77777777" w:rsidR="008F7463" w:rsidRPr="00AC347B" w:rsidRDefault="008F7463" w:rsidP="00344305">
      <w:pPr>
        <w:pStyle w:val="BodyText2"/>
        <w:ind w:left="518" w:firstLine="0"/>
        <w:jc w:val="thaiDistribute"/>
        <w:rPr>
          <w:rFonts w:asciiTheme="majorBidi" w:hAnsiTheme="majorBidi" w:cstheme="majorBidi"/>
          <w:sz w:val="24"/>
          <w:szCs w:val="24"/>
        </w:rPr>
      </w:pPr>
    </w:p>
    <w:p w14:paraId="7D8AAFDA" w14:textId="77777777" w:rsidR="008C0B24" w:rsidRPr="00C14593" w:rsidRDefault="008C0B24" w:rsidP="00344305">
      <w:pPr>
        <w:pStyle w:val="BodyText2"/>
        <w:ind w:left="518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C14593">
        <w:rPr>
          <w:rFonts w:asciiTheme="majorBidi" w:hAnsiTheme="majorBidi" w:cstheme="majorBidi"/>
          <w:sz w:val="30"/>
          <w:szCs w:val="30"/>
          <w:cs/>
        </w:rPr>
        <w:t>วิธีการตัดจำหน่าย  ระยะเวลาที่คาดว่าจะได้รับประโยชน์ และ มูลค่าคงเหลือ จะได้รับการทบทวนทุกสิ้นรอบปีบัญชีและปรับปรุงตามความเหมาะสม</w:t>
      </w:r>
    </w:p>
    <w:p w14:paraId="4C893FD2" w14:textId="77777777" w:rsidR="00A8721D" w:rsidRPr="00936CEA" w:rsidRDefault="00A8721D" w:rsidP="00936CEA">
      <w:pPr>
        <w:pStyle w:val="BodyText2"/>
        <w:ind w:left="518" w:firstLine="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3502AFB8" w14:textId="4353B45A" w:rsidR="00813540" w:rsidRPr="00813540" w:rsidRDefault="00813540" w:rsidP="00936CEA">
      <w:pPr>
        <w:pStyle w:val="BodyText2"/>
        <w:numPr>
          <w:ilvl w:val="1"/>
          <w:numId w:val="7"/>
        </w:numPr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936CEA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สัญญาเช่า</w:t>
      </w:r>
    </w:p>
    <w:p w14:paraId="4C77174A" w14:textId="6DB1D98F" w:rsidR="00813540" w:rsidRPr="00BC5A38" w:rsidRDefault="00813540" w:rsidP="00813540">
      <w:pPr>
        <w:pStyle w:val="BodyText2"/>
        <w:ind w:left="518" w:firstLine="0"/>
        <w:jc w:val="thaiDistribute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p w14:paraId="0B57FA0C" w14:textId="18880038" w:rsidR="00813540" w:rsidRPr="00BC5A38" w:rsidRDefault="00813540" w:rsidP="00813540">
      <w:pPr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BC5A38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นโยบายการบัญชีที่ถือปฏิบัติตั้งแต่วันที่ </w:t>
      </w:r>
      <w:r w:rsidRPr="00BC5A38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1 </w:t>
      </w:r>
      <w:r w:rsidRPr="00BC5A38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มกราคม </w:t>
      </w:r>
      <w:r w:rsidRPr="00BC5A38">
        <w:rPr>
          <w:rFonts w:asciiTheme="majorBidi" w:hAnsiTheme="majorBidi" w:cstheme="majorBidi"/>
          <w:b/>
          <w:bCs/>
          <w:i/>
          <w:iCs/>
          <w:sz w:val="30"/>
          <w:szCs w:val="30"/>
        </w:rPr>
        <w:t>2563</w:t>
      </w:r>
      <w:r w:rsidRPr="00BC5A38">
        <w:rPr>
          <w:rFonts w:asciiTheme="majorBidi" w:hAnsiTheme="majorBidi" w:cstheme="majorBidi"/>
          <w:b/>
          <w:color w:val="0000FF"/>
          <w:sz w:val="30"/>
          <w:szCs w:val="30"/>
        </w:rPr>
        <w:t xml:space="preserve"> </w:t>
      </w:r>
    </w:p>
    <w:p w14:paraId="49204DA4" w14:textId="77777777" w:rsidR="00813540" w:rsidRPr="001E33B8" w:rsidRDefault="00813540" w:rsidP="00813540">
      <w:pPr>
        <w:tabs>
          <w:tab w:val="clear" w:pos="680"/>
        </w:tabs>
        <w:ind w:left="540"/>
        <w:jc w:val="thaiDistribute"/>
        <w:rPr>
          <w:rFonts w:ascii="Angsana New" w:hAnsi="Angsana New"/>
          <w:sz w:val="24"/>
          <w:szCs w:val="24"/>
          <w:shd w:val="clear" w:color="auto" w:fill="CCCCCC"/>
        </w:rPr>
      </w:pPr>
    </w:p>
    <w:p w14:paraId="772FAE39" w14:textId="3B8B5BF5" w:rsidR="00BC5A38" w:rsidRPr="00B5391E" w:rsidRDefault="00813540" w:rsidP="00B5391E">
      <w:pPr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1E33B8">
        <w:rPr>
          <w:rFonts w:ascii="Angsana New" w:hAnsi="Angsana New"/>
          <w:sz w:val="30"/>
          <w:szCs w:val="30"/>
          <w:cs/>
        </w:rPr>
        <w:t>ณ วันเริ่มต้นของสัญญา กลุ่มบริษัท</w:t>
      </w:r>
      <w:r w:rsidR="0007130C">
        <w:rPr>
          <w:rFonts w:ascii="Angsana New" w:hAnsi="Angsana New" w:hint="cs"/>
          <w:sz w:val="30"/>
          <w:szCs w:val="30"/>
          <w:cs/>
        </w:rPr>
        <w:t>และบริษัท</w:t>
      </w:r>
      <w:r w:rsidRPr="001E33B8">
        <w:rPr>
          <w:rFonts w:ascii="Angsana New" w:hAnsi="Angsana New"/>
          <w:sz w:val="30"/>
          <w:szCs w:val="30"/>
          <w:cs/>
        </w:rPr>
        <w:t>จะประเมินว่าสัญญาเป็นสัญญาเช่าหรือประกอบด้วยสัญญาเช่าหรือไม่</w:t>
      </w:r>
      <w:r w:rsidRPr="001E33B8">
        <w:rPr>
          <w:rFonts w:ascii="Angsana New" w:hAnsi="Angsana New" w:hint="cs"/>
          <w:sz w:val="30"/>
          <w:szCs w:val="30"/>
          <w:cs/>
        </w:rPr>
        <w:t xml:space="preserve"> </w:t>
      </w:r>
      <w:r w:rsidRPr="001E33B8">
        <w:rPr>
          <w:rFonts w:ascii="Angsana New" w:hAnsi="Angsana New"/>
          <w:sz w:val="30"/>
          <w:szCs w:val="30"/>
          <w:cs/>
        </w:rPr>
        <w:t>กลุ่มบริษัท</w:t>
      </w:r>
      <w:r w:rsidR="00A07AA9">
        <w:rPr>
          <w:rFonts w:ascii="Angsana New" w:hAnsi="Angsana New" w:hint="cs"/>
          <w:sz w:val="30"/>
          <w:szCs w:val="30"/>
          <w:cs/>
        </w:rPr>
        <w:t>และบริษัท</w:t>
      </w:r>
      <w:r w:rsidRPr="001E33B8">
        <w:rPr>
          <w:rFonts w:ascii="Angsana New" w:hAnsi="Angsana New"/>
          <w:sz w:val="30"/>
          <w:szCs w:val="30"/>
          <w:cs/>
        </w:rPr>
        <w:t xml:space="preserve">นำคำนิยามของสัญญาเช่าตาม </w:t>
      </w:r>
      <w:r w:rsidRPr="001E33B8">
        <w:rPr>
          <w:rFonts w:ascii="Angsana New" w:hAnsi="Angsana New"/>
          <w:sz w:val="30"/>
          <w:szCs w:val="30"/>
        </w:rPr>
        <w:t>TFRS 16</w:t>
      </w:r>
      <w:r w:rsidRPr="001E33B8">
        <w:rPr>
          <w:rFonts w:ascii="Angsana New" w:hAnsi="Angsana New"/>
          <w:sz w:val="30"/>
          <w:szCs w:val="30"/>
          <w:cs/>
        </w:rPr>
        <w:t xml:space="preserve"> มาใช้ในการประเมินว่าสัญญานั้นให้สิทธิในการควบคุมการใช้สินทรัพย์ที่ระบุหรือไม่</w:t>
      </w:r>
    </w:p>
    <w:p w14:paraId="1737FB9E" w14:textId="77777777" w:rsidR="00813540" w:rsidRPr="001E33B8" w:rsidRDefault="00813540" w:rsidP="00D52F41">
      <w:pPr>
        <w:jc w:val="thaiDistribute"/>
        <w:rPr>
          <w:rFonts w:ascii="Angsana New" w:hAnsi="Angsana New"/>
          <w:sz w:val="24"/>
          <w:szCs w:val="24"/>
        </w:rPr>
      </w:pPr>
    </w:p>
    <w:p w14:paraId="59BCA740" w14:textId="6C538C0F" w:rsidR="00813540" w:rsidRPr="001E33B8" w:rsidRDefault="00813540" w:rsidP="00813540">
      <w:pPr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1E33B8">
        <w:rPr>
          <w:rFonts w:ascii="Angsana New" w:hAnsi="Angsana New"/>
          <w:spacing w:val="-4"/>
          <w:sz w:val="30"/>
          <w:szCs w:val="30"/>
          <w:cs/>
        </w:rPr>
        <w:t>ณ วันที่สัญญาเช่าเริ่มมีผลหรือวันที่มีการเปลี่ยนแปลงสัญญาเช่า สัญญาที่มีส่วนประกอบที่เป็นสัญญาเช่า กลุ่ม</w:t>
      </w:r>
      <w:r w:rsidRPr="001E33B8">
        <w:rPr>
          <w:rFonts w:ascii="Angsana New" w:hAnsi="Angsana New"/>
          <w:sz w:val="30"/>
          <w:szCs w:val="30"/>
          <w:cs/>
        </w:rPr>
        <w:t>บริษัท</w:t>
      </w:r>
      <w:r w:rsidR="00BC5A38" w:rsidRPr="001E33B8">
        <w:rPr>
          <w:rFonts w:ascii="Angsana New" w:hAnsi="Angsana New"/>
          <w:sz w:val="30"/>
          <w:szCs w:val="30"/>
          <w:shd w:val="clear" w:color="auto" w:fill="CCCCCC"/>
        </w:rPr>
        <w:br/>
      </w:r>
      <w:r w:rsidR="00A07AA9">
        <w:rPr>
          <w:rFonts w:ascii="Angsana New" w:hAnsi="Angsana New" w:hint="cs"/>
          <w:sz w:val="30"/>
          <w:szCs w:val="30"/>
          <w:cs/>
        </w:rPr>
        <w:t>และบริษัท</w:t>
      </w:r>
      <w:r w:rsidRPr="001E33B8">
        <w:rPr>
          <w:rFonts w:ascii="Angsana New" w:hAnsi="Angsana New"/>
          <w:sz w:val="30"/>
          <w:szCs w:val="30"/>
          <w:cs/>
        </w:rPr>
        <w:t xml:space="preserve">เลือกที่จะไม่แยกส่วนประกอบที่ไม่เป็นการเช่าและรับรู้สัญญาเช่าและส่วนประกอบที่ไม่เป็นการเช่าเป็นสัญญาเช่าเพียงอย่างเดียว </w:t>
      </w:r>
    </w:p>
    <w:p w14:paraId="35692DB3" w14:textId="77777777" w:rsidR="00813540" w:rsidRPr="001E33B8" w:rsidRDefault="00813540" w:rsidP="008135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59" w:lineRule="auto"/>
        <w:rPr>
          <w:rFonts w:asciiTheme="majorBidi" w:hAnsiTheme="majorBidi" w:cstheme="majorBidi"/>
          <w:b/>
          <w:i/>
          <w:iCs/>
          <w:sz w:val="24"/>
          <w:szCs w:val="24"/>
          <w:cs/>
        </w:rPr>
      </w:pPr>
    </w:p>
    <w:p w14:paraId="188813F8" w14:textId="5C311548" w:rsidR="00BC5A38" w:rsidRPr="001E33B8" w:rsidRDefault="00813540" w:rsidP="00D52F41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color w:val="0000FF"/>
          <w:sz w:val="30"/>
          <w:szCs w:val="30"/>
        </w:rPr>
      </w:pPr>
      <w:r w:rsidRPr="001E33B8">
        <w:rPr>
          <w:rFonts w:asciiTheme="majorBidi" w:hAnsiTheme="majorBidi" w:cstheme="majorBidi"/>
          <w:sz w:val="30"/>
          <w:szCs w:val="30"/>
          <w:cs/>
        </w:rPr>
        <w:lastRenderedPageBreak/>
        <w:t>กลุ่มบริษัท</w:t>
      </w:r>
      <w:r w:rsidR="00A07AA9">
        <w:rPr>
          <w:rFonts w:ascii="Angsana New" w:hAnsi="Angsana New" w:hint="cs"/>
          <w:sz w:val="30"/>
          <w:szCs w:val="30"/>
          <w:cs/>
        </w:rPr>
        <w:t>และบริษัท</w:t>
      </w:r>
      <w:r w:rsidRPr="001E33B8">
        <w:rPr>
          <w:rFonts w:asciiTheme="majorBidi" w:hAnsiTheme="majorBidi" w:cstheme="majorBidi"/>
          <w:b/>
          <w:sz w:val="30"/>
          <w:szCs w:val="30"/>
          <w:cs/>
        </w:rPr>
        <w:t xml:space="preserve">รับรู้สินทรัพย์สิทธิการใช้และหนี้สินตามสัญญาเช่า ณ วันที่สัญญาเช่าเริ่มมีผล </w:t>
      </w:r>
      <w:r w:rsidRPr="001E33B8">
        <w:rPr>
          <w:rFonts w:asciiTheme="majorBidi" w:hAnsiTheme="majorBidi" w:cstheme="majorBidi"/>
          <w:sz w:val="30"/>
          <w:szCs w:val="30"/>
          <w:cs/>
        </w:rPr>
        <w:t>ยกเว้นสัญญาเช่า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</w:t>
      </w:r>
    </w:p>
    <w:p w14:paraId="4A4A96EF" w14:textId="77777777" w:rsidR="00BC5A38" w:rsidRPr="001E33B8" w:rsidRDefault="00BC5A38" w:rsidP="00813540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412F5FB3" w14:textId="620A527B" w:rsidR="00813540" w:rsidRPr="001E33B8" w:rsidRDefault="00813540" w:rsidP="00813540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color w:val="0000FF"/>
          <w:sz w:val="30"/>
          <w:szCs w:val="30"/>
        </w:rPr>
      </w:pPr>
      <w:r w:rsidRPr="001E33B8">
        <w:rPr>
          <w:rFonts w:asciiTheme="majorBidi" w:hAnsiTheme="majorBidi" w:cstheme="majorBidi"/>
          <w:b/>
          <w:sz w:val="30"/>
          <w:szCs w:val="30"/>
          <w:cs/>
        </w:rPr>
        <w:t>สินทรัพย์สิทธิการใช้วัดมูลค่าด้วยราคาทุนหักค่าเสื่อมราคาสะสมและผลขาดทุนจากการด้อยค่า และปรับปรุงเมื่อมีการวัดมูลค่าใหม่ของหนี้สินตามสัญญาเช่า ต้นทุนของสินทรัพย์สิทธิการใช้ประกอบด้วยจำนวนเงินที่รับรู้เมื่อเริ่มแรกของหนี้สินตามสัญญาเช่าปรับปรุงด้วยจำนวนเงินที่จ่ายชำระตามสัญญาเช่า ณ วันที่สัญญาเช่าเริ่มมีผลหรือก่อนวันที่สัญญาเริ่มมีผลรวมกับต้นทุนทางตรงเริ่มแรกและประมาณการต้นทุนในการบูรณะ</w:t>
      </w:r>
      <w:r w:rsidRPr="001E33B8">
        <w:rPr>
          <w:rFonts w:asciiTheme="majorBidi" w:hAnsiTheme="majorBidi" w:cstheme="majorBidi" w:hint="cs"/>
          <w:b/>
          <w:sz w:val="30"/>
          <w:szCs w:val="30"/>
          <w:cs/>
        </w:rPr>
        <w:t>และ</w:t>
      </w:r>
      <w:r w:rsidRPr="001E33B8">
        <w:rPr>
          <w:rFonts w:asciiTheme="majorBidi" w:hAnsiTheme="majorBidi" w:cstheme="majorBidi"/>
          <w:b/>
          <w:sz w:val="30"/>
          <w:szCs w:val="30"/>
          <w:cs/>
        </w:rPr>
        <w:t>สุทธิจากสิ่งจูงใจในสัญญาเช่าที่ได้รับค่าเสื่อมราคารับรู้ในกำไรหรือขาดทุนด้วยวิธีเส้นตรงนับจากวันที่สัญญาเช่าเริ่มมีผลจนถึงวันสิ้นสุดของอายุสัญญาเช่าเว้นแต่สัญญาเช่าดังกล่าวมีการโอนกรรมสิทธิ</w:t>
      </w:r>
      <w:r w:rsidRPr="001E33B8">
        <w:rPr>
          <w:rFonts w:asciiTheme="majorBidi" w:hAnsiTheme="majorBidi" w:cstheme="majorBidi" w:hint="cs"/>
          <w:b/>
          <w:sz w:val="30"/>
          <w:szCs w:val="30"/>
          <w:cs/>
        </w:rPr>
        <w:t>์</w:t>
      </w:r>
      <w:r w:rsidRPr="001E33B8">
        <w:rPr>
          <w:rFonts w:asciiTheme="majorBidi" w:hAnsiTheme="majorBidi" w:cstheme="majorBidi"/>
          <w:b/>
          <w:sz w:val="30"/>
          <w:szCs w:val="30"/>
          <w:cs/>
        </w:rPr>
        <w:t>ในสินทรัพย์ที่เช่าให้กับ</w:t>
      </w:r>
      <w:r w:rsidRPr="001E33B8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A07AA9">
        <w:rPr>
          <w:rFonts w:ascii="Angsana New" w:hAnsi="Angsana New" w:hint="cs"/>
          <w:sz w:val="30"/>
          <w:szCs w:val="30"/>
          <w:cs/>
        </w:rPr>
        <w:t>และบริษัท</w:t>
      </w:r>
      <w:r w:rsidRPr="001E33B8">
        <w:rPr>
          <w:rFonts w:asciiTheme="majorBidi" w:hAnsiTheme="majorBidi" w:cstheme="majorBidi"/>
          <w:b/>
          <w:sz w:val="30"/>
          <w:szCs w:val="30"/>
          <w:cs/>
        </w:rPr>
        <w:t>เมื่อสิ้นสุดสัญญาเช่า หรือต้นทุนของสินทรัพย์สิทธิการใช้สะท้อนว่า</w:t>
      </w:r>
      <w:r w:rsidRPr="001E33B8">
        <w:rPr>
          <w:rFonts w:asciiTheme="majorBidi" w:hAnsiTheme="majorBidi" w:cstheme="majorBidi"/>
          <w:sz w:val="30"/>
          <w:szCs w:val="30"/>
          <w:cs/>
        </w:rPr>
        <w:t>กลุ่มบริษั</w:t>
      </w:r>
      <w:r w:rsidR="00973DA2" w:rsidRPr="001E33B8">
        <w:rPr>
          <w:rFonts w:asciiTheme="majorBidi" w:hAnsiTheme="majorBidi" w:cstheme="majorBidi" w:hint="cs"/>
          <w:sz w:val="30"/>
          <w:szCs w:val="30"/>
          <w:cs/>
        </w:rPr>
        <w:t>ท</w:t>
      </w:r>
      <w:r w:rsidRPr="001E33B8">
        <w:rPr>
          <w:rFonts w:asciiTheme="majorBidi" w:hAnsiTheme="majorBidi" w:cstheme="majorBidi"/>
          <w:b/>
          <w:sz w:val="30"/>
          <w:szCs w:val="30"/>
          <w:cs/>
        </w:rPr>
        <w:t>จะมีการใช้สิทธิในการซื้อสินทรัพย์ ในกรณีนี้สินทรัพย์สิทธิการใช้จะบันทึกค่าเสื่อมราคาตลอดอายุการใช้ประโยชน์ของสินทรัพย์ที่เช่า</w:t>
      </w:r>
      <w:r w:rsidRPr="001E33B8">
        <w:rPr>
          <w:rFonts w:asciiTheme="majorBidi" w:hAnsiTheme="majorBidi" w:cstheme="majorBidi" w:hint="cs"/>
          <w:b/>
          <w:sz w:val="30"/>
          <w:szCs w:val="30"/>
          <w:cs/>
        </w:rPr>
        <w:t xml:space="preserve"> ซึ่ง</w:t>
      </w:r>
      <w:r w:rsidRPr="001E33B8">
        <w:rPr>
          <w:rFonts w:asciiTheme="majorBidi" w:hAnsiTheme="majorBidi" w:cstheme="majorBidi"/>
          <w:b/>
          <w:sz w:val="30"/>
          <w:szCs w:val="30"/>
          <w:cs/>
        </w:rPr>
        <w:t>กำหนดตามเกณฑ์เดียวกันกับสินทรัพย์และอุปกรณ์ที่เกี่ยวข้อง</w:t>
      </w:r>
    </w:p>
    <w:p w14:paraId="51773231" w14:textId="77777777" w:rsidR="00813540" w:rsidRPr="001E33B8" w:rsidRDefault="00813540" w:rsidP="00813540">
      <w:pPr>
        <w:tabs>
          <w:tab w:val="clear" w:pos="680"/>
          <w:tab w:val="clear" w:pos="907"/>
          <w:tab w:val="clear" w:pos="1871"/>
          <w:tab w:val="left" w:pos="1890"/>
        </w:tabs>
        <w:jc w:val="thaiDistribute"/>
        <w:rPr>
          <w:rFonts w:asciiTheme="majorBidi" w:hAnsiTheme="majorBidi" w:cstheme="majorBidi"/>
          <w:b/>
          <w:color w:val="0000FF"/>
          <w:sz w:val="30"/>
          <w:szCs w:val="30"/>
        </w:rPr>
      </w:pPr>
    </w:p>
    <w:p w14:paraId="64CD5C50" w14:textId="5A5673A4" w:rsidR="00813540" w:rsidRPr="001E33B8" w:rsidRDefault="00813540" w:rsidP="00813540">
      <w:pPr>
        <w:pStyle w:val="ListParagraph"/>
        <w:tabs>
          <w:tab w:val="clear" w:pos="680"/>
          <w:tab w:val="clear" w:pos="907"/>
          <w:tab w:val="clear" w:pos="1871"/>
          <w:tab w:val="left" w:pos="1890"/>
        </w:tabs>
        <w:ind w:left="540"/>
        <w:jc w:val="thaiDistribute"/>
        <w:rPr>
          <w:rFonts w:asciiTheme="majorBidi" w:hAnsiTheme="majorBidi" w:cstheme="majorBidi"/>
          <w:b/>
          <w:color w:val="0000FF"/>
          <w:sz w:val="30"/>
          <w:szCs w:val="30"/>
        </w:rPr>
      </w:pPr>
      <w:r w:rsidRPr="001E33B8">
        <w:rPr>
          <w:rFonts w:asciiTheme="majorBidi" w:hAnsiTheme="majorBidi" w:cstheme="majorBidi"/>
          <w:b/>
          <w:sz w:val="30"/>
          <w:szCs w:val="30"/>
          <w:cs/>
        </w:rPr>
        <w:t>หนี้สินตามสัญญาเช่าวัดมูลค่าเมื่อเริ่มแรกด้วยมูลค่าปัจจุบันของ</w:t>
      </w:r>
      <w:r w:rsidRPr="001E33B8">
        <w:rPr>
          <w:rFonts w:asciiTheme="majorBidi" w:hAnsiTheme="majorBidi" w:cstheme="majorBidi" w:hint="cs"/>
          <w:b/>
          <w:sz w:val="30"/>
          <w:szCs w:val="30"/>
          <w:cs/>
        </w:rPr>
        <w:t>ค่า</w:t>
      </w:r>
      <w:r w:rsidRPr="001E33B8">
        <w:rPr>
          <w:rFonts w:asciiTheme="majorBidi" w:hAnsiTheme="majorBidi" w:cstheme="majorBidi"/>
          <w:b/>
          <w:sz w:val="30"/>
          <w:szCs w:val="30"/>
          <w:cs/>
        </w:rPr>
        <w:t>เช่าที่ยังไม่ได้จ่ายชำระ ณ วันที่สัญญาเช่าเริ่มมีผล คิดลดด้วย</w:t>
      </w:r>
      <w:r w:rsidRPr="001E33B8">
        <w:rPr>
          <w:rFonts w:asciiTheme="majorBidi" w:hAnsiTheme="majorBidi" w:cstheme="majorBidi"/>
          <w:sz w:val="30"/>
          <w:szCs w:val="30"/>
          <w:cs/>
        </w:rPr>
        <w:t>อัตราดอกเบี้ยตามนัยของสัญญาเช่า เว้นแต่อัตรานั้นไม่สามารถกำหนดได้</w:t>
      </w:r>
      <w:r w:rsidRPr="001E33B8">
        <w:rPr>
          <w:rFonts w:asciiTheme="majorBidi" w:hAnsiTheme="majorBidi" w:cstheme="majorBidi"/>
          <w:sz w:val="30"/>
          <w:szCs w:val="30"/>
        </w:rPr>
        <w:t xml:space="preserve"> </w:t>
      </w:r>
      <w:r w:rsidRPr="001E33B8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1E33B8">
        <w:rPr>
          <w:rFonts w:asciiTheme="majorBidi" w:hAnsiTheme="majorBidi" w:cstheme="majorBidi"/>
          <w:b/>
          <w:sz w:val="30"/>
          <w:szCs w:val="30"/>
          <w:cs/>
        </w:rPr>
        <w:t>ใช้อัตราดอกเบี้ยเงินกู้ยืมส่วนเพิ่มของ</w:t>
      </w:r>
      <w:r w:rsidRPr="001E33B8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1E33B8">
        <w:rPr>
          <w:rFonts w:asciiTheme="majorBidi" w:hAnsiTheme="majorBidi" w:cstheme="majorBidi"/>
          <w:b/>
          <w:sz w:val="30"/>
          <w:szCs w:val="30"/>
          <w:cs/>
        </w:rPr>
        <w:t xml:space="preserve"> </w:t>
      </w:r>
      <w:r w:rsidRPr="001E33B8">
        <w:rPr>
          <w:rFonts w:asciiTheme="majorBidi" w:hAnsiTheme="majorBidi" w:cstheme="majorBidi" w:hint="cs"/>
          <w:b/>
          <w:sz w:val="30"/>
          <w:szCs w:val="30"/>
          <w:cs/>
        </w:rPr>
        <w:t>ค่าเช่ารวมถึงค่าเช่า</w:t>
      </w:r>
      <w:r w:rsidRPr="001E33B8">
        <w:rPr>
          <w:rFonts w:asciiTheme="majorBidi" w:hAnsiTheme="majorBidi" w:cstheme="majorBidi"/>
          <w:b/>
          <w:sz w:val="30"/>
          <w:szCs w:val="30"/>
          <w:cs/>
        </w:rPr>
        <w:t>คงที่หักสิ่งจูงใจตามสัญญาเช่าค้างรับ</w:t>
      </w:r>
      <w:r w:rsidR="00182E55" w:rsidRPr="001E33B8">
        <w:rPr>
          <w:rFonts w:asciiTheme="majorBidi" w:hAnsiTheme="majorBidi" w:cstheme="majorBidi" w:hint="cs"/>
          <w:b/>
          <w:sz w:val="30"/>
          <w:szCs w:val="30"/>
          <w:cs/>
        </w:rPr>
        <w:t xml:space="preserve"> </w:t>
      </w:r>
      <w:r w:rsidRPr="001E33B8">
        <w:rPr>
          <w:rFonts w:asciiTheme="majorBidi" w:hAnsiTheme="majorBidi" w:cstheme="majorBidi"/>
          <w:b/>
          <w:sz w:val="30"/>
          <w:szCs w:val="30"/>
          <w:cs/>
        </w:rPr>
        <w:t>จำนวนเงิน</w:t>
      </w:r>
      <w:r w:rsidRPr="001E33B8">
        <w:rPr>
          <w:rFonts w:asciiTheme="majorBidi" w:hAnsiTheme="majorBidi" w:cstheme="majorBidi" w:hint="cs"/>
          <w:b/>
          <w:sz w:val="30"/>
          <w:szCs w:val="30"/>
          <w:cs/>
        </w:rPr>
        <w:t>ที่ต้องจ่าย</w:t>
      </w:r>
      <w:r w:rsidRPr="001E33B8">
        <w:rPr>
          <w:rFonts w:asciiTheme="majorBidi" w:hAnsiTheme="majorBidi" w:cstheme="majorBidi"/>
          <w:b/>
          <w:sz w:val="30"/>
          <w:szCs w:val="30"/>
          <w:cs/>
        </w:rPr>
        <w:t>ตาม</w:t>
      </w:r>
      <w:r w:rsidRPr="001E33B8">
        <w:rPr>
          <w:rFonts w:asciiTheme="majorBidi" w:hAnsiTheme="majorBidi" w:cstheme="majorBidi" w:hint="cs"/>
          <w:b/>
          <w:sz w:val="30"/>
          <w:szCs w:val="30"/>
          <w:cs/>
        </w:rPr>
        <w:t xml:space="preserve"> </w:t>
      </w:r>
      <w:r w:rsidRPr="001E33B8">
        <w:rPr>
          <w:rFonts w:asciiTheme="majorBidi" w:hAnsiTheme="majorBidi" w:cstheme="majorBidi"/>
          <w:b/>
          <w:sz w:val="30"/>
          <w:szCs w:val="30"/>
          <w:cs/>
        </w:rPr>
        <w:t>สิทธิเลือกซื้อ สิทธิเลือกในการขยายอายุสัญญาเช่าหรือสิทธิเลือกในการยกเลิกสัญญาเช่า</w:t>
      </w:r>
      <w:r w:rsidR="00182E55" w:rsidRPr="001E33B8">
        <w:rPr>
          <w:rFonts w:asciiTheme="majorBidi" w:hAnsiTheme="majorBidi" w:cstheme="majorBidi" w:hint="cs"/>
          <w:b/>
          <w:sz w:val="30"/>
          <w:szCs w:val="30"/>
          <w:cs/>
        </w:rPr>
        <w:t xml:space="preserve"> </w:t>
      </w:r>
      <w:r w:rsidRPr="001E33B8">
        <w:rPr>
          <w:rFonts w:asciiTheme="majorBidi" w:hAnsiTheme="majorBidi" w:cstheme="majorBidi"/>
          <w:b/>
          <w:sz w:val="30"/>
          <w:szCs w:val="30"/>
          <w:cs/>
        </w:rPr>
        <w:t>หาก</w:t>
      </w:r>
      <w:r w:rsidRPr="001E33B8">
        <w:rPr>
          <w:rFonts w:asciiTheme="majorBidi" w:hAnsiTheme="majorBidi" w:cstheme="majorBidi"/>
          <w:sz w:val="30"/>
          <w:szCs w:val="30"/>
          <w:cs/>
        </w:rPr>
        <w:t>กลุ่มบริษั</w:t>
      </w:r>
      <w:r w:rsidR="00D806A2" w:rsidRPr="001E33B8">
        <w:rPr>
          <w:rFonts w:asciiTheme="majorBidi" w:hAnsiTheme="majorBidi" w:cstheme="majorBidi" w:hint="cs"/>
          <w:sz w:val="30"/>
          <w:szCs w:val="30"/>
          <w:cs/>
        </w:rPr>
        <w:t>ท</w:t>
      </w:r>
      <w:r w:rsidRPr="001E33B8">
        <w:rPr>
          <w:rFonts w:asciiTheme="majorBidi" w:hAnsiTheme="majorBidi" w:cstheme="majorBidi"/>
          <w:b/>
          <w:sz w:val="30"/>
          <w:szCs w:val="30"/>
          <w:cs/>
        </w:rPr>
        <w:t xml:space="preserve">มีความแน่นอนอย่างสมเหตุสมผลที่จะใช้สิทธิ </w:t>
      </w:r>
    </w:p>
    <w:p w14:paraId="355B5316" w14:textId="6B2D14E4" w:rsidR="00813540" w:rsidRPr="001E33B8" w:rsidRDefault="00813540" w:rsidP="00813540">
      <w:pPr>
        <w:tabs>
          <w:tab w:val="clear" w:pos="680"/>
          <w:tab w:val="clear" w:pos="907"/>
          <w:tab w:val="clear" w:pos="1871"/>
          <w:tab w:val="left" w:pos="1890"/>
        </w:tabs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0B8F4DA9" w14:textId="410B2508" w:rsidR="00813540" w:rsidRPr="001E33B8" w:rsidRDefault="00813540" w:rsidP="00813540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1E33B8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A07AA9">
        <w:rPr>
          <w:rFonts w:ascii="Angsana New" w:hAnsi="Angsana New" w:hint="cs"/>
          <w:sz w:val="30"/>
          <w:szCs w:val="30"/>
          <w:cs/>
        </w:rPr>
        <w:t>และบริษัท</w:t>
      </w:r>
      <w:r w:rsidRPr="001E33B8">
        <w:rPr>
          <w:rFonts w:asciiTheme="majorBidi" w:hAnsiTheme="majorBidi" w:cstheme="majorBidi"/>
          <w:b/>
          <w:sz w:val="30"/>
          <w:szCs w:val="30"/>
          <w:cs/>
        </w:rPr>
        <w:t>กำหนดอัตราดอกเบี้ยเงินกู้ยืมส่วนเพิ่มโดยนำอัตราดอกเบี้ยจากแหล่งข้อมูลทางการเงินภายนอกหลายแห่งและได้ปรับปรุงบางส่วนเพื่อให้สะท้อนระยะเวลาของสัญญาเช่าและลักษณะของสินทรัพย์ที่เช่า</w:t>
      </w:r>
    </w:p>
    <w:p w14:paraId="13A2F7A2" w14:textId="77777777" w:rsidR="00813540" w:rsidRPr="001E33B8" w:rsidRDefault="00813540" w:rsidP="00813540">
      <w:pPr>
        <w:tabs>
          <w:tab w:val="clear" w:pos="680"/>
          <w:tab w:val="clear" w:pos="907"/>
          <w:tab w:val="clear" w:pos="1871"/>
          <w:tab w:val="left" w:pos="1890"/>
        </w:tabs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6E02ADE8" w14:textId="67DDBC21" w:rsidR="00813540" w:rsidRDefault="00813540" w:rsidP="00813540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1E33B8">
        <w:rPr>
          <w:rFonts w:asciiTheme="majorBidi" w:hAnsiTheme="majorBidi" w:cstheme="majorBidi" w:hint="cs"/>
          <w:b/>
          <w:sz w:val="30"/>
          <w:szCs w:val="30"/>
          <w:cs/>
        </w:rPr>
        <w:t>หนี้สินตามสัญญาเช่าวัดมูลค่าด้วยวิธีราคาทุนตัดจำหน่ายตามอัตราดอกเบี้ยที่แท้จริง และ</w:t>
      </w:r>
      <w:r w:rsidRPr="001E33B8">
        <w:rPr>
          <w:rFonts w:asciiTheme="majorBidi" w:hAnsiTheme="majorBidi" w:cstheme="majorBidi"/>
          <w:b/>
          <w:sz w:val="30"/>
          <w:szCs w:val="30"/>
          <w:cs/>
        </w:rPr>
        <w:t>หนี้สินตามสัญญาเช่า</w:t>
      </w:r>
      <w:r w:rsidRPr="001E33B8">
        <w:rPr>
          <w:rFonts w:asciiTheme="majorBidi" w:hAnsiTheme="majorBidi" w:cstheme="majorBidi" w:hint="cs"/>
          <w:b/>
          <w:sz w:val="30"/>
          <w:szCs w:val="30"/>
          <w:cs/>
        </w:rPr>
        <w:t xml:space="preserve">จะถูก          </w:t>
      </w:r>
      <w:r w:rsidRPr="001E33B8">
        <w:rPr>
          <w:rFonts w:asciiTheme="majorBidi" w:hAnsiTheme="majorBidi" w:cstheme="majorBidi"/>
          <w:b/>
          <w:sz w:val="30"/>
          <w:szCs w:val="30"/>
          <w:cs/>
        </w:rPr>
        <w:t>วัดมูลค่าใหม่เมื่อมีการเปลี่ยนแปลงอายุสัญญาเช่า การเปลี่ยนแปลง</w:t>
      </w:r>
      <w:r w:rsidRPr="001E33B8">
        <w:rPr>
          <w:rFonts w:asciiTheme="majorBidi" w:hAnsiTheme="majorBidi" w:cstheme="majorBidi" w:hint="cs"/>
          <w:b/>
          <w:sz w:val="30"/>
          <w:szCs w:val="30"/>
          <w:cs/>
        </w:rPr>
        <w:t xml:space="preserve"> ค่า</w:t>
      </w:r>
      <w:r w:rsidRPr="001E33B8">
        <w:rPr>
          <w:rFonts w:asciiTheme="majorBidi" w:hAnsiTheme="majorBidi" w:cstheme="majorBidi"/>
          <w:b/>
          <w:sz w:val="30"/>
          <w:szCs w:val="30"/>
          <w:cs/>
        </w:rPr>
        <w:t>เช่า การเปลี่ยนแปลงประมาณการจำนวนเงินที่คาดว่าต้องจ่ายภายใต้การรับประกันมูลค่าคงเหลือ หรือการเปลี่ยนแปลงการประเมิน</w:t>
      </w:r>
      <w:r w:rsidRPr="001E33B8">
        <w:rPr>
          <w:rFonts w:asciiTheme="majorBidi" w:hAnsiTheme="majorBidi" w:cstheme="majorBidi" w:hint="cs"/>
          <w:b/>
          <w:sz w:val="30"/>
          <w:szCs w:val="30"/>
          <w:cs/>
        </w:rPr>
        <w:t>การใช้</w:t>
      </w:r>
      <w:r w:rsidRPr="001E33B8">
        <w:rPr>
          <w:rFonts w:asciiTheme="majorBidi" w:hAnsiTheme="majorBidi" w:cstheme="majorBidi"/>
          <w:b/>
          <w:sz w:val="30"/>
          <w:szCs w:val="30"/>
          <w:cs/>
        </w:rPr>
        <w:t>สิทธิเลือกซื้อ สิทธิเลือกในการขยายอายุสัญญาเช่าหรือสิทธิเลือกในการยกเลิกสัญญาเช่า เมื่อมีการวัดมูลค่าหนี้สินตามสัญญาเช่าใหม่ จะปรับปรุง</w:t>
      </w:r>
      <w:r w:rsidRPr="001E33B8">
        <w:rPr>
          <w:rFonts w:asciiTheme="majorBidi" w:hAnsiTheme="majorBidi" w:cstheme="majorBidi" w:hint="cs"/>
          <w:b/>
          <w:sz w:val="30"/>
          <w:szCs w:val="30"/>
          <w:cs/>
        </w:rPr>
        <w:t>กับ</w:t>
      </w:r>
      <w:r w:rsidRPr="001E33B8">
        <w:rPr>
          <w:rFonts w:asciiTheme="majorBidi" w:hAnsiTheme="majorBidi" w:cstheme="majorBidi"/>
          <w:b/>
          <w:sz w:val="30"/>
          <w:szCs w:val="30"/>
          <w:cs/>
        </w:rPr>
        <w:t>มูลค่าตามบัญชีของสินทรัพย์สิทธิการใช้ หรือรับรู้ในกำไรหรือขาดทุน หากมูลค่าตามบัญชีของสินทรัพย์สิทธิการใช้</w:t>
      </w:r>
      <w:r w:rsidRPr="001E33B8">
        <w:rPr>
          <w:rFonts w:asciiTheme="majorBidi" w:hAnsiTheme="majorBidi" w:cstheme="majorBidi" w:hint="cs"/>
          <w:b/>
          <w:sz w:val="30"/>
          <w:szCs w:val="30"/>
          <w:cs/>
        </w:rPr>
        <w:t>ได้ถูกลดมูลค่า</w:t>
      </w:r>
      <w:r w:rsidRPr="001E33B8">
        <w:rPr>
          <w:rFonts w:asciiTheme="majorBidi" w:hAnsiTheme="majorBidi" w:cstheme="majorBidi"/>
          <w:b/>
          <w:sz w:val="30"/>
          <w:szCs w:val="30"/>
          <w:cs/>
        </w:rPr>
        <w:t xml:space="preserve">ลงจนเป็นศูนย์แล้ว </w:t>
      </w:r>
    </w:p>
    <w:p w14:paraId="408727A3" w14:textId="77777777" w:rsidR="00D52CB9" w:rsidRPr="001E33B8" w:rsidRDefault="00D52CB9" w:rsidP="00813540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BA7DF54" w14:textId="1AB14DBB" w:rsidR="00B1713C" w:rsidRPr="00D52CB9" w:rsidRDefault="00813540" w:rsidP="00D52CB9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1E33B8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D52CB9">
        <w:rPr>
          <w:rFonts w:ascii="Angsana New" w:hAnsi="Angsana New" w:hint="cs"/>
          <w:sz w:val="30"/>
          <w:szCs w:val="30"/>
          <w:cs/>
        </w:rPr>
        <w:t>และบริษัท</w:t>
      </w:r>
      <w:r w:rsidRPr="001E33B8">
        <w:rPr>
          <w:rFonts w:asciiTheme="majorBidi" w:hAnsiTheme="majorBidi" w:cstheme="majorBidi"/>
          <w:b/>
          <w:sz w:val="30"/>
          <w:szCs w:val="30"/>
          <w:cs/>
        </w:rPr>
        <w:t xml:space="preserve">ถือปฏิบัติตามข้อกำหนดการตัดรายการและการด้อยค่าตาม </w:t>
      </w:r>
      <w:r w:rsidRPr="001E33B8">
        <w:rPr>
          <w:rFonts w:asciiTheme="majorBidi" w:hAnsiTheme="majorBidi" w:cstheme="majorBidi"/>
          <w:bCs/>
          <w:sz w:val="30"/>
          <w:szCs w:val="30"/>
        </w:rPr>
        <w:t>TFRS 9</w:t>
      </w:r>
      <w:r w:rsidRPr="001E33B8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1E33B8">
        <w:rPr>
          <w:rFonts w:asciiTheme="majorBidi" w:hAnsiTheme="majorBidi" w:cstheme="majorBidi"/>
          <w:b/>
          <w:sz w:val="30"/>
          <w:szCs w:val="30"/>
          <w:cs/>
        </w:rPr>
        <w:t>กับเงินลงทุนสุทธิตามสัญญาเช่า</w:t>
      </w:r>
      <w:r w:rsidRPr="001E33B8">
        <w:rPr>
          <w:rFonts w:asciiTheme="majorBidi" w:hAnsiTheme="majorBidi" w:cstheme="majorBidi" w:hint="cs"/>
          <w:b/>
          <w:sz w:val="30"/>
          <w:szCs w:val="30"/>
          <w:cs/>
        </w:rPr>
        <w:t xml:space="preserve"> (ดูหมายเหตุข้อ </w:t>
      </w:r>
      <w:r w:rsidRPr="001E33B8">
        <w:rPr>
          <w:rFonts w:asciiTheme="majorBidi" w:hAnsiTheme="majorBidi" w:cstheme="majorBidi"/>
          <w:bCs/>
          <w:sz w:val="30"/>
          <w:szCs w:val="30"/>
        </w:rPr>
        <w:t>4</w:t>
      </w:r>
      <w:r w:rsidRPr="001E33B8">
        <w:rPr>
          <w:rFonts w:asciiTheme="majorBidi" w:hAnsiTheme="majorBidi" w:cstheme="majorBidi"/>
          <w:b/>
          <w:sz w:val="30"/>
          <w:szCs w:val="30"/>
          <w:cs/>
        </w:rPr>
        <w:t>(</w:t>
      </w:r>
      <w:r w:rsidR="00182E55" w:rsidRPr="001E33B8">
        <w:rPr>
          <w:rFonts w:asciiTheme="majorBidi" w:hAnsiTheme="majorBidi" w:cstheme="majorBidi" w:hint="cs"/>
          <w:b/>
          <w:sz w:val="30"/>
          <w:szCs w:val="30"/>
          <w:cs/>
        </w:rPr>
        <w:t>ฐ</w:t>
      </w:r>
      <w:r w:rsidRPr="001E33B8">
        <w:rPr>
          <w:rFonts w:asciiTheme="majorBidi" w:hAnsiTheme="majorBidi" w:cstheme="majorBidi"/>
          <w:b/>
          <w:sz w:val="30"/>
          <w:szCs w:val="30"/>
          <w:cs/>
        </w:rPr>
        <w:t>)</w:t>
      </w:r>
      <w:r w:rsidR="00223BAF" w:rsidRPr="00F70D22">
        <w:rPr>
          <w:rFonts w:asciiTheme="majorBidi" w:hAnsiTheme="majorBidi" w:cstheme="majorBidi"/>
          <w:bCs/>
          <w:sz w:val="30"/>
          <w:szCs w:val="30"/>
        </w:rPr>
        <w:t>)</w:t>
      </w:r>
      <w:r w:rsidRPr="001E33B8">
        <w:rPr>
          <w:rFonts w:asciiTheme="majorBidi" w:hAnsiTheme="majorBidi" w:cstheme="majorBidi" w:hint="cs"/>
          <w:b/>
          <w:sz w:val="30"/>
          <w:szCs w:val="30"/>
          <w:cs/>
        </w:rPr>
        <w:t xml:space="preserve"> </w:t>
      </w:r>
      <w:r w:rsidRPr="001E33B8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1E33B8">
        <w:rPr>
          <w:rFonts w:asciiTheme="majorBidi" w:hAnsiTheme="majorBidi" w:cstheme="majorBidi"/>
          <w:b/>
          <w:sz w:val="30"/>
          <w:szCs w:val="30"/>
          <w:cs/>
        </w:rPr>
        <w:t>สอบทานมูลค่าคงเหลือที่ไม่ได้รับประกันที่ประมาณการไว้ ซึ่งใช้ในการคำนวณเงินลงทุนขั้นต้นตามสัญญาเช่าอย่างสม่ำเสมอ</w:t>
      </w:r>
    </w:p>
    <w:p w14:paraId="7E06741A" w14:textId="2AD2F32B" w:rsidR="00813540" w:rsidRPr="001E33B8" w:rsidRDefault="00813540" w:rsidP="00813540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b/>
          <w:color w:val="0000FF"/>
          <w:sz w:val="30"/>
          <w:szCs w:val="30"/>
        </w:rPr>
      </w:pPr>
      <w:r w:rsidRPr="001E33B8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 xml:space="preserve">นโยบายการบัญชีที่ถือปฏิบัติก่อนวันที่ </w:t>
      </w:r>
      <w:r w:rsidRPr="001E33B8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1 </w:t>
      </w:r>
      <w:r w:rsidRPr="001E33B8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มกราคม </w:t>
      </w:r>
      <w:r w:rsidRPr="001E33B8">
        <w:rPr>
          <w:rFonts w:asciiTheme="majorBidi" w:hAnsiTheme="majorBidi" w:cstheme="majorBidi"/>
          <w:b/>
          <w:bCs/>
          <w:i/>
          <w:iCs/>
          <w:sz w:val="30"/>
          <w:szCs w:val="30"/>
        </w:rPr>
        <w:t>2563</w:t>
      </w:r>
      <w:r w:rsidRPr="001E33B8">
        <w:rPr>
          <w:rFonts w:asciiTheme="majorBidi" w:hAnsiTheme="majorBidi" w:cstheme="majorBidi"/>
          <w:b/>
          <w:color w:val="0000FF"/>
          <w:sz w:val="30"/>
          <w:szCs w:val="30"/>
        </w:rPr>
        <w:t xml:space="preserve"> </w:t>
      </w:r>
    </w:p>
    <w:p w14:paraId="58A108F9" w14:textId="77777777" w:rsidR="00813540" w:rsidRPr="001E33B8" w:rsidRDefault="00813540" w:rsidP="00813540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/>
          <w:b/>
          <w:sz w:val="30"/>
          <w:szCs w:val="30"/>
        </w:rPr>
      </w:pPr>
    </w:p>
    <w:p w14:paraId="34E2184B" w14:textId="4BE980F7" w:rsidR="00813540" w:rsidRDefault="00813540" w:rsidP="008135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1E33B8">
        <w:rPr>
          <w:rFonts w:asciiTheme="majorBidi" w:hAnsiTheme="majorBidi" w:cstheme="majorBidi"/>
          <w:b/>
          <w:sz w:val="30"/>
          <w:szCs w:val="30"/>
          <w:cs/>
        </w:rPr>
        <w:t xml:space="preserve">ในฐานะผู้เช่า </w:t>
      </w:r>
      <w:r w:rsidRPr="001E33B8">
        <w:rPr>
          <w:rFonts w:asciiTheme="majorBidi" w:hAnsiTheme="majorBidi" w:cstheme="majorBidi"/>
          <w:sz w:val="30"/>
          <w:szCs w:val="30"/>
          <w:cs/>
        </w:rPr>
        <w:t>สัญญาเช่าซึ่งกลุ่มบริษัท</w:t>
      </w:r>
      <w:r w:rsidR="00C1596F">
        <w:rPr>
          <w:rFonts w:ascii="Angsana New" w:hAnsi="Angsana New" w:hint="cs"/>
          <w:sz w:val="30"/>
          <w:szCs w:val="30"/>
          <w:cs/>
        </w:rPr>
        <w:t>และบริษัท</w:t>
      </w:r>
      <w:r w:rsidRPr="001E33B8">
        <w:rPr>
          <w:rFonts w:asciiTheme="majorBidi" w:hAnsiTheme="majorBidi" w:cstheme="majorBidi"/>
          <w:sz w:val="30"/>
          <w:szCs w:val="30"/>
          <w:cs/>
        </w:rPr>
        <w:t xml:space="preserve">ได้รับส่วนใหญ่ของความเสี่ยงและผลตอบแทนจากการครอบครองทรัพย์สินที่เช่านั้นๆ ให้จัดประเภทเป็นสัญญาเช่าการเงิน  ส่วนที่ดิน อาคารและอุปกรณ์ที่ได้มาโดยทำสัญญาเช่าการเงินบันทึกเป็นสินทรัพย์ด้วยมูลค่ายุติธรรมหรือมูลค่าปัจจุบันของจำนวนเงินขั้นต่ำที่ต้องจ่ายตามสัญญาเช่าแล้วแต่จำนวนใดจะต่ำกว่า </w:t>
      </w:r>
      <w:r w:rsidRPr="001E33B8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1E33B8">
        <w:rPr>
          <w:rFonts w:asciiTheme="majorBidi" w:hAnsiTheme="majorBidi" w:cstheme="majorBidi"/>
          <w:sz w:val="30"/>
          <w:szCs w:val="30"/>
          <w:cs/>
        </w:rPr>
        <w:t>หักด้วยค่าเสื่อมราคาสะสมและขาดทุนจากการด้อยค่า  ค่าเช่าที่ชำระจะแยกเป็นส่วนที่เป็นค่าใช้จ่ายทางการเงิน และส่วนที่จะหักจากหนี้ตามสัญญา เพื่อทำให้อัตราดอกเบี้ยแต่ละงวดเป็นอัตราคงที่สำหรับยอดคงเหลือของหนี้สิน  ค่าใช้จ่ายทางการเงินจะบันทึกโดยตรงในกำไรหรือขาดทุน</w:t>
      </w:r>
      <w:r w:rsidRPr="001E33B8">
        <w:rPr>
          <w:rFonts w:asciiTheme="majorBidi" w:hAnsiTheme="majorBidi" w:cstheme="majorBidi" w:hint="cs"/>
          <w:sz w:val="30"/>
          <w:szCs w:val="30"/>
          <w:cs/>
        </w:rPr>
        <w:t xml:space="preserve"> </w:t>
      </w:r>
    </w:p>
    <w:p w14:paraId="1306E5EB" w14:textId="77777777" w:rsidR="00B5391E" w:rsidRPr="001E33B8" w:rsidRDefault="00B5391E" w:rsidP="008135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5B8C1DCC" w14:textId="6E634137" w:rsidR="00813540" w:rsidRPr="001E33B8" w:rsidRDefault="00813540" w:rsidP="00813540">
      <w:pPr>
        <w:ind w:left="540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1E33B8">
        <w:rPr>
          <w:rFonts w:asciiTheme="majorBidi" w:hAnsiTheme="majorBidi" w:cstheme="majorBidi"/>
          <w:b/>
          <w:sz w:val="30"/>
          <w:szCs w:val="30"/>
          <w:cs/>
        </w:rPr>
        <w:t>สินทรัพย์ภายใต้สัญญาเช่าอื่นได้จัดประเภทเป็นสัญญาเช่าดำเนินงานและ</w:t>
      </w:r>
      <w:r w:rsidRPr="001E33B8">
        <w:rPr>
          <w:rFonts w:asciiTheme="majorBidi" w:hAnsiTheme="majorBidi" w:cstheme="majorBidi" w:hint="cs"/>
          <w:b/>
          <w:sz w:val="30"/>
          <w:szCs w:val="30"/>
          <w:cs/>
        </w:rPr>
        <w:t>ค่าเช่าจ่าย</w:t>
      </w:r>
      <w:r w:rsidRPr="001E33B8">
        <w:rPr>
          <w:rFonts w:asciiTheme="majorBidi" w:eastAsia="Calibri" w:hAnsiTheme="majorBidi" w:cstheme="majorBidi"/>
          <w:sz w:val="30"/>
          <w:szCs w:val="30"/>
          <w:cs/>
        </w:rPr>
        <w:t>บันทึกในกำไรหรือขาดทุนโดยวิธีเส้นตรงตลอดอายุสัญญาเช่า  ค่าเช่าที่อาจเกิดขึ้นต้องนำมารวมคำนวณจำนวนเงินขั้นต่ำที่ต้องจ่ายตามระยะเวลาที่คงเหลือของสัญญาเช่า เมื่อได้รับการยืนยันการปรับค่าเช่า</w:t>
      </w:r>
      <w:r w:rsidRPr="001E33B8">
        <w:rPr>
          <w:rFonts w:asciiTheme="majorBidi" w:eastAsia="Calibri" w:hAnsiTheme="majorBidi" w:cstheme="majorBidi" w:hint="cs"/>
          <w:sz w:val="30"/>
          <w:szCs w:val="30"/>
          <w:cs/>
        </w:rPr>
        <w:t xml:space="preserve"> </w:t>
      </w:r>
    </w:p>
    <w:p w14:paraId="0B769FF6" w14:textId="77777777" w:rsidR="006C7775" w:rsidRPr="001E33B8" w:rsidRDefault="006C7775" w:rsidP="0081354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</w:p>
    <w:p w14:paraId="48623E6B" w14:textId="443AC84D" w:rsidR="00243549" w:rsidRPr="001E33B8" w:rsidRDefault="008C0B24" w:rsidP="00936CEA">
      <w:pPr>
        <w:pStyle w:val="BodyText2"/>
        <w:numPr>
          <w:ilvl w:val="1"/>
          <w:numId w:val="7"/>
        </w:numPr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1E33B8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การด้อยค่า</w:t>
      </w:r>
      <w:r w:rsidR="006B195E" w:rsidRPr="001E33B8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ของสินทรัพย์ทางการเงิน</w:t>
      </w:r>
    </w:p>
    <w:p w14:paraId="7C01749F" w14:textId="53FE1435" w:rsidR="00243549" w:rsidRPr="00B5391E" w:rsidRDefault="00243549" w:rsidP="00344305">
      <w:pPr>
        <w:tabs>
          <w:tab w:val="clear" w:pos="454"/>
          <w:tab w:val="clear" w:pos="680"/>
          <w:tab w:val="clear" w:pos="907"/>
          <w:tab w:val="left" w:pos="426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B6DD510" w14:textId="77777777" w:rsidR="00EF1930" w:rsidRPr="001E33B8" w:rsidRDefault="00EF1930" w:rsidP="00EF19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1E33B8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นโยบายการบัญชีที่ถือปฏิบัติตั้งแต่วันที่ </w:t>
      </w:r>
      <w:r w:rsidRPr="001E33B8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1 </w:t>
      </w:r>
      <w:r w:rsidRPr="001E33B8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มกราคม </w:t>
      </w:r>
      <w:r w:rsidRPr="001E33B8">
        <w:rPr>
          <w:rFonts w:asciiTheme="majorBidi" w:hAnsiTheme="majorBidi" w:cstheme="majorBidi"/>
          <w:b/>
          <w:bCs/>
          <w:i/>
          <w:iCs/>
          <w:sz w:val="30"/>
          <w:szCs w:val="30"/>
        </w:rPr>
        <w:t>2563</w:t>
      </w:r>
    </w:p>
    <w:p w14:paraId="555A25F2" w14:textId="09CABD81" w:rsidR="00EF1930" w:rsidRPr="00B5391E" w:rsidRDefault="00EF1930" w:rsidP="00344305">
      <w:pPr>
        <w:tabs>
          <w:tab w:val="clear" w:pos="454"/>
          <w:tab w:val="clear" w:pos="680"/>
          <w:tab w:val="clear" w:pos="907"/>
          <w:tab w:val="left" w:pos="426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1D4B8C2" w14:textId="58056EF4" w:rsidR="00EF1930" w:rsidRPr="001E33B8" w:rsidRDefault="00EF1930" w:rsidP="00344305">
      <w:pPr>
        <w:tabs>
          <w:tab w:val="clear" w:pos="454"/>
          <w:tab w:val="clear" w:pos="680"/>
          <w:tab w:val="clear" w:pos="907"/>
          <w:tab w:val="left" w:pos="426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1E33B8">
        <w:rPr>
          <w:rFonts w:ascii="Angsana New" w:eastAsia="Calibri" w:hAnsi="Angsana New" w:hint="cs"/>
          <w:sz w:val="30"/>
          <w:szCs w:val="30"/>
          <w:cs/>
        </w:rPr>
        <w:t>กลุ่มบริษัท</w:t>
      </w:r>
      <w:r w:rsidR="00C1596F">
        <w:rPr>
          <w:rFonts w:ascii="Angsana New" w:hAnsi="Angsana New" w:hint="cs"/>
          <w:sz w:val="30"/>
          <w:szCs w:val="30"/>
          <w:cs/>
        </w:rPr>
        <w:t>และบริษัท</w:t>
      </w:r>
      <w:r w:rsidRPr="001E33B8">
        <w:rPr>
          <w:rFonts w:asciiTheme="majorBidi" w:hAnsiTheme="majorBidi" w:cstheme="majorBidi"/>
          <w:color w:val="000000"/>
          <w:sz w:val="30"/>
          <w:szCs w:val="30"/>
          <w:cs/>
        </w:rPr>
        <w:t>รับรู้ค่าเผื่อผลขาดทุนด้านเครดิตที่คาดว่าจะเกิดขึ้นสำหรับสินทรัพย์ทางการเงินที่วัดมูลค่าด้วยราคาทุนตัดจำหน่าย</w:t>
      </w:r>
      <w:r w:rsidRPr="001E33B8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(รวมถึง เงินสดและรายการเทียบเท่าเงินสด ลูกหนี้การค้าและลูกหนี้อื่น</w:t>
      </w:r>
      <w:r w:rsidRPr="001E33B8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1E33B8">
        <w:rPr>
          <w:rFonts w:asciiTheme="majorBidi" w:hAnsiTheme="majorBidi" w:cstheme="majorBidi" w:hint="cs"/>
          <w:color w:val="000000"/>
          <w:sz w:val="30"/>
          <w:szCs w:val="30"/>
          <w:cs/>
        </w:rPr>
        <w:t>รวมถึงเงินให้กู้ยืมแก่กิจการที่เกี่ยวข้องกัน)</w:t>
      </w:r>
      <w:r w:rsidRPr="001E33B8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ลูกหนี้ตามสัญญาเช่า</w:t>
      </w:r>
      <w:r w:rsidRPr="001E33B8">
        <w:rPr>
          <w:rFonts w:asciiTheme="majorBidi" w:hAnsiTheme="majorBidi" w:cstheme="majorBidi" w:hint="cs"/>
          <w:color w:val="000000"/>
          <w:sz w:val="30"/>
          <w:szCs w:val="30"/>
          <w:cs/>
        </w:rPr>
        <w:t>ชื้อ และลูกหนี้เงินให้สินเชื่อ</w:t>
      </w:r>
    </w:p>
    <w:p w14:paraId="34E4F85C" w14:textId="77777777" w:rsidR="00EF1930" w:rsidRPr="00B5391E" w:rsidRDefault="00EF1930" w:rsidP="00344305">
      <w:pPr>
        <w:tabs>
          <w:tab w:val="clear" w:pos="454"/>
          <w:tab w:val="clear" w:pos="680"/>
          <w:tab w:val="clear" w:pos="907"/>
          <w:tab w:val="left" w:pos="426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89A34EB" w14:textId="77777777" w:rsidR="002226A7" w:rsidRPr="001E33B8" w:rsidRDefault="002226A7" w:rsidP="002226A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E33B8">
        <w:rPr>
          <w:rFonts w:asciiTheme="majorBidi" w:hAnsiTheme="majorBidi" w:cstheme="majorBidi" w:hint="cs"/>
          <w:sz w:val="30"/>
          <w:szCs w:val="30"/>
          <w:cs/>
        </w:rPr>
        <w:t>การประมาณการและการใช้ดุลยพินิจที่สำคัญ</w:t>
      </w:r>
    </w:p>
    <w:p w14:paraId="6EECE938" w14:textId="77777777" w:rsidR="002226A7" w:rsidRPr="001E33B8" w:rsidRDefault="002226A7" w:rsidP="002226A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11BBFEFC" w14:textId="77777777" w:rsidR="002226A7" w:rsidRPr="001E33B8" w:rsidRDefault="002226A7" w:rsidP="002226A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1E33B8">
        <w:rPr>
          <w:rFonts w:asciiTheme="majorBidi" w:hAnsiTheme="majorBidi" w:cstheme="majorBidi" w:hint="cs"/>
          <w:sz w:val="30"/>
          <w:szCs w:val="30"/>
          <w:cs/>
        </w:rPr>
        <w:t>การคำนวณผลขาดทุนด้านเครดิตที่คาดว่าจะเกิดขึ้นของกลุ่มบริษัทและบริษัทขึ้นอยู่กับแบบจำลองที่สลับซับซ้อนและชุดข้อมูลสมมติฐานหลายชุด การใช้ดุลยพินิจและการประมาณการที่สำคัญในการกำหนดผลขาดทุนด้านเครดิตที่คาดว่าจะเกิดขึ้นเกี่ยวข้องกับเกณฑ์ที่ใช้ในการประเมินเกี่ยวกับการเพิ่มขึ้นของความเสี่ยงด้านเครดิตและการพัฒนาโมเดลผลขาดทุนด้านเครดิตที่คาดว่าจะเกิดขึ้น รวมถึงการเลือกข้อมูลเศรษฐกิจมหภาค การคำนวณผลขาดทุนด้านเครดิตที่คาดว่าจะเกิดขึ้นยังเกี่ยวข้องกับการใช้ดุลยพินิจ</w:t>
      </w:r>
      <w:r w:rsidRPr="001E33B8">
        <w:rPr>
          <w:rFonts w:ascii="Angsana New" w:hAnsi="Angsana New" w:hint="cs"/>
          <w:sz w:val="30"/>
          <w:szCs w:val="30"/>
          <w:cs/>
        </w:rPr>
        <w:t xml:space="preserve">ของผู้เชี่ยวชาญทางด้านเครดิตซึ่งฝ่ายบริหารนำมาพิจารณาร่วมกับข้อมูลที่หลากหลายของคู่สัญญา ซึ่งมาจากทั้งภายในและภายนอก </w:t>
      </w:r>
    </w:p>
    <w:p w14:paraId="39BBB2F7" w14:textId="7F865092" w:rsidR="002226A7" w:rsidRDefault="002226A7" w:rsidP="00A52577">
      <w:pPr>
        <w:tabs>
          <w:tab w:val="clear" w:pos="454"/>
          <w:tab w:val="clear" w:pos="680"/>
          <w:tab w:val="clear" w:pos="907"/>
          <w:tab w:val="left" w:pos="426"/>
          <w:tab w:val="left" w:pos="540"/>
        </w:tabs>
        <w:jc w:val="thaiDistribute"/>
        <w:rPr>
          <w:rFonts w:asciiTheme="majorBidi" w:hAnsiTheme="majorBidi" w:cstheme="majorBidi"/>
          <w:sz w:val="24"/>
          <w:szCs w:val="24"/>
        </w:rPr>
      </w:pPr>
    </w:p>
    <w:p w14:paraId="5ECDF67C" w14:textId="1E75E038" w:rsidR="00B1713C" w:rsidRDefault="00B1713C" w:rsidP="00A52577">
      <w:pPr>
        <w:tabs>
          <w:tab w:val="clear" w:pos="454"/>
          <w:tab w:val="clear" w:pos="680"/>
          <w:tab w:val="clear" w:pos="907"/>
          <w:tab w:val="left" w:pos="426"/>
          <w:tab w:val="left" w:pos="540"/>
        </w:tabs>
        <w:jc w:val="thaiDistribute"/>
        <w:rPr>
          <w:rFonts w:asciiTheme="majorBidi" w:hAnsiTheme="majorBidi" w:cstheme="majorBidi"/>
          <w:sz w:val="24"/>
          <w:szCs w:val="24"/>
        </w:rPr>
      </w:pPr>
    </w:p>
    <w:p w14:paraId="2B2790C6" w14:textId="27E9B9E6" w:rsidR="00B1713C" w:rsidRDefault="00B1713C" w:rsidP="00A52577">
      <w:pPr>
        <w:tabs>
          <w:tab w:val="clear" w:pos="454"/>
          <w:tab w:val="clear" w:pos="680"/>
          <w:tab w:val="clear" w:pos="907"/>
          <w:tab w:val="left" w:pos="426"/>
          <w:tab w:val="left" w:pos="540"/>
        </w:tabs>
        <w:jc w:val="thaiDistribute"/>
        <w:rPr>
          <w:rFonts w:asciiTheme="majorBidi" w:hAnsiTheme="majorBidi" w:cstheme="majorBidi"/>
          <w:sz w:val="24"/>
          <w:szCs w:val="24"/>
        </w:rPr>
      </w:pPr>
    </w:p>
    <w:p w14:paraId="4C8D6859" w14:textId="77777777" w:rsidR="00B1713C" w:rsidRDefault="00B1713C" w:rsidP="00A52577">
      <w:pPr>
        <w:tabs>
          <w:tab w:val="clear" w:pos="454"/>
          <w:tab w:val="clear" w:pos="680"/>
          <w:tab w:val="clear" w:pos="907"/>
          <w:tab w:val="left" w:pos="426"/>
          <w:tab w:val="left" w:pos="540"/>
        </w:tabs>
        <w:jc w:val="thaiDistribute"/>
        <w:rPr>
          <w:rFonts w:asciiTheme="majorBidi" w:hAnsiTheme="majorBidi" w:cstheme="majorBidi"/>
          <w:sz w:val="24"/>
          <w:szCs w:val="24"/>
        </w:rPr>
      </w:pPr>
    </w:p>
    <w:p w14:paraId="056D23B4" w14:textId="598BFAE8" w:rsidR="006B195E" w:rsidRPr="001E33B8" w:rsidRDefault="006B195E" w:rsidP="006B195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1E33B8">
        <w:rPr>
          <w:rFonts w:asciiTheme="majorBidi" w:hAnsiTheme="majorBidi" w:cstheme="majorBidi" w:hint="cs"/>
          <w:i/>
          <w:iCs/>
          <w:sz w:val="30"/>
          <w:szCs w:val="30"/>
          <w:cs/>
        </w:rPr>
        <w:lastRenderedPageBreak/>
        <w:t>การวัดมูลค่า</w:t>
      </w:r>
      <w:r w:rsidR="00EF1930" w:rsidRPr="001E33B8">
        <w:rPr>
          <w:rFonts w:asciiTheme="majorBidi" w:hAnsiTheme="majorBidi" w:cstheme="majorBidi" w:hint="cs"/>
          <w:i/>
          <w:iCs/>
          <w:sz w:val="30"/>
          <w:szCs w:val="30"/>
          <w:cs/>
        </w:rPr>
        <w:t>ผลขาดทุนด้านเครดิตที่คาดว่าจะเกิดขึ้น</w:t>
      </w:r>
    </w:p>
    <w:p w14:paraId="46FF69A3" w14:textId="77777777" w:rsidR="006B195E" w:rsidRPr="00B5391E" w:rsidRDefault="006B195E" w:rsidP="006B195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4F84635D" w14:textId="367A0503" w:rsidR="006B195E" w:rsidRPr="001E33B8" w:rsidRDefault="006B195E" w:rsidP="006B195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E33B8">
        <w:rPr>
          <w:rFonts w:asciiTheme="majorBidi" w:hAnsiTheme="majorBidi" w:cstheme="majorBidi" w:hint="cs"/>
          <w:sz w:val="30"/>
          <w:szCs w:val="30"/>
          <w:cs/>
        </w:rPr>
        <w:t>ผลขาดทุนด้านเครดิตที่คาดว่าจะเกิดขึ้นแสดงมูลค่าปัจจุบันของจำนวนเงินสดที่คาดว่าจะไม่ได้รับสำหรับระยะเวลาที่เหลืออยู่ของสินทรัพย์ทางการเงิน จำนวนเงินสดที่คาดว่าจะไม่ได้รับ คือ ส่วนต่างระหว่างกระแสเงินสดตามสัญญาและกระแสเงินสดที่คาดว่าจะได้รับตลอดระยะเวลาตามสัญญาของสินทรัพย์ทางการเงิน</w:t>
      </w:r>
    </w:p>
    <w:p w14:paraId="24E4B5C3" w14:textId="77777777" w:rsidR="006B195E" w:rsidRPr="00B5391E" w:rsidRDefault="006B195E" w:rsidP="006B195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751DBE8C" w14:textId="77777777" w:rsidR="006B195E" w:rsidRPr="001E33B8" w:rsidRDefault="006B195E" w:rsidP="006B195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E33B8">
        <w:rPr>
          <w:rFonts w:asciiTheme="majorBidi" w:hAnsiTheme="majorBidi" w:cstheme="majorBidi" w:hint="cs"/>
          <w:sz w:val="30"/>
          <w:szCs w:val="30"/>
          <w:cs/>
        </w:rPr>
        <w:t>ผลขาดทุนด้านเครดิตที่คาดว่าจะเกิดขึ้นคำนวณโดยปราศจากอคติด้วยจำนวนเงินที่คำนึงถึงความน่าจะเป็นถ่วงน้ำหนัก ซึ่งพิจารณาจากการประเมินช่วงของผลลัพธ์ที่เป็นไปได้ มูลค่าเงินตามเวลา และข้อมูลสนับสนุนและสมเหตุสมผล รวมถึงการพยากรณ์สภาวะเศรษฐกิจในอนาคต</w:t>
      </w:r>
    </w:p>
    <w:p w14:paraId="3654CD0B" w14:textId="77777777" w:rsidR="00B5391E" w:rsidRPr="00B5391E" w:rsidRDefault="00B5391E" w:rsidP="00A52577">
      <w:pPr>
        <w:ind w:left="540"/>
        <w:jc w:val="thaiDistribute"/>
        <w:rPr>
          <w:rFonts w:asciiTheme="majorBidi" w:hAnsiTheme="majorBidi" w:cstheme="majorBidi"/>
          <w:color w:val="000000"/>
          <w:sz w:val="24"/>
          <w:szCs w:val="24"/>
        </w:rPr>
      </w:pPr>
    </w:p>
    <w:p w14:paraId="5C9A0757" w14:textId="5897102F" w:rsidR="00A52577" w:rsidRPr="001E33B8" w:rsidRDefault="00A52577" w:rsidP="00A52577">
      <w:pPr>
        <w:ind w:left="540"/>
        <w:jc w:val="thaiDistribute"/>
        <w:rPr>
          <w:color w:val="000000"/>
          <w:sz w:val="30"/>
          <w:szCs w:val="30"/>
        </w:rPr>
      </w:pPr>
      <w:r w:rsidRPr="001E33B8">
        <w:rPr>
          <w:rFonts w:asciiTheme="majorBidi" w:hAnsiTheme="majorBidi" w:cstheme="majorBidi"/>
          <w:color w:val="000000"/>
          <w:sz w:val="30"/>
          <w:szCs w:val="30"/>
          <w:cs/>
        </w:rPr>
        <w:t>การ</w:t>
      </w:r>
      <w:r w:rsidRPr="001E33B8">
        <w:rPr>
          <w:rFonts w:asciiTheme="majorBidi" w:hAnsiTheme="majorBidi" w:cstheme="majorBidi" w:hint="cs"/>
          <w:color w:val="000000"/>
          <w:sz w:val="30"/>
          <w:szCs w:val="30"/>
          <w:cs/>
        </w:rPr>
        <w:t>วัดมูลค่า</w:t>
      </w:r>
      <w:r w:rsidRPr="001E33B8">
        <w:rPr>
          <w:color w:val="000000"/>
          <w:sz w:val="30"/>
          <w:szCs w:val="30"/>
          <w:cs/>
        </w:rPr>
        <w:t>ผลขาดทุนด้านเครดิต</w:t>
      </w:r>
      <w:r w:rsidRPr="001E33B8">
        <w:rPr>
          <w:rFonts w:hint="cs"/>
          <w:color w:val="000000"/>
          <w:sz w:val="30"/>
          <w:szCs w:val="30"/>
          <w:cs/>
        </w:rPr>
        <w:t>นั้นคำนวณดังต่อไปนี้</w:t>
      </w:r>
    </w:p>
    <w:p w14:paraId="1C18835A" w14:textId="77777777" w:rsidR="00A52577" w:rsidRPr="001E33B8" w:rsidRDefault="00A52577" w:rsidP="00A52577">
      <w:pPr>
        <w:pStyle w:val="ListParagraph"/>
        <w:numPr>
          <w:ilvl w:val="0"/>
          <w:numId w:val="3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1E33B8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ผลขาดทุนด้านเครดิตที่คาดว่าจะเกิดขึ้นในอีก </w:t>
      </w:r>
      <w:r w:rsidRPr="001E33B8">
        <w:rPr>
          <w:rFonts w:asciiTheme="majorBidi" w:hAnsiTheme="majorBidi" w:cstheme="majorBidi"/>
          <w:color w:val="000000"/>
          <w:sz w:val="30"/>
          <w:szCs w:val="30"/>
        </w:rPr>
        <w:t xml:space="preserve">12 </w:t>
      </w:r>
      <w:r w:rsidRPr="001E33B8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เดือนข้างหน้า ผลขาดทุนดังกล่าวประมาณจากผลขาดทุนที่คาดว่าจะเกิดขึ้นจากการผิดเงื่อนไขตามสัญญาที่คาดว่าจะเกิดขึ้นในอีก </w:t>
      </w:r>
      <w:r w:rsidRPr="001E33B8">
        <w:rPr>
          <w:rFonts w:asciiTheme="majorBidi" w:hAnsiTheme="majorBidi" w:cstheme="majorBidi"/>
          <w:color w:val="000000"/>
          <w:sz w:val="30"/>
          <w:szCs w:val="30"/>
        </w:rPr>
        <w:t xml:space="preserve">12 </w:t>
      </w:r>
      <w:r w:rsidRPr="001E33B8">
        <w:rPr>
          <w:rFonts w:asciiTheme="majorBidi" w:hAnsiTheme="majorBidi" w:cstheme="majorBidi" w:hint="cs"/>
          <w:color w:val="000000"/>
          <w:sz w:val="30"/>
          <w:szCs w:val="30"/>
          <w:cs/>
        </w:rPr>
        <w:t>เดือนข้างหน้าภายหลังวันสิ้นรอบระยะเวลาที่รายงาน</w:t>
      </w:r>
      <w:r w:rsidRPr="001E33B8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1E33B8">
        <w:rPr>
          <w:rFonts w:asciiTheme="majorBidi" w:hAnsiTheme="majorBidi" w:cstheme="majorBidi" w:hint="cs"/>
          <w:color w:val="000000"/>
          <w:sz w:val="30"/>
          <w:szCs w:val="30"/>
          <w:cs/>
        </w:rPr>
        <w:t>หรือ</w:t>
      </w:r>
    </w:p>
    <w:p w14:paraId="7373D900" w14:textId="77777777" w:rsidR="00A52577" w:rsidRPr="001E33B8" w:rsidRDefault="00A52577" w:rsidP="00A52577">
      <w:pPr>
        <w:pStyle w:val="ListParagraph"/>
        <w:numPr>
          <w:ilvl w:val="0"/>
          <w:numId w:val="3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1E33B8">
        <w:rPr>
          <w:rFonts w:asciiTheme="majorBidi" w:hAnsiTheme="majorBidi" w:cstheme="majorBidi" w:hint="cs"/>
          <w:color w:val="000000"/>
          <w:sz w:val="30"/>
          <w:szCs w:val="30"/>
          <w:cs/>
        </w:rPr>
        <w:t>ผลขาดทุนด้านเครดิตที่คาดว่าจะเกิดขึ้นตลอดอายุของสัญญา ผลขาดทุนดังกล่าวประมาณจากผลขาดทุนที่คาดว่าจะเกิดขึ้นจากการผิดเงื่อนไขตามสัญญาที่คาดว่าจะเกิดขึ้นในช่วงระยะเวลาทั้งหมดที่เหลืออยู่ของสัญญา</w:t>
      </w:r>
    </w:p>
    <w:p w14:paraId="4C88046E" w14:textId="77777777" w:rsidR="00A52577" w:rsidRPr="00B5391E" w:rsidRDefault="00A52577" w:rsidP="00A52577">
      <w:pPr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7111DC65" w14:textId="3480E4EA" w:rsidR="00A52577" w:rsidRPr="001E33B8" w:rsidRDefault="00A52577" w:rsidP="00A52577">
      <w:pPr>
        <w:pStyle w:val="ListParagraph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1E33B8">
        <w:rPr>
          <w:rFonts w:asciiTheme="majorBidi" w:hAnsiTheme="majorBidi" w:cstheme="majorBidi"/>
          <w:color w:val="000000"/>
          <w:sz w:val="30"/>
          <w:szCs w:val="30"/>
          <w:cs/>
        </w:rPr>
        <w:t>ค่าเผื่อผลขาดทุน</w:t>
      </w:r>
      <w:r w:rsidRPr="001E33B8">
        <w:rPr>
          <w:rFonts w:asciiTheme="majorBidi" w:hAnsiTheme="majorBidi" w:cstheme="majorBidi" w:hint="cs"/>
          <w:color w:val="000000"/>
          <w:sz w:val="30"/>
          <w:szCs w:val="30"/>
          <w:cs/>
        </w:rPr>
        <w:t>สำหรับลูกหนี้การค้า</w:t>
      </w:r>
      <w:r w:rsidR="00182E55" w:rsidRPr="001E33B8">
        <w:rPr>
          <w:rFonts w:asciiTheme="majorBidi" w:hAnsiTheme="majorBidi" w:cstheme="majorBidi" w:hint="cs"/>
          <w:color w:val="000000"/>
          <w:sz w:val="30"/>
          <w:szCs w:val="30"/>
          <w:cs/>
        </w:rPr>
        <w:t>และสินทรัพย์ที่เกิดจากสัญญา</w:t>
      </w:r>
      <w:r w:rsidRPr="001E33B8">
        <w:rPr>
          <w:rFonts w:asciiTheme="majorBidi" w:hAnsiTheme="majorBidi" w:cstheme="majorBidi" w:hint="cs"/>
          <w:color w:val="000000"/>
          <w:sz w:val="30"/>
          <w:szCs w:val="30"/>
          <w:cs/>
        </w:rPr>
        <w:t>วัดมูลค่าผลขาดทุนด้วยผลขาดทุนด้านเครดิตที่คาดว่าจะเกิดขึ้นตลอดอายุของสัญญา ผลขาดทุนด้านเครดิตที่คาดว่าจะเกิดขึ้นของสินทรัพย์ทางการเงินเหล่านี้ประมาณการโดยใช้ตารางการตั้งสำรอง ซึ่งวิธีดังกล่าวมีการนำข้อมูลผลขาดทุนที่เกิดขึ้นในอดีต การปรับปรุงปัจจัยที่มีความเฉพาะเจาะจงกับลูกหนี้นั้น ๆ และการประเมินทั้งข้อมูลสภาวการณ์เศรษฐกิจในปัจจุบันและข้อมูลคาดการณ์สภาวการณ์เศรษฐกิจทั่วไปในอนาคต ณ วันที่รายงาน</w:t>
      </w:r>
    </w:p>
    <w:p w14:paraId="6912C148" w14:textId="77777777" w:rsidR="00A52577" w:rsidRPr="00B5391E" w:rsidRDefault="00A52577" w:rsidP="00936CEA">
      <w:pPr>
        <w:jc w:val="thaiDistribute"/>
        <w:rPr>
          <w:rFonts w:asciiTheme="majorBidi" w:hAnsiTheme="majorBidi" w:cstheme="majorBidi"/>
          <w:color w:val="000000"/>
          <w:sz w:val="24"/>
          <w:szCs w:val="24"/>
        </w:rPr>
      </w:pPr>
    </w:p>
    <w:p w14:paraId="05CC5EE7" w14:textId="637E5DB5" w:rsidR="00A52577" w:rsidRPr="001E33B8" w:rsidRDefault="00A52577" w:rsidP="00A5257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E33B8">
        <w:rPr>
          <w:rFonts w:asciiTheme="majorBidi" w:hAnsiTheme="majorBidi" w:cstheme="majorBidi" w:hint="cs"/>
          <w:color w:val="000000"/>
          <w:sz w:val="30"/>
          <w:szCs w:val="30"/>
          <w:cs/>
        </w:rPr>
        <w:t>ค่าเผื่อผลขาดทุนด้านเครดิตสำหรับ</w:t>
      </w:r>
      <w:r w:rsidR="00936CEA" w:rsidRPr="001E33B8">
        <w:rPr>
          <w:rFonts w:asciiTheme="majorBidi" w:hAnsiTheme="majorBidi" w:cstheme="majorBidi" w:hint="cs"/>
          <w:color w:val="000000"/>
          <w:sz w:val="30"/>
          <w:szCs w:val="30"/>
          <w:cs/>
        </w:rPr>
        <w:t>ลูกหนี้ตามสัญญาเช่าซื้อ และลูกหนี้เงินให้สินเชื่อ</w:t>
      </w:r>
      <w:r w:rsidRPr="001E33B8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1E33B8">
        <w:rPr>
          <w:rFonts w:asciiTheme="majorBidi" w:eastAsia="Calibri" w:hAnsiTheme="majorBidi" w:cstheme="majorBidi"/>
          <w:sz w:val="30"/>
          <w:szCs w:val="30"/>
          <w:cs/>
        </w:rPr>
        <w:t>กลุ่มบริษัท</w:t>
      </w:r>
      <w:r w:rsidR="00C1596F">
        <w:rPr>
          <w:rFonts w:ascii="Angsana New" w:hAnsi="Angsana New" w:hint="cs"/>
          <w:sz w:val="30"/>
          <w:szCs w:val="30"/>
          <w:cs/>
        </w:rPr>
        <w:t>และบริษัท</w:t>
      </w:r>
      <w:r w:rsidRPr="001E33B8">
        <w:rPr>
          <w:rFonts w:asciiTheme="majorBidi" w:hAnsiTheme="majorBidi" w:cstheme="majorBidi"/>
          <w:color w:val="000000"/>
          <w:sz w:val="30"/>
          <w:szCs w:val="30"/>
          <w:cs/>
        </w:rPr>
        <w:t>รับรู้ผล</w:t>
      </w:r>
      <w:r w:rsidRPr="001E33B8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ขาดทุนด้านเครดิตที่คาดว่าจะเกิดขึ้นด้วยผลขาดทุนด้านเครดิตที่คาดว่าจะเกิดขึ้นในอีก </w:t>
      </w:r>
      <w:r w:rsidRPr="001E33B8">
        <w:rPr>
          <w:rFonts w:asciiTheme="majorBidi" w:hAnsiTheme="majorBidi" w:cstheme="majorBidi"/>
          <w:color w:val="000000"/>
          <w:sz w:val="30"/>
          <w:szCs w:val="30"/>
        </w:rPr>
        <w:t xml:space="preserve">12 </w:t>
      </w:r>
      <w:r w:rsidRPr="001E33B8">
        <w:rPr>
          <w:rFonts w:asciiTheme="majorBidi" w:hAnsiTheme="majorBidi" w:cstheme="majorBidi" w:hint="cs"/>
          <w:color w:val="000000"/>
          <w:sz w:val="30"/>
          <w:szCs w:val="30"/>
          <w:cs/>
        </w:rPr>
        <w:t>เดือนข้างหน้า ยกเว้นสินทรัพย์ทางการเงินที่มีการเพิ่มขึ้นอย่างมีนัยสำคัญของความเสี่ยงด้านเครดิตนับแต่การรับรู้รายการเมื่อเริ่มแรกหรือเป็น</w:t>
      </w:r>
      <w:r w:rsidRPr="001E33B8">
        <w:rPr>
          <w:rFonts w:asciiTheme="majorBidi" w:eastAsia="EucrosiaUPCBold" w:hAnsiTheme="majorBidi" w:cstheme="majorBidi"/>
          <w:sz w:val="30"/>
          <w:szCs w:val="30"/>
          <w:cs/>
        </w:rPr>
        <w:t>สินทรัพย์ทางการเงินที่มีการด้อยค่าด้านเครดิต</w:t>
      </w:r>
      <w:r w:rsidRPr="001E33B8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ซึ่งกรณีดังกล่าวจะวัดค่าเผื่อผลขาดทุนด้วยผลขาดทุนด้านเครดิตที่คาดว่าจะเกิดขึ้นตลอดอายุของสัญญา</w:t>
      </w:r>
    </w:p>
    <w:p w14:paraId="13CC1CBE" w14:textId="622F5C80" w:rsidR="00A52577" w:rsidRDefault="00A52577" w:rsidP="006B195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2AC89153" w14:textId="360002FA" w:rsidR="006B195E" w:rsidRPr="001E33B8" w:rsidRDefault="006B195E" w:rsidP="006B195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E33B8">
        <w:rPr>
          <w:rFonts w:asciiTheme="majorBidi" w:hAnsiTheme="majorBidi" w:cstheme="majorBidi" w:hint="cs"/>
          <w:sz w:val="30"/>
          <w:szCs w:val="30"/>
          <w:cs/>
        </w:rPr>
        <w:t>สำหรับกลุ่มสินทรัพย์ที่มีสาระสำคัญ ประมาณการของจำนวนเงินสดที่คาดว่าจะไม่ได้รับคำนวณโดยคูณความน่าจะเป็นที่ลูกหนี้จะผิดนัดชำระหนี้ (</w:t>
      </w:r>
      <w:r w:rsidRPr="001E33B8">
        <w:rPr>
          <w:rFonts w:asciiTheme="majorBidi" w:hAnsiTheme="majorBidi" w:cstheme="majorBidi" w:hint="cs"/>
          <w:sz w:val="30"/>
          <w:szCs w:val="30"/>
        </w:rPr>
        <w:t xml:space="preserve">PD - Probability of default) </w:t>
      </w:r>
      <w:r w:rsidRPr="001E33B8">
        <w:rPr>
          <w:rFonts w:asciiTheme="majorBidi" w:hAnsiTheme="majorBidi" w:cstheme="majorBidi" w:hint="cs"/>
          <w:sz w:val="30"/>
          <w:szCs w:val="30"/>
          <w:cs/>
        </w:rPr>
        <w:t>กับร้อยละของความเสียหายที่อาจจะเกิดขึ้นเมื่อลูกหนี้ผิดนัดชำระหนี้ต่อยอดหนี้ (</w:t>
      </w:r>
      <w:r w:rsidRPr="001E33B8">
        <w:rPr>
          <w:rFonts w:asciiTheme="majorBidi" w:hAnsiTheme="majorBidi" w:cstheme="majorBidi" w:hint="cs"/>
          <w:sz w:val="30"/>
          <w:szCs w:val="30"/>
        </w:rPr>
        <w:t xml:space="preserve">LGD - Loss given default) </w:t>
      </w:r>
      <w:r w:rsidRPr="001E33B8">
        <w:rPr>
          <w:rFonts w:asciiTheme="majorBidi" w:hAnsiTheme="majorBidi" w:cstheme="majorBidi" w:hint="cs"/>
          <w:sz w:val="30"/>
          <w:szCs w:val="30"/>
          <w:cs/>
        </w:rPr>
        <w:t>กับยอดหนี้หรือประมาณการยอดหนี้เมื่อลูกหนี้ผิดนัดชำระ (</w:t>
      </w:r>
      <w:r w:rsidRPr="001E33B8">
        <w:rPr>
          <w:rFonts w:asciiTheme="majorBidi" w:hAnsiTheme="majorBidi" w:cstheme="majorBidi" w:hint="cs"/>
          <w:sz w:val="30"/>
          <w:szCs w:val="30"/>
        </w:rPr>
        <w:t>EAD - Exposure at the time of default)</w:t>
      </w:r>
    </w:p>
    <w:p w14:paraId="6B7BF4D1" w14:textId="4FDABB06" w:rsidR="006B195E" w:rsidRPr="001E33B8" w:rsidRDefault="006B195E" w:rsidP="006B195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E33B8">
        <w:rPr>
          <w:rFonts w:asciiTheme="majorBidi" w:hAnsiTheme="majorBidi" w:cstheme="majorBidi" w:hint="cs"/>
          <w:sz w:val="30"/>
          <w:szCs w:val="30"/>
          <w:cs/>
        </w:rPr>
        <w:lastRenderedPageBreak/>
        <w:t xml:space="preserve">สมมติฐานเศรษฐกิจมหภาคที่คาดการณ์ไว้ถูกรวมอยู่ใน </w:t>
      </w:r>
      <w:r w:rsidRPr="001E33B8">
        <w:rPr>
          <w:rFonts w:asciiTheme="majorBidi" w:hAnsiTheme="majorBidi" w:cstheme="majorBidi" w:hint="cs"/>
          <w:sz w:val="30"/>
          <w:szCs w:val="30"/>
        </w:rPr>
        <w:t xml:space="preserve">PD </w:t>
      </w:r>
      <w:r w:rsidRPr="001E33B8">
        <w:rPr>
          <w:rFonts w:asciiTheme="majorBidi" w:hAnsiTheme="majorBidi" w:cstheme="majorBidi" w:hint="cs"/>
          <w:sz w:val="30"/>
          <w:szCs w:val="30"/>
          <w:cs/>
        </w:rPr>
        <w:t>หากมีความเกี่ยวข้องและหากมีการระบุถึงปัจจัยที่มีอิทธิพลต่อความเสี่ยงด้านเครดิต เช่น</w:t>
      </w:r>
      <w:r w:rsidRPr="001E33B8">
        <w:rPr>
          <w:rFonts w:asciiTheme="majorBidi" w:hAnsiTheme="majorBidi" w:cstheme="majorBidi" w:hint="cs"/>
          <w:sz w:val="30"/>
          <w:szCs w:val="30"/>
        </w:rPr>
        <w:t xml:space="preserve"> </w:t>
      </w:r>
      <w:r w:rsidRPr="001E33B8">
        <w:rPr>
          <w:rFonts w:asciiTheme="majorBidi" w:hAnsiTheme="majorBidi" w:cstheme="majorBidi" w:hint="cs"/>
          <w:sz w:val="30"/>
          <w:szCs w:val="30"/>
          <w:cs/>
        </w:rPr>
        <w:t xml:space="preserve">อัตราการเติบโตของ </w:t>
      </w:r>
      <w:r w:rsidRPr="001E33B8">
        <w:rPr>
          <w:rFonts w:asciiTheme="majorBidi" w:hAnsiTheme="majorBidi" w:cstheme="majorBidi" w:hint="cs"/>
          <w:sz w:val="30"/>
          <w:szCs w:val="30"/>
        </w:rPr>
        <w:t xml:space="preserve">GDP </w:t>
      </w:r>
      <w:r w:rsidRPr="001E33B8">
        <w:rPr>
          <w:rFonts w:asciiTheme="majorBidi" w:hAnsiTheme="majorBidi" w:cstheme="majorBidi" w:hint="cs"/>
          <w:sz w:val="30"/>
          <w:szCs w:val="30"/>
          <w:cs/>
        </w:rPr>
        <w:t>อัตราดอกเบี้ยและดัชนีราคาที่อยู่อาศัย สมมติฐานเหล่านี้ถูกกำหนดโดยใช้ข้อมูลที่สมเหตุสมผลและสนับสนุนได้ซึ่งรวมถึงการคาดการณ์ที่พัฒนาขึ้นภายในและสมมติฐานที่มีอยู่ภายนอก และที่สอดคล้องกับที่ใช้ในการวางแผนทางการเงินและการวางแผนเงินทุน</w:t>
      </w:r>
    </w:p>
    <w:p w14:paraId="0D6BE3B3" w14:textId="77777777" w:rsidR="006B195E" w:rsidRPr="001E33B8" w:rsidRDefault="006B195E" w:rsidP="006B195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DB72A42" w14:textId="77777777" w:rsidR="006B195E" w:rsidRPr="001E33B8" w:rsidRDefault="006B195E" w:rsidP="006B195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E33B8">
        <w:rPr>
          <w:rFonts w:asciiTheme="majorBidi" w:hAnsiTheme="majorBidi" w:cstheme="majorBidi" w:hint="cs"/>
          <w:sz w:val="30"/>
          <w:szCs w:val="30"/>
          <w:cs/>
        </w:rPr>
        <w:t>การประมาณจำนวนเงินสดที่คาดว่าจะไม่ได้รับสำหรับเครื่องมือทางการเงินที่มีหลักประกันนั้นควรคำนึงถึงการคาดการณ์จำนวนและจังหวะเวลาของกระแสเงินสดที่จะได้รับจากการยึดหลักประกันที่หักต้นทุนของการได้มาและการขายหลักประกัน โดยไม่คำนึงว่าการยึดทรัพย์นั้นเป็นไปได้หรือไม่</w:t>
      </w:r>
    </w:p>
    <w:p w14:paraId="16DCE212" w14:textId="77777777" w:rsidR="006B195E" w:rsidRPr="001E33B8" w:rsidRDefault="006B195E" w:rsidP="006B195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1E33B8">
        <w:rPr>
          <w:rFonts w:asciiTheme="majorBidi" w:hAnsiTheme="majorBidi" w:cstheme="majorBidi" w:hint="cs"/>
          <w:sz w:val="30"/>
          <w:szCs w:val="30"/>
          <w:cs/>
        </w:rPr>
        <w:tab/>
      </w:r>
    </w:p>
    <w:p w14:paraId="32D999F1" w14:textId="29DD9564" w:rsidR="006B195E" w:rsidRDefault="006B195E" w:rsidP="006B195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E33B8">
        <w:rPr>
          <w:rFonts w:asciiTheme="majorBidi" w:hAnsiTheme="majorBidi" w:cstheme="majorBidi" w:hint="cs"/>
          <w:sz w:val="30"/>
          <w:szCs w:val="30"/>
          <w:cs/>
        </w:rPr>
        <w:t>การประมาณจำนวนเงินสดที่คาดว่าจะไม่ได้รับถูกคิดลดด้วยอัตราดอกเบี้ยที่แท้จริงเมื่อเริ่มแรกของสินทรัพย์ทางการเงิน</w:t>
      </w:r>
    </w:p>
    <w:p w14:paraId="34B8E02A" w14:textId="337C85FF" w:rsidR="002C6D91" w:rsidRDefault="002C6D91" w:rsidP="006B195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83F6B61" w14:textId="66BBDCC7" w:rsidR="002C6D91" w:rsidRPr="002317D1" w:rsidRDefault="002C6D91" w:rsidP="002C6D91">
      <w:pPr>
        <w:pStyle w:val="BodyText"/>
        <w:spacing w:after="0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2317D1">
        <w:rPr>
          <w:rFonts w:asciiTheme="majorBidi" w:hAnsiTheme="majorBidi" w:cstheme="majorBidi"/>
          <w:i/>
          <w:iCs/>
          <w:sz w:val="30"/>
          <w:szCs w:val="30"/>
          <w:cs/>
        </w:rPr>
        <w:t>การจัดชั้น</w:t>
      </w:r>
    </w:p>
    <w:p w14:paraId="5011ABEA" w14:textId="77777777" w:rsidR="002C6D91" w:rsidRPr="002C6D91" w:rsidRDefault="002C6D91" w:rsidP="002C6D91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4074E37" w14:textId="77777777" w:rsidR="002C6D91" w:rsidRPr="002C6D91" w:rsidRDefault="002C6D91" w:rsidP="002C6D91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C6D91">
        <w:rPr>
          <w:rFonts w:asciiTheme="majorBidi" w:hAnsiTheme="majorBidi" w:cstheme="majorBidi"/>
          <w:sz w:val="30"/>
          <w:szCs w:val="30"/>
          <w:cs/>
        </w:rPr>
        <w:t xml:space="preserve">ในการรับรู้ผลขาดทุนด้านเครดิตที่คาดว่าจะเกิดขึ้นจะมีการจัดประเภทสินทรัพย์ทางการเงินเป็น </w:t>
      </w:r>
      <w:r w:rsidRPr="002C6D91">
        <w:rPr>
          <w:rFonts w:asciiTheme="majorBidi" w:hAnsiTheme="majorBidi" w:cstheme="majorBidi"/>
          <w:sz w:val="30"/>
          <w:szCs w:val="30"/>
        </w:rPr>
        <w:t xml:space="preserve">3 </w:t>
      </w:r>
      <w:r w:rsidRPr="002C6D91">
        <w:rPr>
          <w:rFonts w:asciiTheme="majorBidi" w:hAnsiTheme="majorBidi" w:cstheme="majorBidi"/>
          <w:sz w:val="30"/>
          <w:szCs w:val="30"/>
          <w:cs/>
        </w:rPr>
        <w:t>ชั้นทุกวันที่รายงานโดยจะพิจารณาเป็นรายสัญญา ทั้งนี้สินทรัพย์ทางการเงินสามารถเปลี่ยนแปลงระดับชั้นได้ตลอดอายุของสินทรัพย์ทางการเงินตามการเปลี่ยนแปลงในคุณภาพของสินเชื่อนับจากวันที่รับรู้รายการเมื่อเริ่มแรก ดังต่อไปนี้</w:t>
      </w:r>
    </w:p>
    <w:p w14:paraId="60F37E60" w14:textId="77777777" w:rsidR="006B195E" w:rsidRPr="002C6D91" w:rsidRDefault="006B195E" w:rsidP="002C6D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="Angsana New" w:hAnsi="Angsana New"/>
          <w:color w:val="000000"/>
          <w:sz w:val="28"/>
          <w:szCs w:val="28"/>
          <w:cs/>
        </w:rPr>
      </w:pPr>
    </w:p>
    <w:p w14:paraId="7844222E" w14:textId="77777777" w:rsidR="006B195E" w:rsidRPr="001E33B8" w:rsidRDefault="006B195E" w:rsidP="006B195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  <w:r w:rsidRPr="001E33B8">
        <w:rPr>
          <w:rFonts w:ascii="Angsana New" w:hAnsi="Angsana New" w:hint="cs"/>
          <w:i/>
          <w:iCs/>
          <w:color w:val="000000"/>
          <w:sz w:val="30"/>
          <w:szCs w:val="30"/>
          <w:cs/>
        </w:rPr>
        <w:t>ลำดับ</w:t>
      </w:r>
      <w:r w:rsidRPr="001E33B8">
        <w:rPr>
          <w:rFonts w:asciiTheme="majorBidi" w:hAnsiTheme="majorBidi" w:cstheme="majorBidi" w:hint="cs"/>
          <w:i/>
          <w:iCs/>
          <w:sz w:val="30"/>
          <w:szCs w:val="30"/>
          <w:cs/>
        </w:rPr>
        <w:t>ชั้น</w:t>
      </w:r>
      <w:r w:rsidRPr="001E33B8">
        <w:rPr>
          <w:rFonts w:ascii="Angsana New" w:hAnsi="Angsana New" w:hint="cs"/>
          <w:i/>
          <w:iCs/>
          <w:color w:val="000000"/>
          <w:sz w:val="30"/>
          <w:szCs w:val="30"/>
          <w:cs/>
        </w:rPr>
        <w:t>ของการรับรู้ผลขาดทุนด้านเครดิตที่คาดว่าจะเกิดขึ้น</w:t>
      </w:r>
    </w:p>
    <w:p w14:paraId="68E041D5" w14:textId="77777777" w:rsidR="006B195E" w:rsidRPr="001E33B8" w:rsidRDefault="006B195E" w:rsidP="006B195E">
      <w:pPr>
        <w:ind w:left="1260"/>
        <w:jc w:val="thaiDistribute"/>
        <w:rPr>
          <w:rFonts w:ascii="Angsana New" w:hAnsi="Angsana New"/>
          <w:i/>
          <w:iCs/>
          <w:color w:val="000000"/>
          <w:sz w:val="28"/>
          <w:szCs w:val="28"/>
        </w:rPr>
      </w:pPr>
    </w:p>
    <w:p w14:paraId="7E4A83C8" w14:textId="2F233DDF" w:rsidR="006B195E" w:rsidRPr="001E33B8" w:rsidRDefault="006B195E" w:rsidP="006B195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  <w:r w:rsidRPr="001E33B8">
        <w:rPr>
          <w:rFonts w:ascii="Angsana New" w:hAnsi="Angsana New" w:hint="cs"/>
          <w:i/>
          <w:iCs/>
          <w:color w:val="000000"/>
          <w:sz w:val="30"/>
          <w:szCs w:val="30"/>
          <w:cs/>
        </w:rPr>
        <w:t>ชั้นที่</w:t>
      </w:r>
      <w:r w:rsidRPr="001E33B8">
        <w:rPr>
          <w:rFonts w:ascii="Angsana New" w:hAnsi="Angsana New" w:hint="cs"/>
          <w:i/>
          <w:iCs/>
          <w:color w:val="000000"/>
          <w:sz w:val="30"/>
          <w:szCs w:val="30"/>
        </w:rPr>
        <w:t xml:space="preserve"> </w:t>
      </w:r>
      <w:r w:rsidR="00694B12" w:rsidRPr="00694B12">
        <w:rPr>
          <w:rFonts w:ascii="Angsana New" w:hAnsi="Angsana New" w:hint="cs"/>
          <w:i/>
          <w:iCs/>
          <w:color w:val="000000"/>
          <w:sz w:val="30"/>
          <w:szCs w:val="30"/>
        </w:rPr>
        <w:t>1</w:t>
      </w:r>
      <w:r w:rsidRPr="001E33B8">
        <w:rPr>
          <w:rFonts w:ascii="Angsana New" w:hAnsi="Angsana New" w:hint="cs"/>
          <w:i/>
          <w:iCs/>
          <w:color w:val="000000"/>
          <w:sz w:val="30"/>
          <w:szCs w:val="30"/>
        </w:rPr>
        <w:t xml:space="preserve"> </w:t>
      </w:r>
      <w:r w:rsidRPr="001E33B8">
        <w:rPr>
          <w:rFonts w:ascii="Angsana New" w:hAnsi="Angsana New" w:hint="cs"/>
          <w:i/>
          <w:iCs/>
          <w:color w:val="000000"/>
          <w:sz w:val="30"/>
          <w:szCs w:val="30"/>
          <w:cs/>
        </w:rPr>
        <w:t>สินทรัพย์ทาง</w:t>
      </w:r>
      <w:r w:rsidRPr="001E33B8">
        <w:rPr>
          <w:rFonts w:asciiTheme="majorBidi" w:hAnsiTheme="majorBidi" w:cstheme="majorBidi" w:hint="cs"/>
          <w:i/>
          <w:iCs/>
          <w:sz w:val="30"/>
          <w:szCs w:val="30"/>
          <w:cs/>
        </w:rPr>
        <w:t>การเงิน</w:t>
      </w:r>
      <w:r w:rsidRPr="001E33B8">
        <w:rPr>
          <w:rFonts w:ascii="Angsana New" w:hAnsi="Angsana New" w:hint="cs"/>
          <w:i/>
          <w:iCs/>
          <w:color w:val="000000"/>
          <w:sz w:val="30"/>
          <w:szCs w:val="30"/>
          <w:cs/>
        </w:rPr>
        <w:t>ที่ไม่มีการเพิ่มขึ้นอย่างมีนัยสำคัญของความเสี่ยงด้านเครดิต (</w:t>
      </w:r>
      <w:r w:rsidRPr="001E33B8">
        <w:rPr>
          <w:rFonts w:ascii="Angsana New" w:hAnsi="Angsana New" w:hint="cs"/>
          <w:i/>
          <w:iCs/>
          <w:color w:val="000000"/>
          <w:sz w:val="30"/>
          <w:szCs w:val="30"/>
        </w:rPr>
        <w:t>Performing)</w:t>
      </w:r>
    </w:p>
    <w:p w14:paraId="0BAE9615" w14:textId="77777777" w:rsidR="006B195E" w:rsidRPr="001E33B8" w:rsidRDefault="006B195E" w:rsidP="006B195E">
      <w:pPr>
        <w:ind w:left="1260"/>
        <w:jc w:val="thaiDistribute"/>
        <w:rPr>
          <w:rFonts w:ascii="Angsana New" w:hAnsi="Angsana New"/>
          <w:i/>
          <w:iCs/>
          <w:color w:val="000000"/>
          <w:sz w:val="28"/>
          <w:szCs w:val="28"/>
        </w:rPr>
      </w:pPr>
    </w:p>
    <w:p w14:paraId="43C05202" w14:textId="6EFF9650" w:rsidR="006B195E" w:rsidRPr="001E33B8" w:rsidRDefault="006B195E" w:rsidP="006B195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E33B8">
        <w:rPr>
          <w:rFonts w:asciiTheme="majorBidi" w:hAnsiTheme="majorBidi" w:cstheme="majorBidi" w:hint="cs"/>
          <w:sz w:val="30"/>
          <w:szCs w:val="30"/>
          <w:cs/>
        </w:rPr>
        <w:t xml:space="preserve">ผลขาดทุนด้านเครดิตที่คาดว่าจะเกิดขึ้นรับรู้เริ่มแรกเมื่อรับรู้เครื่องมือทางการเงิน และเป็นตัวแทนของประมาณการจำนวนเงินสดที่คาดว่าจะไม่ได้รับจากการผิดนัดชำระหนี้ที่น่าจะเกิดขึ้นภายในระยะเวลา </w:t>
      </w:r>
      <w:r w:rsidRPr="001E33B8">
        <w:rPr>
          <w:rFonts w:asciiTheme="majorBidi" w:hAnsiTheme="majorBidi" w:cstheme="majorBidi"/>
          <w:sz w:val="30"/>
          <w:szCs w:val="30"/>
        </w:rPr>
        <w:t>12</w:t>
      </w:r>
      <w:r w:rsidRPr="001E33B8">
        <w:rPr>
          <w:rFonts w:asciiTheme="majorBidi" w:hAnsiTheme="majorBidi" w:cstheme="majorBidi" w:hint="cs"/>
          <w:sz w:val="30"/>
          <w:szCs w:val="30"/>
        </w:rPr>
        <w:t xml:space="preserve"> </w:t>
      </w:r>
      <w:r w:rsidRPr="001E33B8">
        <w:rPr>
          <w:rFonts w:asciiTheme="majorBidi" w:hAnsiTheme="majorBidi" w:cstheme="majorBidi" w:hint="cs"/>
          <w:sz w:val="30"/>
          <w:szCs w:val="30"/>
          <w:cs/>
        </w:rPr>
        <w:t xml:space="preserve">เดือนนับจากวันที่ในงบการเงิน ผลขาดทุนด้านเครดิตที่คาดว่าจะเกิดขึ้นถูกพิจารณาอย่างต่อเนื่องโดยใช้หลักเกณฑ์ดังกล่าวจนกระทั่งเกิดการเพิ่มขึ้นอย่างมีนัยสำคัญของความเสี่ยงด้านเครดิตหรือสินทรัพย์ทางการเงินกลายเป็นสินทรัพย์ทางการเงินที่มีการด้อยค่าด้านเครดิต หากสินทรัพย์ทางการเงินไม่มีการเพิ่มขึ้นอย่างมีนัยสำคัญของความเสี่ยงด้านเครดิตแล้ว ผลขาดทุนด้านเครดิตที่คาดว่าจะเกิดขึ้นจะถูกกลับมาพิจารณาบนหลักเกณฑ์ระยะเวลา </w:t>
      </w:r>
      <w:r w:rsidR="0089033F">
        <w:rPr>
          <w:rFonts w:asciiTheme="majorBidi" w:hAnsiTheme="majorBidi" w:cstheme="majorBidi"/>
          <w:sz w:val="30"/>
          <w:szCs w:val="30"/>
        </w:rPr>
        <w:t>12</w:t>
      </w:r>
      <w:r w:rsidRPr="001E33B8">
        <w:rPr>
          <w:rFonts w:asciiTheme="majorBidi" w:hAnsiTheme="majorBidi" w:cstheme="majorBidi" w:hint="cs"/>
          <w:sz w:val="30"/>
          <w:szCs w:val="30"/>
        </w:rPr>
        <w:t xml:space="preserve"> </w:t>
      </w:r>
      <w:r w:rsidRPr="001E33B8">
        <w:rPr>
          <w:rFonts w:asciiTheme="majorBidi" w:hAnsiTheme="majorBidi" w:cstheme="majorBidi" w:hint="cs"/>
          <w:sz w:val="30"/>
          <w:szCs w:val="30"/>
          <w:cs/>
        </w:rPr>
        <w:t>เดือน</w:t>
      </w:r>
    </w:p>
    <w:p w14:paraId="44170146" w14:textId="67E8F639" w:rsidR="006B195E" w:rsidRDefault="006B195E" w:rsidP="006B195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6F3AC504" w14:textId="3CA52244" w:rsidR="00B1713C" w:rsidRDefault="00B1713C" w:rsidP="006B195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26204F44" w14:textId="408D9EE6" w:rsidR="00B1713C" w:rsidRDefault="00B1713C" w:rsidP="006B195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1415A411" w14:textId="1D43D0BB" w:rsidR="00B1713C" w:rsidRDefault="00B1713C" w:rsidP="006B195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4DAB6462" w14:textId="77777777" w:rsidR="00B1713C" w:rsidRPr="001E33B8" w:rsidRDefault="00B1713C" w:rsidP="006B195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4198BF82" w14:textId="36F65079" w:rsidR="006B195E" w:rsidRPr="001E33B8" w:rsidRDefault="006B195E" w:rsidP="006B195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1E33B8">
        <w:rPr>
          <w:rFonts w:asciiTheme="majorBidi" w:hAnsiTheme="majorBidi" w:cstheme="majorBidi" w:hint="cs"/>
          <w:i/>
          <w:iCs/>
          <w:sz w:val="30"/>
          <w:szCs w:val="30"/>
          <w:cs/>
        </w:rPr>
        <w:lastRenderedPageBreak/>
        <w:t>ชั้นที่</w:t>
      </w:r>
      <w:r w:rsidRPr="001E33B8">
        <w:rPr>
          <w:rFonts w:asciiTheme="majorBidi" w:hAnsiTheme="majorBidi" w:cstheme="majorBidi" w:hint="cs"/>
          <w:i/>
          <w:iCs/>
          <w:sz w:val="30"/>
          <w:szCs w:val="30"/>
        </w:rPr>
        <w:t xml:space="preserve"> </w:t>
      </w:r>
      <w:r w:rsidR="00694B12" w:rsidRPr="00694B12">
        <w:rPr>
          <w:rFonts w:asciiTheme="majorBidi" w:hAnsiTheme="majorBidi" w:cstheme="majorBidi" w:hint="cs"/>
          <w:i/>
          <w:iCs/>
          <w:sz w:val="30"/>
          <w:szCs w:val="30"/>
        </w:rPr>
        <w:t>2</w:t>
      </w:r>
      <w:r w:rsidRPr="001E33B8">
        <w:rPr>
          <w:rFonts w:asciiTheme="majorBidi" w:hAnsiTheme="majorBidi" w:cstheme="majorBidi" w:hint="cs"/>
          <w:i/>
          <w:iCs/>
          <w:sz w:val="30"/>
          <w:szCs w:val="30"/>
        </w:rPr>
        <w:t xml:space="preserve"> </w:t>
      </w:r>
      <w:r w:rsidRPr="001E33B8">
        <w:rPr>
          <w:rFonts w:asciiTheme="majorBidi" w:hAnsiTheme="majorBidi" w:cstheme="majorBidi" w:hint="cs"/>
          <w:i/>
          <w:iCs/>
          <w:sz w:val="30"/>
          <w:szCs w:val="30"/>
          <w:cs/>
        </w:rPr>
        <w:t>สินทรัพย์ทางการเงินที่มีการเพิ่มขึ้นอย่างมีนัยสำคัญของความเสี่ยงด้านเครดิต (</w:t>
      </w:r>
      <w:r w:rsidRPr="001E33B8">
        <w:rPr>
          <w:rFonts w:asciiTheme="majorBidi" w:hAnsiTheme="majorBidi" w:cstheme="majorBidi" w:hint="cs"/>
          <w:i/>
          <w:iCs/>
          <w:sz w:val="30"/>
          <w:szCs w:val="30"/>
        </w:rPr>
        <w:t>Under-performing)</w:t>
      </w:r>
    </w:p>
    <w:p w14:paraId="1BF7B958" w14:textId="77777777" w:rsidR="006B195E" w:rsidRPr="001E33B8" w:rsidRDefault="006B195E" w:rsidP="006B195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098E13A7" w14:textId="4336E442" w:rsidR="006B195E" w:rsidRDefault="006B195E" w:rsidP="006B195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E33B8">
        <w:rPr>
          <w:rFonts w:asciiTheme="majorBidi" w:hAnsiTheme="majorBidi" w:cstheme="majorBidi" w:hint="cs"/>
          <w:sz w:val="30"/>
          <w:szCs w:val="30"/>
          <w:cs/>
        </w:rPr>
        <w:t>หากสินทรัพย์ทางการเงินประสบกับการเพิ่มขึ้นอย่างมีนัยสำคัญของความเสี่ยงด้านเครดิต (</w:t>
      </w:r>
      <w:r w:rsidRPr="001E33B8">
        <w:rPr>
          <w:rFonts w:asciiTheme="majorBidi" w:hAnsiTheme="majorBidi" w:cstheme="majorBidi" w:hint="cs"/>
          <w:sz w:val="30"/>
          <w:szCs w:val="30"/>
        </w:rPr>
        <w:t>SICR</w:t>
      </w:r>
      <w:r w:rsidRPr="001E33B8">
        <w:rPr>
          <w:rFonts w:asciiTheme="majorBidi" w:hAnsiTheme="majorBidi" w:cstheme="majorBidi" w:hint="cs"/>
          <w:sz w:val="30"/>
          <w:szCs w:val="30"/>
          <w:cs/>
        </w:rPr>
        <w:t xml:space="preserve"> -</w:t>
      </w:r>
      <w:r w:rsidRPr="001E33B8">
        <w:rPr>
          <w:rFonts w:asciiTheme="majorBidi" w:hAnsiTheme="majorBidi" w:cstheme="majorBidi" w:hint="cs"/>
          <w:sz w:val="30"/>
          <w:szCs w:val="30"/>
        </w:rPr>
        <w:t xml:space="preserve"> Significant increase in credit risk) </w:t>
      </w:r>
      <w:r w:rsidRPr="001E33B8">
        <w:rPr>
          <w:rFonts w:asciiTheme="majorBidi" w:hAnsiTheme="majorBidi" w:cstheme="majorBidi" w:hint="cs"/>
          <w:sz w:val="30"/>
          <w:szCs w:val="30"/>
          <w:cs/>
        </w:rPr>
        <w:t>นับจากวันรับรู้รายการเมื่อเริ่มแรก ประมาณการของผลขาดทุนด้านเครดิตที่คาดว่าจะเกิดขึ้นจะรับรู้จะเป็นผลมาจากความเป็นไปได้ของทุกเหตุการณ์จากการผิดนัดชำระหนี้ตลอดอายุที่คาดไว้ของสินทรัพย์ทางการเงิน การเพิ่มขึ้นอย่างมีนัยสำคัญของความเสี่ยงด้านเครดิตถูกประเมินโดยพิจารณาเปรียบเทียบความเสี่ยงในการผิดนัดชำระ ณ วันที่รายงาน กับความเสี่ยงดังกล่าว ณ วันที่รับรู้รายการเมื่อเริ่มแรก ความมีสาระสำคัญของการประเมินดังกล่าวถูกพิจารณาโดยใช้ปัจจัยด้านปริมาณและปัจจัยด้านคุณภาพหลายปัจจัย สินทรัพย์ทางการเงินที่ค้างชำระ</w:t>
      </w:r>
      <w:r w:rsidRPr="001E33B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1E33B8">
        <w:rPr>
          <w:rFonts w:asciiTheme="majorBidi" w:hAnsiTheme="majorBidi" w:cstheme="majorBidi"/>
          <w:sz w:val="30"/>
          <w:szCs w:val="30"/>
        </w:rPr>
        <w:t>30</w:t>
      </w:r>
      <w:r w:rsidRPr="001E33B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1E33B8">
        <w:rPr>
          <w:rFonts w:asciiTheme="majorBidi" w:hAnsiTheme="majorBidi" w:cstheme="majorBidi" w:hint="cs"/>
          <w:sz w:val="30"/>
          <w:szCs w:val="30"/>
          <w:cs/>
        </w:rPr>
        <w:t>วันหรือเกินกว่านั้น</w:t>
      </w:r>
      <w:r w:rsidR="00182E55" w:rsidRPr="001E33B8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1E33B8">
        <w:rPr>
          <w:rFonts w:asciiTheme="majorBidi" w:hAnsiTheme="majorBidi" w:cstheme="majorBidi" w:hint="cs"/>
          <w:sz w:val="30"/>
          <w:szCs w:val="30"/>
          <w:cs/>
        </w:rPr>
        <w:t>แต่ยังไม่ใช่สินทรัพย์ทางการเงินที่มีการด้อยค่าด้านเครดิตจะถูกประเมินว่ามีการเพิ่มขึ้นอย่างมีนัยสำคัญของความเสี่ยงด้านเครดิต</w:t>
      </w:r>
    </w:p>
    <w:p w14:paraId="2BDF9DF5" w14:textId="77777777" w:rsidR="00B1713C" w:rsidRPr="001E33B8" w:rsidRDefault="00B1713C" w:rsidP="006B195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3E56F62" w14:textId="4EEE45D5" w:rsidR="006B195E" w:rsidRPr="001E33B8" w:rsidRDefault="006B195E" w:rsidP="006B195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1E33B8">
        <w:rPr>
          <w:rFonts w:asciiTheme="majorBidi" w:hAnsiTheme="majorBidi" w:cstheme="majorBidi" w:hint="cs"/>
          <w:i/>
          <w:iCs/>
          <w:sz w:val="30"/>
          <w:szCs w:val="30"/>
          <w:cs/>
        </w:rPr>
        <w:t>ชั้นที่</w:t>
      </w:r>
      <w:r w:rsidRPr="001E33B8">
        <w:rPr>
          <w:rFonts w:asciiTheme="majorBidi" w:hAnsiTheme="majorBidi" w:cstheme="majorBidi" w:hint="cs"/>
          <w:i/>
          <w:iCs/>
          <w:sz w:val="30"/>
          <w:szCs w:val="30"/>
        </w:rPr>
        <w:t xml:space="preserve"> </w:t>
      </w:r>
      <w:r w:rsidR="00694B12" w:rsidRPr="00694B12">
        <w:rPr>
          <w:rFonts w:asciiTheme="majorBidi" w:hAnsiTheme="majorBidi" w:cstheme="majorBidi" w:hint="cs"/>
          <w:i/>
          <w:iCs/>
          <w:sz w:val="30"/>
          <w:szCs w:val="30"/>
        </w:rPr>
        <w:t>3</w:t>
      </w:r>
      <w:r w:rsidRPr="001E33B8">
        <w:rPr>
          <w:rFonts w:asciiTheme="majorBidi" w:hAnsiTheme="majorBidi" w:cstheme="majorBidi" w:hint="cs"/>
          <w:i/>
          <w:iCs/>
          <w:sz w:val="30"/>
          <w:szCs w:val="30"/>
        </w:rPr>
        <w:t xml:space="preserve"> </w:t>
      </w:r>
      <w:r w:rsidRPr="001E33B8">
        <w:rPr>
          <w:rFonts w:asciiTheme="majorBidi" w:hAnsiTheme="majorBidi" w:cstheme="majorBidi" w:hint="cs"/>
          <w:i/>
          <w:iCs/>
          <w:sz w:val="30"/>
          <w:szCs w:val="30"/>
          <w:cs/>
        </w:rPr>
        <w:t>สินทรัพย์ทางการเงินที่มีการด้อยค่าด้านเครดิต</w:t>
      </w:r>
      <w:r w:rsidRPr="001E33B8">
        <w:rPr>
          <w:rFonts w:asciiTheme="majorBidi" w:hAnsiTheme="majorBidi" w:cstheme="majorBidi" w:hint="cs"/>
          <w:i/>
          <w:iCs/>
          <w:sz w:val="30"/>
          <w:szCs w:val="30"/>
        </w:rPr>
        <w:t xml:space="preserve"> (Non-performing)</w:t>
      </w:r>
    </w:p>
    <w:p w14:paraId="33EEB8DA" w14:textId="77777777" w:rsidR="006B195E" w:rsidRPr="001E33B8" w:rsidRDefault="006B195E" w:rsidP="006B195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68364A26" w14:textId="77777777" w:rsidR="006B195E" w:rsidRPr="001E33B8" w:rsidRDefault="006B195E" w:rsidP="006B195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E33B8">
        <w:rPr>
          <w:rFonts w:asciiTheme="majorBidi" w:hAnsiTheme="majorBidi" w:cstheme="majorBidi" w:hint="cs"/>
          <w:sz w:val="30"/>
          <w:szCs w:val="30"/>
          <w:cs/>
        </w:rPr>
        <w:t xml:space="preserve">สินทรัพย์ทางการเงินที่มีการด้อยค่าด้านเครดิตหรือค้างชำระเงินต้นหรือดอกเบี้ยเกินกว่า </w:t>
      </w:r>
      <w:r w:rsidRPr="001E33B8">
        <w:rPr>
          <w:rFonts w:asciiTheme="majorBidi" w:hAnsiTheme="majorBidi" w:cstheme="majorBidi"/>
          <w:sz w:val="30"/>
          <w:szCs w:val="30"/>
        </w:rPr>
        <w:t>90</w:t>
      </w:r>
      <w:r w:rsidRPr="001E33B8">
        <w:rPr>
          <w:rFonts w:asciiTheme="majorBidi" w:hAnsiTheme="majorBidi" w:cstheme="majorBidi" w:hint="cs"/>
          <w:sz w:val="30"/>
          <w:szCs w:val="30"/>
          <w:cs/>
        </w:rPr>
        <w:t xml:space="preserve"> วัน สินทรัพย์ทางการเงินจะถูกพิจารณาเป็นสินทรัพย์ทางการเงินที่มีการด้อยค่าด้านเครดิตเมื่อลูกหนี้มีความเป็นไปได้ว่าจะไม่สามารถชำระคืนได้เมื่อเกิดเหตุการณ์ใดเหตุการณ์หนึ่งหรือหลายเหตุการณ์ที่ทำให้เกิดผลกระทบต่อประมาณการกระแสเงินสดในอนาคตของสินทรัพย์ทางการเงิน</w:t>
      </w:r>
    </w:p>
    <w:p w14:paraId="05C79489" w14:textId="77777777" w:rsidR="006B195E" w:rsidRPr="001E33B8" w:rsidRDefault="006B195E" w:rsidP="006B195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549A017E" w14:textId="77777777" w:rsidR="006B195E" w:rsidRPr="001E33B8" w:rsidRDefault="006B195E" w:rsidP="006B195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E33B8">
        <w:rPr>
          <w:rFonts w:asciiTheme="majorBidi" w:hAnsiTheme="majorBidi" w:cstheme="majorBidi" w:hint="cs"/>
          <w:sz w:val="30"/>
          <w:szCs w:val="30"/>
          <w:cs/>
        </w:rPr>
        <w:t>หลักฐานที่แสดงว่าสินทรัพย์ทางการเงินมีการด้อยค่าด้านเครดิตครอบคลุมถึงข้อมูลที่สังเกตได้จากเหตุการณ์ดังต่อไปนี้</w:t>
      </w:r>
      <w:r w:rsidRPr="001E33B8">
        <w:rPr>
          <w:rFonts w:asciiTheme="majorBidi" w:hAnsiTheme="majorBidi" w:cstheme="majorBidi" w:hint="cs"/>
          <w:sz w:val="30"/>
          <w:szCs w:val="30"/>
        </w:rPr>
        <w:t xml:space="preserve"> </w:t>
      </w:r>
    </w:p>
    <w:p w14:paraId="333821AE" w14:textId="77777777" w:rsidR="006B195E" w:rsidRPr="001E33B8" w:rsidRDefault="006B195E" w:rsidP="006B195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1260" w:right="70"/>
        <w:contextualSpacing w:val="0"/>
        <w:jc w:val="thaiDistribute"/>
        <w:rPr>
          <w:rFonts w:ascii="Angsana New" w:eastAsia="Calibri" w:hAnsi="Angsana New"/>
          <w:sz w:val="24"/>
          <w:szCs w:val="24"/>
        </w:rPr>
      </w:pPr>
    </w:p>
    <w:p w14:paraId="0B70E110" w14:textId="77777777" w:rsidR="006B195E" w:rsidRPr="001E33B8" w:rsidRDefault="006B195E" w:rsidP="009E212A">
      <w:pPr>
        <w:pStyle w:val="ListParagraph"/>
        <w:numPr>
          <w:ilvl w:val="0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720" w:right="70" w:hanging="180"/>
        <w:contextualSpacing w:val="0"/>
        <w:jc w:val="thaiDistribute"/>
        <w:rPr>
          <w:rFonts w:ascii="Angsana New" w:hAnsi="Angsana New"/>
          <w:color w:val="000000"/>
          <w:sz w:val="30"/>
          <w:szCs w:val="30"/>
        </w:rPr>
      </w:pPr>
      <w:r w:rsidRPr="001E33B8">
        <w:rPr>
          <w:rFonts w:ascii="Angsana New" w:hAnsi="Angsana New" w:hint="cs"/>
          <w:color w:val="000000"/>
          <w:sz w:val="30"/>
          <w:szCs w:val="30"/>
          <w:cs/>
        </w:rPr>
        <w:t>การประสบปัญหาทางการเงินอย่างมีนัยสำคัญของลูกหนี้</w:t>
      </w:r>
    </w:p>
    <w:p w14:paraId="0476D5EB" w14:textId="77777777" w:rsidR="006B195E" w:rsidRPr="001E33B8" w:rsidRDefault="006B195E" w:rsidP="009E212A">
      <w:pPr>
        <w:pStyle w:val="ListParagraph"/>
        <w:numPr>
          <w:ilvl w:val="0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720" w:right="70" w:hanging="180"/>
        <w:contextualSpacing w:val="0"/>
        <w:jc w:val="thaiDistribute"/>
        <w:rPr>
          <w:rFonts w:ascii="Angsana New" w:hAnsi="Angsana New"/>
          <w:color w:val="000000"/>
          <w:sz w:val="30"/>
          <w:szCs w:val="30"/>
        </w:rPr>
      </w:pPr>
      <w:r w:rsidRPr="001E33B8">
        <w:rPr>
          <w:rFonts w:ascii="Angsana New" w:hAnsi="Angsana New" w:hint="cs"/>
          <w:color w:val="000000"/>
          <w:sz w:val="30"/>
          <w:szCs w:val="30"/>
          <w:cs/>
        </w:rPr>
        <w:t>การละเมิดสัญญา เช่น การปฏิบัติผิดสัญญาหรือการค้างชำระ</w:t>
      </w:r>
    </w:p>
    <w:p w14:paraId="5DF94733" w14:textId="77777777" w:rsidR="006B195E" w:rsidRPr="001E33B8" w:rsidRDefault="006B195E" w:rsidP="009E212A">
      <w:pPr>
        <w:pStyle w:val="ListParagraph"/>
        <w:numPr>
          <w:ilvl w:val="0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720" w:right="70" w:hanging="180"/>
        <w:contextualSpacing w:val="0"/>
        <w:jc w:val="thaiDistribute"/>
        <w:rPr>
          <w:rFonts w:ascii="Angsana New" w:hAnsi="Angsana New"/>
          <w:color w:val="000000"/>
          <w:sz w:val="30"/>
          <w:szCs w:val="30"/>
        </w:rPr>
      </w:pPr>
      <w:r w:rsidRPr="001E33B8">
        <w:rPr>
          <w:rFonts w:ascii="Angsana New" w:hAnsi="Angsana New" w:hint="cs"/>
          <w:color w:val="000000"/>
          <w:sz w:val="30"/>
          <w:szCs w:val="30"/>
          <w:cs/>
        </w:rPr>
        <w:t>อยู่ระหว่างการพิจารณาล้มละลายหรือปรับโครงสร้างทางการเงินเพื่อเลี่ยงการชำระ</w:t>
      </w:r>
    </w:p>
    <w:p w14:paraId="3F2D5D86" w14:textId="77777777" w:rsidR="006B195E" w:rsidRPr="001E33B8" w:rsidRDefault="006B195E" w:rsidP="009E212A">
      <w:pPr>
        <w:pStyle w:val="ListParagraph"/>
        <w:numPr>
          <w:ilvl w:val="0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720" w:right="70" w:hanging="180"/>
        <w:contextualSpacing w:val="0"/>
        <w:jc w:val="thaiDistribute"/>
        <w:rPr>
          <w:rFonts w:ascii="Angsana New" w:hAnsi="Angsana New"/>
          <w:color w:val="000000"/>
          <w:sz w:val="30"/>
          <w:szCs w:val="30"/>
        </w:rPr>
      </w:pPr>
      <w:r w:rsidRPr="001E33B8">
        <w:rPr>
          <w:rFonts w:ascii="Angsana New" w:hAnsi="Angsana New" w:hint="cs"/>
          <w:color w:val="000000"/>
          <w:sz w:val="30"/>
          <w:szCs w:val="30"/>
          <w:cs/>
        </w:rPr>
        <w:t>การล่มสลายของตลาดซื้อขายคล่องของสินทรัพย์ทางการเงินเนื่องจากประสบปัญหาทางการเงิน หรือ</w:t>
      </w:r>
    </w:p>
    <w:p w14:paraId="4A69AA08" w14:textId="77777777" w:rsidR="006B195E" w:rsidRPr="001E33B8" w:rsidRDefault="006B195E" w:rsidP="009E212A">
      <w:pPr>
        <w:pStyle w:val="ListParagraph"/>
        <w:numPr>
          <w:ilvl w:val="0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720" w:right="70" w:hanging="180"/>
        <w:contextualSpacing w:val="0"/>
        <w:jc w:val="thaiDistribute"/>
        <w:rPr>
          <w:rFonts w:ascii="Angsana New" w:hAnsi="Angsana New"/>
          <w:color w:val="000000"/>
          <w:sz w:val="30"/>
          <w:szCs w:val="30"/>
        </w:rPr>
      </w:pPr>
      <w:r w:rsidRPr="001E33B8">
        <w:rPr>
          <w:rFonts w:ascii="Angsana New" w:hAnsi="Angsana New" w:hint="cs"/>
          <w:color w:val="000000"/>
          <w:sz w:val="30"/>
          <w:szCs w:val="30"/>
          <w:cs/>
        </w:rPr>
        <w:t>การซื้อหรือการได้มาซึ่งสินทรัพย์ทางการเงินด้วยราคาที่มีส่วนลดจำนวนมากซึ่งสะท้อนถึงผลขาดทุนด้านเครดิตที่เกิดขึ้น</w:t>
      </w:r>
    </w:p>
    <w:p w14:paraId="52ACD244" w14:textId="77777777" w:rsidR="006B195E" w:rsidRPr="001E33B8" w:rsidRDefault="006B195E" w:rsidP="006B195E">
      <w:pPr>
        <w:pStyle w:val="ListParagraph"/>
        <w:autoSpaceDE w:val="0"/>
        <w:autoSpaceDN w:val="0"/>
        <w:adjustRightInd w:val="0"/>
        <w:spacing w:after="69"/>
        <w:ind w:left="1260" w:right="44"/>
        <w:jc w:val="thaiDistribute"/>
        <w:rPr>
          <w:rFonts w:ascii="Angsana New" w:eastAsia="Calibri" w:hAnsi="Angsana New"/>
          <w:sz w:val="24"/>
          <w:szCs w:val="24"/>
        </w:rPr>
      </w:pPr>
    </w:p>
    <w:p w14:paraId="4B0B60FB" w14:textId="77777777" w:rsidR="006B195E" w:rsidRPr="001E33B8" w:rsidRDefault="006B195E" w:rsidP="009E212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E33B8">
        <w:rPr>
          <w:rFonts w:asciiTheme="majorBidi" w:hAnsiTheme="majorBidi" w:cstheme="majorBidi" w:hint="cs"/>
          <w:sz w:val="30"/>
          <w:szCs w:val="30"/>
          <w:cs/>
        </w:rPr>
        <w:t>ค่าเผื่อการด้อยค่าของสินทรัพย์ทางการเงินที่มีการด้อยค่าด้านเครดิตพิจารณาจากกระแสเงินสดทั้งหมดซึ่งกิจการคาดว่าจะได้รับโดยพิจารณาถึงเงื่อนไขตามสัญญาทั้งหมดของเครื่องมือทางการเงิน รวมถึงการถือครองหลักประกัน ผลต่างระหว่างมูลค่าปัจจุบันของกระแสเงินสดตามสัญญาทั้งหมดซึ่งคาดว่าจะได้รับคิดลดด้วยอัตราดอกเบี้ยที่แท้จริงเมื่อเริ่มแรก และมูลค่าตามบัญชีของสินทรัพย์ก่อนการด้อยค่าด้านเครคิตจะเกิดขึ้น</w:t>
      </w:r>
      <w:r w:rsidRPr="001E33B8">
        <w:rPr>
          <w:rFonts w:asciiTheme="majorBidi" w:hAnsiTheme="majorBidi" w:cstheme="majorBidi" w:hint="cs"/>
          <w:sz w:val="30"/>
          <w:szCs w:val="30"/>
        </w:rPr>
        <w:t xml:space="preserve"> </w:t>
      </w:r>
    </w:p>
    <w:p w14:paraId="0E9454B4" w14:textId="77777777" w:rsidR="006B195E" w:rsidRPr="001E33B8" w:rsidRDefault="006B195E" w:rsidP="006B195E">
      <w:pPr>
        <w:pStyle w:val="ListParagraph"/>
        <w:autoSpaceDE w:val="0"/>
        <w:autoSpaceDN w:val="0"/>
        <w:adjustRightInd w:val="0"/>
        <w:spacing w:after="69"/>
        <w:ind w:left="1260" w:right="296"/>
        <w:jc w:val="thaiDistribute"/>
        <w:rPr>
          <w:rFonts w:ascii="Angsana New" w:eastAsia="Calibri" w:hAnsi="Angsana New"/>
          <w:sz w:val="24"/>
          <w:szCs w:val="24"/>
        </w:rPr>
      </w:pPr>
    </w:p>
    <w:p w14:paraId="6B8236DC" w14:textId="77777777" w:rsidR="006B195E" w:rsidRPr="001E33B8" w:rsidRDefault="006B195E" w:rsidP="009E212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1E33B8">
        <w:rPr>
          <w:rFonts w:asciiTheme="majorBidi" w:hAnsiTheme="majorBidi" w:cstheme="majorBidi" w:hint="cs"/>
          <w:i/>
          <w:iCs/>
          <w:sz w:val="30"/>
          <w:szCs w:val="30"/>
          <w:cs/>
        </w:rPr>
        <w:lastRenderedPageBreak/>
        <w:t>การเปลี่ยนแปลงเงื่อนไขของเครื่องมือทางการเงิน</w:t>
      </w:r>
    </w:p>
    <w:p w14:paraId="7D7F7BF9" w14:textId="77777777" w:rsidR="006B195E" w:rsidRPr="00F70D22" w:rsidRDefault="006B195E" w:rsidP="009E212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EC3E895" w14:textId="77777777" w:rsidR="006B195E" w:rsidRPr="001E33B8" w:rsidRDefault="006B195E" w:rsidP="009E212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E33B8">
        <w:rPr>
          <w:rFonts w:asciiTheme="majorBidi" w:hAnsiTheme="majorBidi" w:cstheme="majorBidi" w:hint="cs"/>
          <w:sz w:val="30"/>
          <w:szCs w:val="30"/>
          <w:cs/>
        </w:rPr>
        <w:t>เมื่อเงื่อนไขของสัญญาเดิมมีการเปลี่ยนแปลงโดยมีสาเหตุจากความเสี่ยงด้านเครดิตและไม่มีการตัดรายการสินทรัพย์ทางการเงินนั้น ผลขาดทุนจากการเปลี่ยนแปลงเงื่อนไขทางการเงินที่เกิดขึ้นจะรับรู้ในผลขาดทุนจากการด้อยค่าด้านเครดิตในงบกำไรขาดทุน โดยลดลงตามมูลค่าตามบัญชีของสินทรัพย์</w:t>
      </w:r>
    </w:p>
    <w:p w14:paraId="5CBE6FF9" w14:textId="77777777" w:rsidR="006B195E" w:rsidRPr="00F70D22" w:rsidRDefault="006B195E" w:rsidP="009E212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0DA871D" w14:textId="77777777" w:rsidR="006B195E" w:rsidRPr="001E33B8" w:rsidRDefault="006B195E" w:rsidP="009E212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1E33B8">
        <w:rPr>
          <w:rFonts w:asciiTheme="majorBidi" w:hAnsiTheme="majorBidi" w:cstheme="majorBidi" w:hint="cs"/>
          <w:sz w:val="30"/>
          <w:szCs w:val="30"/>
          <w:cs/>
        </w:rPr>
        <w:t xml:space="preserve">ผลขาดทุนด้านเครดิตสำหรับสินทรัพย์ทางการเงินที่มีการเปลี่ยนแปลงเงื่อนไขและยังไม่ได้ถูกตัดรายการ และไม่ได้รับการพิจารณาว่าเป็นสินทรัพย์ทางการเงินที่มีการด้อยค่าด้านเครดิตจะรับรู้ผลขาดทุนด้านเครดิตที่คาดว่าจะเกิดขึ้นใน </w:t>
      </w:r>
      <w:r w:rsidRPr="001E33B8">
        <w:rPr>
          <w:rFonts w:asciiTheme="majorBidi" w:hAnsiTheme="majorBidi" w:cstheme="majorBidi"/>
          <w:sz w:val="30"/>
          <w:szCs w:val="30"/>
        </w:rPr>
        <w:t>12</w:t>
      </w:r>
      <w:r w:rsidRPr="001E33B8">
        <w:rPr>
          <w:rFonts w:asciiTheme="majorBidi" w:hAnsiTheme="majorBidi" w:cstheme="majorBidi" w:hint="cs"/>
          <w:sz w:val="30"/>
          <w:szCs w:val="30"/>
          <w:cs/>
        </w:rPr>
        <w:t xml:space="preserve"> เดือนข้างหน้าหรือจนกว่าจะเข้าเงื่อนไขที่ต้องรับรู้ผลขาดทุนด้านเครดิตที่คาดว่าจะเกิดขึ้นตลอดอายุ สินทรัพย์เหล่านี้ได้รับการประเมินเพื่อพิจารณาว่ามีความเสี่ยงด้านเครดิตที่เพิ่มขึ้นอย่างมีนัยสำคัญหลังจากการเปลี่ยนแปลงหรือไม่</w:t>
      </w:r>
    </w:p>
    <w:p w14:paraId="394C2899" w14:textId="77777777" w:rsidR="005E79A1" w:rsidRPr="00F70D22" w:rsidRDefault="005E79A1" w:rsidP="009E212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459E3939" w14:textId="169ED6D7" w:rsidR="006B195E" w:rsidRDefault="006B195E" w:rsidP="009E212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1E33B8">
        <w:rPr>
          <w:rFonts w:asciiTheme="majorBidi" w:hAnsiTheme="majorBidi" w:cstheme="majorBidi" w:hint="cs"/>
          <w:i/>
          <w:iCs/>
          <w:sz w:val="30"/>
          <w:szCs w:val="30"/>
          <w:cs/>
        </w:rPr>
        <w:t>การตัดจำหน่ายเครื่องมือทางการเงินที่มีการด้อยค่าและการกลับรายการขาดทุนจากการด้อยค่า</w:t>
      </w:r>
    </w:p>
    <w:p w14:paraId="66A4C228" w14:textId="77777777" w:rsidR="00F70D22" w:rsidRPr="00F70D22" w:rsidRDefault="00F70D22" w:rsidP="009E212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1EEC6316" w14:textId="2E6B06F2" w:rsidR="006B195E" w:rsidRPr="001E33B8" w:rsidRDefault="006B195E" w:rsidP="009E212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E33B8">
        <w:rPr>
          <w:rFonts w:asciiTheme="majorBidi" w:hAnsiTheme="majorBidi" w:cstheme="majorBidi" w:hint="cs"/>
          <w:sz w:val="30"/>
          <w:szCs w:val="30"/>
          <w:cs/>
        </w:rPr>
        <w:t>เครื่องมือทางการเงินที่มีลักษณะเป็นตราสารหนี้ที่พิจารณาว่าไม่สามารถเรียกคืนได้ ส่วนของมูลค่าตามบัญชีขั้นต้นจะถูกตัดจำหน่ายด้วยค่าเผื่อผลขาดทุน</w:t>
      </w:r>
      <w:r w:rsidR="007F17BE">
        <w:rPr>
          <w:rFonts w:asciiTheme="majorBidi" w:hAnsiTheme="majorBidi" w:cstheme="majorBidi" w:hint="cs"/>
          <w:sz w:val="30"/>
          <w:szCs w:val="30"/>
          <w:cs/>
        </w:rPr>
        <w:t>จากการด้อยค่า</w:t>
      </w:r>
      <w:r w:rsidRPr="001E33B8">
        <w:rPr>
          <w:rFonts w:asciiTheme="majorBidi" w:hAnsiTheme="majorBidi" w:cstheme="majorBidi" w:hint="cs"/>
          <w:sz w:val="30"/>
          <w:szCs w:val="30"/>
          <w:cs/>
        </w:rPr>
        <w:t>ของเครื่องมือทางการเงินที่เกี่ยวข้อง เครื่องมือทางการเงินดังกล่าวจะถูกตัดจำหน่ายหลังจากดำเนินการตามขั้นตอนที่จำเป็นทั้งหมดแล้วมีการประเมินแล้วว่าไม่มีความน่าจะเป็นในการได้รับคืน และได้พิจารณาถึงจำนวนเงินที่สูญเสียแล้วการได้รับคืนในภายหลังของจำนวนเงินที่เคยตัดจำหน่ายจะนำมาลดผลขาดทุนจากการด้อยค่าในงบกำไรขาดทุน</w:t>
      </w:r>
    </w:p>
    <w:p w14:paraId="6DA2011B" w14:textId="77777777" w:rsidR="006B195E" w:rsidRPr="00F70D22" w:rsidRDefault="006B195E" w:rsidP="009E212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38C6591" w14:textId="105A8808" w:rsidR="006B195E" w:rsidRPr="001E33B8" w:rsidRDefault="006B195E" w:rsidP="009E212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E33B8">
        <w:rPr>
          <w:rFonts w:asciiTheme="majorBidi" w:hAnsiTheme="majorBidi" w:cstheme="majorBidi" w:hint="cs"/>
          <w:sz w:val="30"/>
          <w:szCs w:val="30"/>
          <w:cs/>
        </w:rPr>
        <w:t>ในงวดถัดมา หากค่าเผื่อผลขาดทุนจากการด้อยค่าลดลงและการลดลงนั้นสัมพันธ์โดยตรงกับเหตุการณ์ที่เกิดขึ้นภายหลังการรับรู้การด้อยค่า เช่น การปรับปรุงอันดับความน่าเชื่อถือของลูกหนี้ การกลับรายการขาดทุนจากการด้อยค่าที่รับรู้ก่อนหน้าให้รับรู้โดยการปรับปรุงกับค่าเผื่อผลขาดทุนจากการด้อยค่า จำนวนเงินของการกลับรายการรับรู้ในกำไรหรือขาดทุน</w:t>
      </w:r>
    </w:p>
    <w:p w14:paraId="1C2148D0" w14:textId="77777777" w:rsidR="006B195E" w:rsidRPr="00F70D22" w:rsidRDefault="006B195E" w:rsidP="009E212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3F324EF" w14:textId="77777777" w:rsidR="006B195E" w:rsidRPr="001E33B8" w:rsidRDefault="006B195E" w:rsidP="009E212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1E33B8">
        <w:rPr>
          <w:rFonts w:asciiTheme="majorBidi" w:hAnsiTheme="majorBidi" w:cstheme="majorBidi" w:hint="cs"/>
          <w:i/>
          <w:iCs/>
          <w:sz w:val="30"/>
          <w:szCs w:val="30"/>
          <w:cs/>
        </w:rPr>
        <w:t>การปรับปรุงความเสี่ยงด้านเครดิต</w:t>
      </w:r>
    </w:p>
    <w:p w14:paraId="61DCC8B4" w14:textId="77777777" w:rsidR="006B195E" w:rsidRPr="00F70D22" w:rsidRDefault="006B195E" w:rsidP="009E212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E0C8019" w14:textId="776CE74C" w:rsidR="006B195E" w:rsidRPr="001E33B8" w:rsidRDefault="006B195E" w:rsidP="009E212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E33B8">
        <w:rPr>
          <w:rFonts w:asciiTheme="majorBidi" w:hAnsiTheme="majorBidi" w:cstheme="majorBidi" w:hint="cs"/>
          <w:sz w:val="30"/>
          <w:szCs w:val="30"/>
          <w:cs/>
        </w:rPr>
        <w:t>เมื่อเวลาผ่านพ้นไปเครื่องมือทางการเงินที่เข้าสู่ชั้นที่</w:t>
      </w:r>
      <w:r w:rsidR="002317D1">
        <w:rPr>
          <w:rFonts w:asciiTheme="majorBidi" w:hAnsiTheme="majorBidi" w:cstheme="majorBidi"/>
          <w:sz w:val="30"/>
          <w:szCs w:val="30"/>
        </w:rPr>
        <w:t xml:space="preserve"> 2</w:t>
      </w:r>
      <w:r w:rsidRPr="001E33B8">
        <w:rPr>
          <w:rFonts w:asciiTheme="majorBidi" w:hAnsiTheme="majorBidi" w:cstheme="majorBidi" w:hint="cs"/>
          <w:sz w:val="30"/>
          <w:szCs w:val="30"/>
        </w:rPr>
        <w:t xml:space="preserve"> </w:t>
      </w:r>
      <w:r w:rsidRPr="001E33B8">
        <w:rPr>
          <w:rFonts w:asciiTheme="majorBidi" w:hAnsiTheme="majorBidi" w:cstheme="majorBidi" w:hint="cs"/>
          <w:sz w:val="30"/>
          <w:szCs w:val="30"/>
          <w:cs/>
        </w:rPr>
        <w:t xml:space="preserve">หรือชั้นที่ </w:t>
      </w:r>
      <w:r w:rsidR="002317D1">
        <w:rPr>
          <w:rFonts w:asciiTheme="majorBidi" w:hAnsiTheme="majorBidi" w:cstheme="majorBidi"/>
          <w:sz w:val="30"/>
          <w:szCs w:val="30"/>
        </w:rPr>
        <w:t xml:space="preserve">3 </w:t>
      </w:r>
      <w:r w:rsidRPr="001E33B8">
        <w:rPr>
          <w:rFonts w:asciiTheme="majorBidi" w:hAnsiTheme="majorBidi" w:cstheme="majorBidi" w:hint="cs"/>
          <w:sz w:val="30"/>
          <w:szCs w:val="30"/>
          <w:cs/>
        </w:rPr>
        <w:t xml:space="preserve">และมีการจัดประเภทใหม่กลับไปเป็นชั้นที่ </w:t>
      </w:r>
      <w:r w:rsidR="002C6D91">
        <w:rPr>
          <w:rFonts w:asciiTheme="majorBidi" w:hAnsiTheme="majorBidi" w:cstheme="majorBidi"/>
          <w:sz w:val="30"/>
          <w:szCs w:val="30"/>
        </w:rPr>
        <w:t>1</w:t>
      </w:r>
      <w:r w:rsidRPr="001E33B8">
        <w:rPr>
          <w:rFonts w:asciiTheme="majorBidi" w:hAnsiTheme="majorBidi" w:cstheme="majorBidi" w:hint="cs"/>
          <w:sz w:val="30"/>
          <w:szCs w:val="30"/>
        </w:rPr>
        <w:t xml:space="preserve"> </w:t>
      </w:r>
      <w:r w:rsidRPr="001E33B8">
        <w:rPr>
          <w:rFonts w:asciiTheme="majorBidi" w:hAnsiTheme="majorBidi" w:cstheme="majorBidi" w:hint="cs"/>
          <w:sz w:val="30"/>
          <w:szCs w:val="30"/>
          <w:cs/>
        </w:rPr>
        <w:t>สำหรับสินทรัพย์ทางการเงินชั้นที่</w:t>
      </w:r>
      <w:r w:rsidR="002317D1">
        <w:rPr>
          <w:rFonts w:asciiTheme="majorBidi" w:hAnsiTheme="majorBidi" w:cstheme="majorBidi"/>
          <w:sz w:val="30"/>
          <w:szCs w:val="30"/>
        </w:rPr>
        <w:t xml:space="preserve"> 2</w:t>
      </w:r>
      <w:r w:rsidRPr="001E33B8">
        <w:rPr>
          <w:rFonts w:asciiTheme="majorBidi" w:hAnsiTheme="majorBidi" w:cstheme="majorBidi" w:hint="cs"/>
          <w:sz w:val="30"/>
          <w:szCs w:val="30"/>
          <w:cs/>
        </w:rPr>
        <w:t xml:space="preserve"> สามารถปรับชั้นไปยังชั้นที่ </w:t>
      </w:r>
      <w:r w:rsidR="002317D1">
        <w:rPr>
          <w:rFonts w:asciiTheme="majorBidi" w:hAnsiTheme="majorBidi" w:cstheme="majorBidi"/>
          <w:sz w:val="30"/>
          <w:szCs w:val="30"/>
        </w:rPr>
        <w:t>1</w:t>
      </w:r>
      <w:r w:rsidRPr="001E33B8">
        <w:rPr>
          <w:rFonts w:asciiTheme="majorBidi" w:hAnsiTheme="majorBidi" w:cstheme="majorBidi" w:hint="cs"/>
          <w:sz w:val="30"/>
          <w:szCs w:val="30"/>
          <w:cs/>
        </w:rPr>
        <w:t xml:space="preserve"> ได้เฉพาะเมื่อได้รับการพิจารณาแล้วว่าการเพิ่มขึ้นอย่างมีนัยสำคัญของความเสี่ยงด้านเครดิตไม่มีอยู่อีกต่อไป</w:t>
      </w:r>
    </w:p>
    <w:p w14:paraId="709B2FB2" w14:textId="7D084597" w:rsidR="006B195E" w:rsidRDefault="006B195E" w:rsidP="009E212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4162A5EB" w14:textId="00841027" w:rsidR="00B25195" w:rsidRDefault="00B25195" w:rsidP="009E212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656C4B3C" w14:textId="77777777" w:rsidR="00B25195" w:rsidRPr="005E79A1" w:rsidRDefault="00B25195" w:rsidP="009E212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p w14:paraId="0C81C02B" w14:textId="50A04251" w:rsidR="006B195E" w:rsidRPr="001E33B8" w:rsidRDefault="006B195E" w:rsidP="009E212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E33B8">
        <w:rPr>
          <w:rFonts w:asciiTheme="majorBidi" w:hAnsiTheme="majorBidi" w:cstheme="majorBidi" w:hint="cs"/>
          <w:sz w:val="30"/>
          <w:szCs w:val="30"/>
          <w:cs/>
        </w:rPr>
        <w:lastRenderedPageBreak/>
        <w:t xml:space="preserve">เมื่อเครื่องมือทางการเงินถูกปรับชั้นจากความเสี่ยงด้านเครดิตเพิ่มขึ้นอย่างมีนัยสำคัญพิจารณาโดยใช้เกณฑ์เชิงปริมาณ เครื่องมือทางการเงินจะถูกโอนกลับไปยังชั้นที่ </w:t>
      </w:r>
      <w:r w:rsidR="002317D1">
        <w:rPr>
          <w:rFonts w:asciiTheme="majorBidi" w:hAnsiTheme="majorBidi" w:cstheme="majorBidi"/>
          <w:sz w:val="30"/>
          <w:szCs w:val="30"/>
        </w:rPr>
        <w:t>1</w:t>
      </w:r>
      <w:r w:rsidRPr="001E33B8">
        <w:rPr>
          <w:rFonts w:asciiTheme="majorBidi" w:hAnsiTheme="majorBidi" w:cstheme="majorBidi" w:hint="cs"/>
          <w:sz w:val="30"/>
          <w:szCs w:val="30"/>
          <w:cs/>
        </w:rPr>
        <w:t xml:space="preserve"> โดยอัตโนมัติเมื่อไม่พบเงื่อนไขการปรับตามความน่าจะเป็นที่ผลขาดทุนด้านเครดิตจะเกิดขึ้นเดิม ในกรณีที่เครื่องมือทางการเงินถูกปรับไปยังชั้นที่ </w:t>
      </w:r>
      <w:r w:rsidR="002C6D91">
        <w:rPr>
          <w:rFonts w:asciiTheme="majorBidi" w:hAnsiTheme="majorBidi" w:cstheme="majorBidi"/>
          <w:sz w:val="30"/>
          <w:szCs w:val="30"/>
        </w:rPr>
        <w:t>2</w:t>
      </w:r>
      <w:r w:rsidRPr="001E33B8">
        <w:rPr>
          <w:rFonts w:asciiTheme="majorBidi" w:hAnsiTheme="majorBidi" w:cstheme="majorBidi" w:hint="cs"/>
          <w:sz w:val="30"/>
          <w:szCs w:val="30"/>
          <w:cs/>
        </w:rPr>
        <w:t xml:space="preserve"> เนื่องจากการประเมินปัจจัยเชิงคุณภาพ ประเด็นที่นำไปสู่การจัดประเภทใหม่จะต้องได้รับการแก้ไขที่เครื่องมือทางการเงินนั้น จึงจะสามารถจัดประเภทใหม่เป็นชั้นที่ </w:t>
      </w:r>
      <w:r w:rsidR="002C6D91">
        <w:rPr>
          <w:rFonts w:asciiTheme="majorBidi" w:hAnsiTheme="majorBidi" w:cstheme="majorBidi"/>
          <w:sz w:val="30"/>
          <w:szCs w:val="30"/>
        </w:rPr>
        <w:t>1</w:t>
      </w:r>
      <w:r w:rsidRPr="001E33B8">
        <w:rPr>
          <w:rFonts w:asciiTheme="majorBidi" w:hAnsiTheme="majorBidi" w:cstheme="majorBidi" w:hint="cs"/>
          <w:sz w:val="30"/>
          <w:szCs w:val="30"/>
          <w:cs/>
        </w:rPr>
        <w:t xml:space="preserve"> รวมถึงกรณีที่มีข้อกำหนดให้ดำเนินการให้แล้วเสร็จก่อนที่จะจัดประเภทเครื่องมือทางการเงินใหม่เป็นชั้นที่ </w:t>
      </w:r>
      <w:r w:rsidR="002C6D91">
        <w:rPr>
          <w:rFonts w:asciiTheme="majorBidi" w:hAnsiTheme="majorBidi" w:cstheme="majorBidi"/>
          <w:sz w:val="30"/>
          <w:szCs w:val="30"/>
        </w:rPr>
        <w:t>1</w:t>
      </w:r>
    </w:p>
    <w:p w14:paraId="46098E54" w14:textId="77777777" w:rsidR="006B195E" w:rsidRPr="00F70D22" w:rsidRDefault="006B195E" w:rsidP="00344305">
      <w:pPr>
        <w:tabs>
          <w:tab w:val="clear" w:pos="454"/>
          <w:tab w:val="clear" w:pos="680"/>
          <w:tab w:val="clear" w:pos="907"/>
          <w:tab w:val="left" w:pos="426"/>
          <w:tab w:val="left" w:pos="540"/>
        </w:tabs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74B5D54B" w14:textId="44612A51" w:rsidR="00585C33" w:rsidRPr="001E33B8" w:rsidRDefault="00585C33" w:rsidP="00585C33">
      <w:pPr>
        <w:pStyle w:val="BodyText2"/>
        <w:tabs>
          <w:tab w:val="left" w:pos="630"/>
          <w:tab w:val="left" w:pos="720"/>
        </w:tabs>
        <w:ind w:left="540" w:right="47" w:firstLine="0"/>
        <w:jc w:val="thaiDistribute"/>
        <w:rPr>
          <w:rFonts w:asciiTheme="majorBidi" w:eastAsia="Calibri" w:hAnsiTheme="majorBidi" w:cstheme="majorBidi"/>
          <w:b/>
          <w:bCs/>
          <w:color w:val="0000FF"/>
          <w:sz w:val="30"/>
          <w:szCs w:val="30"/>
        </w:rPr>
      </w:pPr>
      <w:r w:rsidRPr="001E33B8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การตัดจำหน่าย</w:t>
      </w:r>
      <w:r w:rsidRPr="001E33B8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 xml:space="preserve"> </w:t>
      </w:r>
    </w:p>
    <w:p w14:paraId="7EC483C5" w14:textId="77777777" w:rsidR="00585C33" w:rsidRPr="00F70D22" w:rsidRDefault="00585C33" w:rsidP="00585C33">
      <w:pPr>
        <w:pStyle w:val="BodyText2"/>
        <w:tabs>
          <w:tab w:val="left" w:pos="630"/>
          <w:tab w:val="left" w:pos="720"/>
        </w:tabs>
        <w:ind w:left="540" w:right="47"/>
        <w:jc w:val="thaiDistribute"/>
        <w:rPr>
          <w:rFonts w:asciiTheme="majorBidi" w:eastAsia="EucrosiaUPCBold" w:hAnsiTheme="majorBidi" w:cstheme="majorBidi"/>
          <w:i/>
          <w:iCs/>
          <w:sz w:val="24"/>
          <w:szCs w:val="24"/>
        </w:rPr>
      </w:pPr>
    </w:p>
    <w:p w14:paraId="54002190" w14:textId="7A7C8023" w:rsidR="00585C33" w:rsidRDefault="00585C33" w:rsidP="00585C33">
      <w:pPr>
        <w:pStyle w:val="ListParagraph"/>
        <w:tabs>
          <w:tab w:val="left" w:pos="630"/>
          <w:tab w:val="left" w:pos="720"/>
        </w:tabs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1E33B8">
        <w:rPr>
          <w:rFonts w:asciiTheme="majorBidi" w:eastAsia="Calibri" w:hAnsiTheme="majorBidi" w:cstheme="majorBidi"/>
          <w:sz w:val="30"/>
          <w:szCs w:val="30"/>
          <w:cs/>
        </w:rPr>
        <w:t>มูลค่าตามบัญชีขั้นต้นของ</w:t>
      </w:r>
      <w:r w:rsidRPr="001E33B8">
        <w:rPr>
          <w:rFonts w:asciiTheme="majorBidi" w:hAnsiTheme="majorBidi" w:cstheme="majorBidi"/>
          <w:sz w:val="30"/>
          <w:szCs w:val="30"/>
          <w:cs/>
        </w:rPr>
        <w:t>สินทรัพย์ทางการเงินจะถูกตัดจำหน่ายเมื่อ</w:t>
      </w:r>
      <w:r w:rsidRPr="001E33B8">
        <w:rPr>
          <w:rFonts w:asciiTheme="majorBidi" w:eastAsia="Calibri" w:hAnsiTheme="majorBidi" w:cstheme="majorBidi"/>
          <w:sz w:val="30"/>
          <w:szCs w:val="30"/>
          <w:cs/>
        </w:rPr>
        <w:t>กลุ่มบริษัท</w:t>
      </w:r>
      <w:r w:rsidRPr="001E33B8">
        <w:rPr>
          <w:rFonts w:asciiTheme="majorBidi" w:hAnsiTheme="majorBidi" w:cstheme="majorBidi"/>
          <w:color w:val="000000"/>
          <w:sz w:val="30"/>
          <w:szCs w:val="30"/>
          <w:cs/>
        </w:rPr>
        <w:t>ไม่สามารถคาดการณ์ได้อย่างสมเหตุสมผลว่าจะได้รับคืน</w:t>
      </w:r>
      <w:r w:rsidRPr="001E33B8">
        <w:rPr>
          <w:rFonts w:asciiTheme="majorBidi" w:hAnsiTheme="majorBidi" w:cstheme="majorBidi" w:hint="cs"/>
          <w:color w:val="000000"/>
          <w:sz w:val="30"/>
          <w:szCs w:val="30"/>
          <w:cs/>
        </w:rPr>
        <w:t>เงิน</w:t>
      </w:r>
      <w:r w:rsidRPr="001E33B8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1E33B8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หากมีการรับเงินคืนในภายหลังจากสินทรัพย์ที่มีการตัดจำหน่ายแล้ว </w:t>
      </w:r>
      <w:r w:rsidRPr="001E33B8">
        <w:rPr>
          <w:rFonts w:asciiTheme="majorBidi" w:hAnsiTheme="majorBidi" w:cstheme="majorBidi"/>
          <w:color w:val="000000"/>
          <w:sz w:val="30"/>
          <w:szCs w:val="30"/>
          <w:cs/>
        </w:rPr>
        <w:t>จะรับรู้เป็นการกลับรายการการด้อยค่าในกำไรหรือขาดทุนในงวดที่ได้รับคืน</w:t>
      </w:r>
    </w:p>
    <w:p w14:paraId="154CC510" w14:textId="3D30C483" w:rsidR="00F94CB6" w:rsidRPr="00F70D22" w:rsidRDefault="00F94CB6" w:rsidP="00585C33">
      <w:pPr>
        <w:pStyle w:val="ListParagraph"/>
        <w:tabs>
          <w:tab w:val="left" w:pos="630"/>
          <w:tab w:val="left" w:pos="720"/>
        </w:tabs>
        <w:ind w:left="540"/>
        <w:jc w:val="thaiDistribute"/>
        <w:rPr>
          <w:rFonts w:asciiTheme="majorBidi" w:hAnsiTheme="majorBidi" w:cstheme="majorBidi"/>
          <w:color w:val="000000"/>
          <w:sz w:val="24"/>
          <w:szCs w:val="24"/>
        </w:rPr>
      </w:pPr>
    </w:p>
    <w:p w14:paraId="123DA8B6" w14:textId="77777777" w:rsidR="00F94CB6" w:rsidRPr="001E33B8" w:rsidRDefault="00F94CB6" w:rsidP="00F94CB6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b/>
          <w:color w:val="0000FF"/>
          <w:sz w:val="30"/>
          <w:szCs w:val="30"/>
        </w:rPr>
      </w:pPr>
      <w:r w:rsidRPr="001E33B8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นโยบายการบัญชีที่ถือปฏิบัติก่อนวันที่ </w:t>
      </w:r>
      <w:r w:rsidRPr="001E33B8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1 </w:t>
      </w:r>
      <w:r w:rsidRPr="001E33B8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มกราคม </w:t>
      </w:r>
      <w:r w:rsidRPr="001E33B8">
        <w:rPr>
          <w:rFonts w:asciiTheme="majorBidi" w:hAnsiTheme="majorBidi" w:cstheme="majorBidi"/>
          <w:b/>
          <w:bCs/>
          <w:i/>
          <w:iCs/>
          <w:sz w:val="30"/>
          <w:szCs w:val="30"/>
        </w:rPr>
        <w:t>2563</w:t>
      </w:r>
      <w:r w:rsidRPr="001E33B8">
        <w:rPr>
          <w:rFonts w:asciiTheme="majorBidi" w:hAnsiTheme="majorBidi" w:cstheme="majorBidi"/>
          <w:b/>
          <w:color w:val="0000FF"/>
          <w:sz w:val="30"/>
          <w:szCs w:val="30"/>
        </w:rPr>
        <w:t xml:space="preserve"> </w:t>
      </w:r>
    </w:p>
    <w:p w14:paraId="12EFBD4B" w14:textId="627E0603" w:rsidR="00F94CB6" w:rsidRPr="00F70D22" w:rsidRDefault="00F94CB6" w:rsidP="00585C33">
      <w:pPr>
        <w:pStyle w:val="ListParagraph"/>
        <w:tabs>
          <w:tab w:val="left" w:pos="630"/>
          <w:tab w:val="left" w:pos="720"/>
        </w:tabs>
        <w:ind w:left="540"/>
        <w:jc w:val="thaiDistribute"/>
        <w:rPr>
          <w:rFonts w:cstheme="minorBidi"/>
          <w:color w:val="000000"/>
          <w:sz w:val="24"/>
          <w:szCs w:val="24"/>
        </w:rPr>
      </w:pPr>
    </w:p>
    <w:p w14:paraId="17B98E43" w14:textId="69616AB8" w:rsidR="00F94CB6" w:rsidRPr="00B26E0C" w:rsidRDefault="00F94CB6" w:rsidP="00F94CB6">
      <w:pPr>
        <w:pStyle w:val="ListParagraph"/>
        <w:tabs>
          <w:tab w:val="left" w:pos="630"/>
          <w:tab w:val="left" w:pos="720"/>
        </w:tabs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B26E0C">
        <w:rPr>
          <w:rFonts w:asciiTheme="majorBidi" w:hAnsiTheme="majorBidi" w:cstheme="majorBidi" w:hint="cs"/>
          <w:color w:val="000000"/>
          <w:sz w:val="30"/>
          <w:szCs w:val="30"/>
          <w:cs/>
        </w:rPr>
        <w:t>ขาดทุนจากการด้อยค่าและหนี้สงสัญจะสูญของลูกหนี้การค้า</w:t>
      </w:r>
      <w:r w:rsidRPr="00B26E0C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Pr="00B26E0C">
        <w:rPr>
          <w:rFonts w:asciiTheme="majorBidi" w:hAnsiTheme="majorBidi" w:cstheme="majorBidi" w:hint="cs"/>
          <w:color w:val="000000"/>
          <w:sz w:val="30"/>
          <w:szCs w:val="30"/>
          <w:cs/>
        </w:rPr>
        <w:t>ลูกหนี้อื่น</w:t>
      </w:r>
      <w:r w:rsidRPr="00B26E0C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Pr="00B26E0C">
        <w:rPr>
          <w:rFonts w:asciiTheme="majorBidi" w:hAnsiTheme="majorBidi" w:cstheme="majorBidi" w:hint="cs"/>
          <w:color w:val="000000"/>
          <w:sz w:val="30"/>
          <w:szCs w:val="30"/>
          <w:cs/>
        </w:rPr>
        <w:t>ลูกหนี้</w:t>
      </w:r>
      <w:r w:rsidR="00B26E0C">
        <w:rPr>
          <w:rFonts w:asciiTheme="majorBidi" w:hAnsiTheme="majorBidi" w:cstheme="majorBidi" w:hint="cs"/>
          <w:color w:val="000000"/>
          <w:sz w:val="30"/>
          <w:szCs w:val="30"/>
          <w:cs/>
        </w:rPr>
        <w:t>ตาม</w:t>
      </w:r>
      <w:r w:rsidRPr="00B26E0C">
        <w:rPr>
          <w:rFonts w:asciiTheme="majorBidi" w:hAnsiTheme="majorBidi" w:cstheme="majorBidi" w:hint="cs"/>
          <w:color w:val="000000"/>
          <w:sz w:val="30"/>
          <w:szCs w:val="30"/>
          <w:cs/>
        </w:rPr>
        <w:t>สัญญาเช่าซื้อ</w:t>
      </w:r>
      <w:r w:rsidRPr="00B26E0C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="00B26E0C">
        <w:rPr>
          <w:rFonts w:asciiTheme="majorBidi" w:hAnsiTheme="majorBidi" w:cstheme="majorBidi" w:hint="cs"/>
          <w:color w:val="000000"/>
          <w:sz w:val="30"/>
          <w:szCs w:val="30"/>
          <w:cs/>
        </w:rPr>
        <w:t>และ</w:t>
      </w:r>
      <w:r w:rsidRPr="00B26E0C">
        <w:rPr>
          <w:rFonts w:asciiTheme="majorBidi" w:hAnsiTheme="majorBidi" w:cstheme="majorBidi" w:hint="cs"/>
          <w:color w:val="000000"/>
          <w:sz w:val="30"/>
          <w:szCs w:val="30"/>
          <w:cs/>
        </w:rPr>
        <w:t>ลูกหนี้เงินให้กู้ยืม</w:t>
      </w:r>
      <w:r w:rsidR="00B26E0C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</w:t>
      </w:r>
      <w:r w:rsidRPr="00B26E0C">
        <w:rPr>
          <w:rFonts w:asciiTheme="majorBidi" w:hAnsiTheme="majorBidi" w:cstheme="majorBidi" w:hint="cs"/>
          <w:color w:val="000000"/>
          <w:sz w:val="30"/>
          <w:szCs w:val="30"/>
          <w:cs/>
        </w:rPr>
        <w:t>เปิดเผยในหมายเหตุข้อ</w:t>
      </w:r>
      <w:r w:rsidRPr="00B26E0C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Pr="00B26E0C">
        <w:rPr>
          <w:rFonts w:asciiTheme="majorBidi" w:hAnsiTheme="majorBidi" w:cstheme="majorBidi"/>
          <w:color w:val="000000"/>
          <w:sz w:val="30"/>
          <w:szCs w:val="30"/>
        </w:rPr>
        <w:t>4(</w:t>
      </w:r>
      <w:r w:rsidRPr="00B26E0C">
        <w:rPr>
          <w:rFonts w:asciiTheme="majorBidi" w:hAnsiTheme="majorBidi" w:cstheme="majorBidi" w:hint="cs"/>
          <w:color w:val="000000"/>
          <w:sz w:val="30"/>
          <w:szCs w:val="30"/>
          <w:cs/>
        </w:rPr>
        <w:t>ง</w:t>
      </w:r>
      <w:r w:rsidRPr="00B26E0C">
        <w:rPr>
          <w:rFonts w:asciiTheme="majorBidi" w:hAnsiTheme="majorBidi" w:cstheme="majorBidi"/>
          <w:color w:val="000000"/>
          <w:sz w:val="30"/>
          <w:szCs w:val="30"/>
          <w:cs/>
        </w:rPr>
        <w:t xml:space="preserve">) </w:t>
      </w:r>
      <w:r w:rsidRPr="00B26E0C">
        <w:rPr>
          <w:rFonts w:asciiTheme="majorBidi" w:hAnsiTheme="majorBidi" w:cstheme="majorBidi" w:hint="cs"/>
          <w:color w:val="000000"/>
          <w:sz w:val="30"/>
          <w:szCs w:val="30"/>
          <w:cs/>
        </w:rPr>
        <w:t>ส</w:t>
      </w:r>
      <w:r w:rsidR="00B26E0C">
        <w:rPr>
          <w:rFonts w:asciiTheme="majorBidi" w:hAnsiTheme="majorBidi" w:cstheme="majorBidi" w:hint="cs"/>
          <w:color w:val="000000"/>
          <w:sz w:val="30"/>
          <w:szCs w:val="30"/>
          <w:cs/>
        </w:rPr>
        <w:t>ำ</w:t>
      </w:r>
      <w:r w:rsidRPr="00B26E0C">
        <w:rPr>
          <w:rFonts w:asciiTheme="majorBidi" w:hAnsiTheme="majorBidi" w:cstheme="majorBidi" w:hint="cs"/>
          <w:color w:val="000000"/>
          <w:sz w:val="30"/>
          <w:szCs w:val="30"/>
          <w:cs/>
        </w:rPr>
        <w:t>หรับนโยบายบัญชีที่ถือปฏิบัติก่อนวันที่</w:t>
      </w:r>
      <w:r w:rsidRPr="00B26E0C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Pr="00B26E0C">
        <w:rPr>
          <w:rFonts w:asciiTheme="majorBidi" w:hAnsiTheme="majorBidi" w:cstheme="majorBidi"/>
          <w:color w:val="000000"/>
          <w:sz w:val="30"/>
          <w:szCs w:val="30"/>
        </w:rPr>
        <w:t xml:space="preserve">1 </w:t>
      </w:r>
      <w:r w:rsidRPr="00B26E0C">
        <w:rPr>
          <w:rFonts w:asciiTheme="majorBidi" w:hAnsiTheme="majorBidi" w:cstheme="majorBidi" w:hint="cs"/>
          <w:color w:val="000000"/>
          <w:sz w:val="30"/>
          <w:szCs w:val="30"/>
          <w:cs/>
        </w:rPr>
        <w:t>มกราคม</w:t>
      </w:r>
      <w:r w:rsidRPr="00B26E0C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Pr="00B26E0C">
        <w:rPr>
          <w:rFonts w:asciiTheme="majorBidi" w:hAnsiTheme="majorBidi" w:cstheme="majorBidi"/>
          <w:color w:val="000000"/>
          <w:sz w:val="30"/>
          <w:szCs w:val="30"/>
        </w:rPr>
        <w:t>2563</w:t>
      </w:r>
    </w:p>
    <w:p w14:paraId="24BAAB64" w14:textId="77777777" w:rsidR="00243549" w:rsidRPr="00F70D22" w:rsidRDefault="00243549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24"/>
          <w:szCs w:val="24"/>
        </w:rPr>
      </w:pPr>
    </w:p>
    <w:p w14:paraId="124B3E5A" w14:textId="3E42A8DE" w:rsidR="008369EC" w:rsidRPr="00936CEA" w:rsidRDefault="008369EC" w:rsidP="00936CEA">
      <w:pPr>
        <w:pStyle w:val="BodyText2"/>
        <w:numPr>
          <w:ilvl w:val="1"/>
          <w:numId w:val="7"/>
        </w:numPr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bookmarkStart w:id="3" w:name="OLE_LINK7"/>
      <w:bookmarkStart w:id="4" w:name="OLE_LINK8"/>
      <w:r w:rsidRPr="00936CEA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การด้อยค่า</w:t>
      </w:r>
      <w:r w:rsidRPr="00936CEA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สินทรัพย์ที่ไม่ใช่สินทรัพย์ทางการเงิน</w:t>
      </w:r>
    </w:p>
    <w:p w14:paraId="068FD99F" w14:textId="7ADEF6B5" w:rsidR="008369EC" w:rsidRPr="00F70D22" w:rsidRDefault="008369EC" w:rsidP="008369EC">
      <w:pPr>
        <w:pStyle w:val="BodyText2"/>
        <w:ind w:left="518" w:firstLine="0"/>
        <w:jc w:val="thaiDistribute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p w14:paraId="3829A6B8" w14:textId="3BF77EB5" w:rsidR="008369EC" w:rsidRPr="008369EC" w:rsidRDefault="008369EC" w:rsidP="008369E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369EC">
        <w:rPr>
          <w:rFonts w:asciiTheme="majorBidi" w:hAnsiTheme="majorBidi" w:cstheme="majorBidi"/>
          <w:sz w:val="30"/>
          <w:szCs w:val="30"/>
          <w:cs/>
        </w:rPr>
        <w:t>ยอดสินทรัพย์ตามบัญชี</w:t>
      </w:r>
      <w:r w:rsidRPr="001E33B8">
        <w:rPr>
          <w:rFonts w:asciiTheme="majorBidi" w:hAnsiTheme="majorBidi" w:cstheme="majorBidi"/>
          <w:sz w:val="30"/>
          <w:szCs w:val="30"/>
          <w:cs/>
        </w:rPr>
        <w:t>ของกลุ่มบริษัท</w:t>
      </w:r>
      <w:r w:rsidR="002D495B">
        <w:rPr>
          <w:rFonts w:asciiTheme="majorBidi" w:hAnsiTheme="majorBidi" w:cstheme="majorBidi" w:hint="cs"/>
          <w:sz w:val="30"/>
          <w:szCs w:val="30"/>
          <w:cs/>
        </w:rPr>
        <w:t>และบริษัท</w:t>
      </w:r>
      <w:r w:rsidRPr="001E33B8">
        <w:rPr>
          <w:rFonts w:asciiTheme="majorBidi" w:hAnsiTheme="majorBidi" w:cstheme="majorBidi"/>
          <w:sz w:val="30"/>
          <w:szCs w:val="30"/>
          <w:cs/>
        </w:rPr>
        <w:t>ได้รับการ</w:t>
      </w:r>
      <w:r w:rsidRPr="008369EC">
        <w:rPr>
          <w:rFonts w:asciiTheme="majorBidi" w:hAnsiTheme="majorBidi" w:cstheme="majorBidi"/>
          <w:sz w:val="30"/>
          <w:szCs w:val="30"/>
          <w:cs/>
        </w:rPr>
        <w:t>ทบทวน ณ ทุกวันที่รายงานว่ามีข้อบ่งชี้เรื่องการด้อยค่าหรือไม่</w:t>
      </w:r>
      <w:r w:rsidRPr="008369EC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8369EC">
        <w:rPr>
          <w:rFonts w:asciiTheme="majorBidi" w:hAnsiTheme="majorBidi" w:cstheme="majorBidi"/>
          <w:sz w:val="30"/>
          <w:szCs w:val="30"/>
          <w:cs/>
        </w:rPr>
        <w:t xml:space="preserve">ในกรณีที่มีข้อบ่งชี้จะทำการประมาณมูลค่าสินทรัพย์ที่คาดว่าจะได้รับคืน </w:t>
      </w:r>
    </w:p>
    <w:p w14:paraId="30EDB118" w14:textId="77777777" w:rsidR="008369EC" w:rsidRPr="00F70D22" w:rsidRDefault="008369EC" w:rsidP="008369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4"/>
          <w:szCs w:val="24"/>
        </w:rPr>
      </w:pPr>
    </w:p>
    <w:p w14:paraId="53AB6145" w14:textId="75FC5E12" w:rsidR="008369EC" w:rsidRPr="00761284" w:rsidRDefault="008369EC" w:rsidP="0076128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369EC">
        <w:rPr>
          <w:rFonts w:asciiTheme="majorBidi" w:hAnsiTheme="majorBidi" w:cstheme="majorBidi"/>
          <w:sz w:val="30"/>
          <w:szCs w:val="30"/>
          <w:cs/>
        </w:rPr>
        <w:t xml:space="preserve">ขาดทุนจากการด้อยค่ารับรู้เมื่อมูลค่าตามบัญชีของสินทรัพย์ </w:t>
      </w:r>
      <w:r w:rsidR="0068122B">
        <w:rPr>
          <w:rFonts w:asciiTheme="majorBidi" w:hAnsiTheme="majorBidi" w:cstheme="majorBidi" w:hint="cs"/>
          <w:sz w:val="30"/>
          <w:szCs w:val="30"/>
          <w:cs/>
        </w:rPr>
        <w:t>หรือมูลค่าตามบัญชีของหน่วยสินทรัพย์ที่ก่อให้เกิดเงินสด</w:t>
      </w:r>
      <w:r w:rsidR="0068122B" w:rsidRPr="008369EC">
        <w:rPr>
          <w:rFonts w:asciiTheme="majorBidi" w:hAnsiTheme="majorBidi" w:cstheme="majorBidi"/>
          <w:sz w:val="30"/>
          <w:szCs w:val="30"/>
          <w:cs/>
        </w:rPr>
        <w:t>สูงกว่ามูลค่าที่จะได้รับคืน</w:t>
      </w:r>
      <w:r w:rsidR="0068122B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8369EC">
        <w:rPr>
          <w:rFonts w:asciiTheme="majorBidi" w:hAnsiTheme="majorBidi" w:cstheme="majorBidi"/>
          <w:sz w:val="30"/>
          <w:szCs w:val="30"/>
          <w:cs/>
        </w:rPr>
        <w:t xml:space="preserve">ขาดทุนจากการด้อยค่าบันทึกในกำไรหรือขาดทุน </w:t>
      </w:r>
    </w:p>
    <w:p w14:paraId="7F835941" w14:textId="77777777" w:rsidR="00B1713C" w:rsidRPr="00F70D22" w:rsidRDefault="00B1713C" w:rsidP="008369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eastAsia="Calibri" w:hAnsiTheme="majorBidi" w:cstheme="majorBidi"/>
          <w:i/>
          <w:sz w:val="24"/>
          <w:szCs w:val="24"/>
          <w:cs/>
        </w:rPr>
      </w:pPr>
    </w:p>
    <w:p w14:paraId="70BF7F10" w14:textId="27B5383D" w:rsidR="008369EC" w:rsidRPr="008369EC" w:rsidRDefault="008369EC" w:rsidP="008369E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iCs/>
          <w:sz w:val="30"/>
          <w:szCs w:val="30"/>
        </w:rPr>
      </w:pPr>
      <w:r w:rsidRPr="008369EC">
        <w:rPr>
          <w:rFonts w:asciiTheme="majorBidi" w:hAnsiTheme="majorBidi" w:cstheme="majorBidi"/>
          <w:iCs/>
          <w:sz w:val="30"/>
          <w:szCs w:val="30"/>
          <w:cs/>
        </w:rPr>
        <w:t>การคำนวณมูลค่าที่คาดว่าจะได้รับคืน</w:t>
      </w:r>
    </w:p>
    <w:p w14:paraId="7D7A7156" w14:textId="77777777" w:rsidR="008369EC" w:rsidRPr="00F70D22" w:rsidRDefault="008369EC" w:rsidP="008369E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iCs/>
          <w:sz w:val="24"/>
          <w:szCs w:val="24"/>
        </w:rPr>
      </w:pPr>
    </w:p>
    <w:p w14:paraId="5D5AD911" w14:textId="77777777" w:rsidR="008369EC" w:rsidRPr="008369EC" w:rsidRDefault="008369EC" w:rsidP="008369E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369EC">
        <w:rPr>
          <w:rFonts w:asciiTheme="majorBidi" w:hAnsiTheme="majorBidi" w:cstheme="majorBidi"/>
          <w:sz w:val="30"/>
          <w:szCs w:val="30"/>
          <w:cs/>
        </w:rPr>
        <w:t>มูลค่าที่คาดว่าจะได้รับคืนของสินทรัพย์ที่ไม่ใช่สินทรัพย์ทางการเงิน  หมายถึง มูลค่าจากการใช้ของสินทรัพย์หรือมูลค่ายุติธรรมของสินทรัพย์หักต้นทุนในการขายแล้วแต่มูลค่าใดจะสูงกว่า  ในการประเมินมูลค่าจากการใช้ของสินทรัพย์  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  สำหรับสินทรัพย์ที่ไม่ก่อให้เกิดกระแสเงินสดรับโดยอิสระจากสินทรัพย์อื่น จะพิจารณามูลค่าที่คาดว่าจะได้รับคืนรวมกับหน่วยสินทรัพย์ที่ก่อให้เกิดเงินสดที่สินทรัพย์นั้นเกี่ยวข้องด้วย</w:t>
      </w:r>
    </w:p>
    <w:p w14:paraId="7EFF525D" w14:textId="37FEF00C" w:rsidR="008369EC" w:rsidRPr="008369EC" w:rsidRDefault="008369EC" w:rsidP="008369E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iCs/>
          <w:sz w:val="30"/>
          <w:szCs w:val="30"/>
        </w:rPr>
      </w:pPr>
      <w:r w:rsidRPr="008369EC">
        <w:rPr>
          <w:rFonts w:asciiTheme="majorBidi" w:hAnsiTheme="majorBidi" w:cstheme="majorBidi"/>
          <w:iCs/>
          <w:sz w:val="30"/>
          <w:szCs w:val="30"/>
          <w:cs/>
        </w:rPr>
        <w:lastRenderedPageBreak/>
        <w:t>การกลับรายการด้อยค่า</w:t>
      </w:r>
    </w:p>
    <w:p w14:paraId="2407A875" w14:textId="77777777" w:rsidR="008369EC" w:rsidRPr="00B5391E" w:rsidRDefault="008369EC" w:rsidP="008369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4"/>
          <w:szCs w:val="24"/>
        </w:rPr>
      </w:pPr>
    </w:p>
    <w:p w14:paraId="54D65A75" w14:textId="7E4F17B9" w:rsidR="008369EC" w:rsidRPr="008369EC" w:rsidRDefault="008369EC" w:rsidP="008369E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369EC">
        <w:rPr>
          <w:rFonts w:asciiTheme="majorBidi" w:hAnsiTheme="majorBidi" w:cstheme="majorBidi"/>
          <w:sz w:val="30"/>
          <w:szCs w:val="30"/>
          <w:cs/>
        </w:rPr>
        <w:t>ขาดทุนจากการด้อยค่าของสินทรัพย์ที่ไม่ใช่สินทรัพย์ทางการเงิน ที่เคยรับรู้ในงวดก่อนจะถูกประเมิน ณ ทุกวันที่ที่ออกรายงานว่ามีข้อบ่งชี้เรื่องการด้อยค่าหรือไม่  ขาดทุนจากการด้อยค่าจะถูกกลับรายการ หากมีการเปลี่ยนแปลงประมาณการที่ใช้ในการคำนวณมูลค่าที่คาดว่าจะได้รับคืน  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 เสมือนหนึ่งไม่เคยมีการบันทึกขาดทุนจากการด้อยค่ามาก่อน</w:t>
      </w:r>
      <w:r w:rsidRPr="008369EC">
        <w:rPr>
          <w:rFonts w:asciiTheme="majorBidi" w:hAnsiTheme="majorBidi" w:cstheme="majorBidi"/>
          <w:sz w:val="30"/>
          <w:szCs w:val="30"/>
        </w:rPr>
        <w:t xml:space="preserve"> </w:t>
      </w:r>
    </w:p>
    <w:bookmarkEnd w:id="3"/>
    <w:bookmarkEnd w:id="4"/>
    <w:p w14:paraId="6D005AF8" w14:textId="77777777" w:rsidR="00243549" w:rsidRPr="00EE33F0" w:rsidRDefault="00243549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24"/>
          <w:szCs w:val="24"/>
        </w:rPr>
      </w:pPr>
    </w:p>
    <w:p w14:paraId="41AEBF13" w14:textId="77777777" w:rsidR="00243549" w:rsidRPr="00C14593" w:rsidRDefault="00243549" w:rsidP="005E710E">
      <w:pPr>
        <w:pStyle w:val="BodyText2"/>
        <w:numPr>
          <w:ilvl w:val="1"/>
          <w:numId w:val="7"/>
        </w:numPr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C1459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เจ้าหนี้การค้าและเจ้าหนี้อื่น</w:t>
      </w:r>
    </w:p>
    <w:p w14:paraId="67E513CB" w14:textId="77777777" w:rsidR="00243549" w:rsidRPr="00EE33F0" w:rsidRDefault="00243549" w:rsidP="00344305">
      <w:pPr>
        <w:tabs>
          <w:tab w:val="clear" w:pos="454"/>
          <w:tab w:val="clear" w:pos="680"/>
          <w:tab w:val="clear" w:pos="907"/>
          <w:tab w:val="left" w:pos="426"/>
          <w:tab w:val="left" w:pos="540"/>
        </w:tabs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5A352F0E" w14:textId="77777777" w:rsidR="00243549" w:rsidRDefault="00243549" w:rsidP="00344305">
      <w:pPr>
        <w:tabs>
          <w:tab w:val="clear" w:pos="454"/>
          <w:tab w:val="clear" w:pos="680"/>
          <w:tab w:val="clear" w:pos="907"/>
          <w:tab w:val="left" w:pos="426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14593">
        <w:rPr>
          <w:rFonts w:asciiTheme="majorBidi" w:hAnsiTheme="majorBidi" w:cstheme="majorBidi"/>
          <w:sz w:val="30"/>
          <w:szCs w:val="30"/>
          <w:cs/>
        </w:rPr>
        <w:t>เจ้าหนี้การค้าและเจ้าหนี้อื่นแสดงในราคาทุน</w:t>
      </w:r>
    </w:p>
    <w:p w14:paraId="455B23E5" w14:textId="77777777" w:rsidR="00D5447D" w:rsidRPr="00EE33F0" w:rsidRDefault="00D5447D" w:rsidP="00344305">
      <w:pPr>
        <w:tabs>
          <w:tab w:val="clear" w:pos="454"/>
          <w:tab w:val="clear" w:pos="680"/>
          <w:tab w:val="clear" w:pos="907"/>
          <w:tab w:val="left" w:pos="426"/>
          <w:tab w:val="left" w:pos="540"/>
        </w:tabs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547CF30A" w14:textId="77777777" w:rsidR="00D5447D" w:rsidRPr="00936CEA" w:rsidRDefault="00D5447D" w:rsidP="005E710E">
      <w:pPr>
        <w:pStyle w:val="BodyText2"/>
        <w:numPr>
          <w:ilvl w:val="1"/>
          <w:numId w:val="7"/>
        </w:numPr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936CEA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หนี้สินที่เกิดจากสัญญา</w:t>
      </w:r>
    </w:p>
    <w:p w14:paraId="5884A138" w14:textId="77777777" w:rsidR="00D5447D" w:rsidRPr="00610E1C" w:rsidRDefault="00D5447D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4"/>
          <w:szCs w:val="24"/>
        </w:rPr>
      </w:pPr>
    </w:p>
    <w:p w14:paraId="52AA2188" w14:textId="476CCF7A" w:rsidR="00EE33F0" w:rsidRDefault="00D5447D" w:rsidP="00A65059">
      <w:pPr>
        <w:ind w:left="540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  <w:r w:rsidRPr="00610E1C">
        <w:rPr>
          <w:rFonts w:asciiTheme="majorBidi" w:hAnsiTheme="majorBidi" w:cstheme="majorBidi"/>
          <w:sz w:val="30"/>
          <w:szCs w:val="30"/>
          <w:cs/>
        </w:rPr>
        <w:t>หนี้สินที่เกิดจากสัญญาเป็นภาระผูกพันที่จะต้องโอนสินค้าหรือบริการให้กับลูกค้า หนี้สินที่เกิดจากสัญญารับรู้เมื่อกลุ่มบริษัทได้รับชำระหรือมีสิทธิที่ปราศจากเงื่อนไขในการได้รับสิ่งตอบแทนที่เรียกคืนไม่ได้จากลูกค้าก่อนที่กลุ่มบริษัทรับรู้รายได้ที่เกี่ยวข้อง</w:t>
      </w:r>
    </w:p>
    <w:p w14:paraId="3460639F" w14:textId="77777777" w:rsidR="00A65059" w:rsidRPr="00B5391E" w:rsidRDefault="00A65059" w:rsidP="00A65059">
      <w:pPr>
        <w:ind w:left="540"/>
        <w:jc w:val="thaiDistribute"/>
        <w:rPr>
          <w:rFonts w:asciiTheme="majorBidi" w:hAnsiTheme="majorBidi" w:cstheme="majorBidi"/>
          <w:b/>
          <w:bCs/>
          <w:color w:val="0000FF"/>
          <w:sz w:val="24"/>
          <w:szCs w:val="24"/>
        </w:rPr>
      </w:pPr>
    </w:p>
    <w:p w14:paraId="3ED90811" w14:textId="77777777" w:rsidR="00B16E24" w:rsidRPr="00C14593" w:rsidRDefault="00B16E24" w:rsidP="005E710E">
      <w:pPr>
        <w:pStyle w:val="BodyText2"/>
        <w:numPr>
          <w:ilvl w:val="1"/>
          <w:numId w:val="7"/>
        </w:numPr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C1459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ผลประโยชน์ของพนักงาน</w:t>
      </w:r>
    </w:p>
    <w:p w14:paraId="27174A0C" w14:textId="77777777" w:rsidR="00B16E24" w:rsidRPr="00EE33F0" w:rsidRDefault="00B16E24" w:rsidP="00344305">
      <w:pPr>
        <w:tabs>
          <w:tab w:val="clear" w:pos="227"/>
          <w:tab w:val="clear" w:pos="454"/>
          <w:tab w:val="clear" w:pos="680"/>
          <w:tab w:val="left" w:pos="540"/>
        </w:tabs>
        <w:ind w:left="540"/>
        <w:jc w:val="both"/>
        <w:rPr>
          <w:rFonts w:asciiTheme="majorBidi" w:hAnsiTheme="majorBidi" w:cstheme="majorBidi"/>
          <w:iCs/>
          <w:sz w:val="24"/>
          <w:szCs w:val="24"/>
        </w:rPr>
      </w:pPr>
    </w:p>
    <w:p w14:paraId="438067FB" w14:textId="77777777" w:rsidR="003927D2" w:rsidRPr="00C14593" w:rsidRDefault="003927D2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left" w:pos="522"/>
        </w:tabs>
        <w:rPr>
          <w:rFonts w:asciiTheme="majorBidi" w:hAnsiTheme="majorBidi" w:cstheme="majorBidi"/>
          <w:iCs/>
          <w:sz w:val="30"/>
          <w:szCs w:val="30"/>
        </w:rPr>
      </w:pPr>
      <w:r w:rsidRPr="00C14593">
        <w:rPr>
          <w:rFonts w:asciiTheme="majorBidi" w:hAnsiTheme="majorBidi" w:cstheme="majorBidi"/>
          <w:iCs/>
          <w:sz w:val="30"/>
          <w:szCs w:val="30"/>
          <w:cs/>
        </w:rPr>
        <w:tab/>
        <w:t>โครงการสมทบเงิน</w:t>
      </w:r>
    </w:p>
    <w:p w14:paraId="3021D5D0" w14:textId="77777777" w:rsidR="003927D2" w:rsidRPr="00EE33F0" w:rsidRDefault="003927D2" w:rsidP="00344305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Theme="majorBidi" w:hAnsiTheme="majorBidi" w:cstheme="majorBidi"/>
          <w:iCs/>
          <w:sz w:val="24"/>
          <w:szCs w:val="24"/>
        </w:rPr>
      </w:pPr>
    </w:p>
    <w:p w14:paraId="1D1446EF" w14:textId="77777777" w:rsidR="003927D2" w:rsidRPr="00C14593" w:rsidRDefault="003927D2" w:rsidP="00344305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Theme="majorBidi" w:hAnsiTheme="majorBidi" w:cstheme="majorBidi"/>
          <w:iCs/>
          <w:sz w:val="30"/>
          <w:szCs w:val="30"/>
        </w:rPr>
      </w:pPr>
      <w:r w:rsidRPr="00C14593">
        <w:rPr>
          <w:rFonts w:asciiTheme="majorBidi" w:hAnsiTheme="majorBidi" w:cstheme="majorBidi"/>
          <w:i/>
          <w:sz w:val="30"/>
          <w:szCs w:val="30"/>
          <w:cs/>
        </w:rPr>
        <w:t>ภาระผูกพันในการสมทบเข้าโครงการสมทบเงินจะถูกรับรู้เป็นค่าใช้จ่ายพนักงานในกำไรหรือขาดทุนใน</w:t>
      </w:r>
      <w:r w:rsidRPr="00C14593">
        <w:rPr>
          <w:rFonts w:asciiTheme="majorBidi" w:hAnsiTheme="majorBidi" w:cstheme="majorBidi"/>
          <w:i/>
          <w:sz w:val="30"/>
          <w:szCs w:val="30"/>
          <w:cs/>
        </w:rPr>
        <w:br/>
        <w:t xml:space="preserve">รอบระยะเวลาที่พนักงานได้ทำงานให้กับกิจการ </w:t>
      </w:r>
    </w:p>
    <w:p w14:paraId="5BAE02CF" w14:textId="77777777" w:rsidR="009B6F84" w:rsidRPr="00EE33F0" w:rsidRDefault="009B6F84" w:rsidP="00344305">
      <w:pPr>
        <w:tabs>
          <w:tab w:val="clear" w:pos="227"/>
          <w:tab w:val="clear" w:pos="454"/>
          <w:tab w:val="clear" w:pos="680"/>
          <w:tab w:val="left" w:pos="540"/>
        </w:tabs>
        <w:jc w:val="both"/>
        <w:rPr>
          <w:rFonts w:asciiTheme="majorBidi" w:hAnsiTheme="majorBidi" w:cstheme="majorBidi"/>
          <w:iCs/>
          <w:sz w:val="24"/>
          <w:szCs w:val="24"/>
        </w:rPr>
      </w:pPr>
    </w:p>
    <w:p w14:paraId="3DAEA1A8" w14:textId="77777777" w:rsidR="00B16E24" w:rsidRPr="00C14593" w:rsidRDefault="0017141B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left" w:pos="450"/>
          <w:tab w:val="left" w:pos="540"/>
        </w:tabs>
        <w:rPr>
          <w:rFonts w:asciiTheme="majorBidi" w:hAnsiTheme="majorBidi" w:cstheme="majorBidi"/>
          <w:iCs/>
          <w:sz w:val="30"/>
          <w:szCs w:val="30"/>
        </w:rPr>
      </w:pPr>
      <w:r w:rsidRPr="00C14593">
        <w:rPr>
          <w:rFonts w:asciiTheme="majorBidi" w:hAnsiTheme="majorBidi" w:cstheme="majorBidi"/>
          <w:iCs/>
          <w:sz w:val="30"/>
          <w:szCs w:val="30"/>
          <w:cs/>
        </w:rPr>
        <w:tab/>
        <w:t xml:space="preserve"> </w:t>
      </w:r>
      <w:r w:rsidR="00B16E24" w:rsidRPr="00C14593">
        <w:rPr>
          <w:rFonts w:asciiTheme="majorBidi" w:hAnsiTheme="majorBidi" w:cstheme="majorBidi"/>
          <w:iCs/>
          <w:sz w:val="30"/>
          <w:szCs w:val="30"/>
          <w:cs/>
        </w:rPr>
        <w:t>โครงการผลประโยชน์ที่กำหนดไว้</w:t>
      </w:r>
    </w:p>
    <w:p w14:paraId="6F7C776E" w14:textId="77777777" w:rsidR="00B16E24" w:rsidRPr="00EE33F0" w:rsidRDefault="00B16E24" w:rsidP="00344305">
      <w:pPr>
        <w:ind w:left="540"/>
        <w:rPr>
          <w:rFonts w:asciiTheme="majorBidi" w:hAnsiTheme="majorBidi" w:cstheme="majorBidi"/>
          <w:iCs/>
          <w:sz w:val="24"/>
          <w:szCs w:val="24"/>
        </w:rPr>
      </w:pPr>
    </w:p>
    <w:p w14:paraId="14FEA928" w14:textId="3BE0D113" w:rsidR="00B16E24" w:rsidRPr="00C14593" w:rsidRDefault="00B16E24" w:rsidP="00344305">
      <w:pPr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C14593">
        <w:rPr>
          <w:rFonts w:asciiTheme="majorBidi" w:hAnsiTheme="majorBidi" w:cstheme="majorBidi"/>
          <w:i/>
          <w:sz w:val="30"/>
          <w:szCs w:val="30"/>
          <w:cs/>
        </w:rPr>
        <w:t>ภาระผูกพันสุทธิของกลุ่มบริษัท</w:t>
      </w:r>
      <w:r w:rsidR="00CB36A9">
        <w:rPr>
          <w:rFonts w:ascii="Angsana New" w:hAnsi="Angsana New" w:hint="cs"/>
          <w:sz w:val="30"/>
          <w:szCs w:val="30"/>
          <w:cs/>
        </w:rPr>
        <w:t>และบริษัท</w:t>
      </w:r>
      <w:r w:rsidRPr="00C14593">
        <w:rPr>
          <w:rFonts w:asciiTheme="majorBidi" w:hAnsiTheme="majorBidi" w:cstheme="majorBidi"/>
          <w:i/>
          <w:sz w:val="30"/>
          <w:szCs w:val="30"/>
          <w:cs/>
        </w:rPr>
        <w:t xml:space="preserve">จากโครงการผลประโยชน์ที่กำหนดไว้ถูกคำนวณจากการประมาณผลประโยชน์ในอนาคตที่เกิดจากการทำงานของพนักงานในงวดปัจจุบันและงวดก่อนๆ  ผลประโยชน์ดังกล่าวได้มีการคิดลดกระแสเงินสดเพื่อให้เป็นมูลค่าปัจจุบัน </w:t>
      </w:r>
    </w:p>
    <w:p w14:paraId="08AC101E" w14:textId="77777777" w:rsidR="00B16E24" w:rsidRPr="00C14593" w:rsidRDefault="00B16E24" w:rsidP="00344305">
      <w:pPr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</w:p>
    <w:p w14:paraId="4BF3054C" w14:textId="77777777" w:rsidR="00B16E24" w:rsidRPr="00C14593" w:rsidRDefault="00B16E24" w:rsidP="00344305">
      <w:pPr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C14593">
        <w:rPr>
          <w:rFonts w:asciiTheme="majorBidi" w:hAnsiTheme="majorBidi" w:cstheme="majorBidi"/>
          <w:i/>
          <w:sz w:val="30"/>
          <w:szCs w:val="30"/>
          <w:cs/>
        </w:rPr>
        <w:t>การคำนวณภาระผูกพันของโครงการผลประโยชน์ที่กำหนดไว้นั้นจัดทำโดยนักคณิตศาสตร์ประกันภัยที่ได้รับอนุญาต โดยวิธีคิดลดแต่ละหน่วยที่ประมาณการไว้</w:t>
      </w:r>
    </w:p>
    <w:p w14:paraId="451F0981" w14:textId="77777777" w:rsidR="00B368DD" w:rsidRPr="00EE33F0" w:rsidRDefault="00B368DD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i/>
          <w:sz w:val="24"/>
          <w:szCs w:val="24"/>
          <w:cs/>
        </w:rPr>
      </w:pPr>
    </w:p>
    <w:p w14:paraId="52BC6BFC" w14:textId="77777777" w:rsidR="00B16E24" w:rsidRPr="00C14593" w:rsidRDefault="00B16E24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C14593">
        <w:rPr>
          <w:rFonts w:asciiTheme="majorBidi" w:hAnsiTheme="majorBidi" w:cstheme="majorBidi"/>
          <w:i/>
          <w:sz w:val="30"/>
          <w:szCs w:val="30"/>
          <w:cs/>
        </w:rPr>
        <w:lastRenderedPageBreak/>
        <w:t>ในการวัดมูลค่าใหม่ของหนี้สินผลประโยชน์ที่กำหนดไว้สุทธิ</w:t>
      </w:r>
      <w:r w:rsidRPr="00C14593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Pr="00C14593">
        <w:rPr>
          <w:rFonts w:asciiTheme="majorBidi" w:hAnsiTheme="majorBidi" w:cstheme="majorBidi"/>
          <w:i/>
          <w:sz w:val="30"/>
          <w:szCs w:val="30"/>
          <w:cs/>
        </w:rPr>
        <w:t>กำไรหรือขาดทุนจากการประมาณการตามหลักคณิตศาสตร์ประกันภัยจะถูกรับรู้รายการในกำไรขาดทุนเบ็ดเสร็จอื่นทันที</w:t>
      </w:r>
      <w:r w:rsidRPr="00C14593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Pr="00C14593">
        <w:rPr>
          <w:rFonts w:asciiTheme="majorBidi" w:hAnsiTheme="majorBidi" w:cstheme="majorBidi"/>
          <w:i/>
          <w:sz w:val="30"/>
          <w:szCs w:val="30"/>
          <w:cs/>
        </w:rPr>
        <w:t xml:space="preserve">กลุ่มบริษัทกำหนดดอกเบี้ยจ่ายของ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ณ ต้นปี โดยคำนึงถึงการเปลี่ยนแปลงใดๆ ในหนี้สินผลประโยชน์ที่กำหนดไว้สุทธิซึ่งเป็นผลมาจากการสมทบเงินและการจ่ายชำระผลประโยชน์ ดอกเบี้ยจ่ายสุทธิและค่าใช้จ่ายอื่นๆ ที่เกี่ยวข้องกับโครงการผลประโยชน์รับรู้รายการในกำไรหรือขาดทุน </w:t>
      </w:r>
    </w:p>
    <w:p w14:paraId="21877F63" w14:textId="77777777" w:rsidR="00B16E24" w:rsidRPr="00EE33F0" w:rsidRDefault="00B16E24" w:rsidP="00344305">
      <w:pPr>
        <w:pStyle w:val="BodyText"/>
        <w:spacing w:after="0"/>
        <w:ind w:left="547"/>
        <w:jc w:val="thaiDistribute"/>
        <w:rPr>
          <w:rFonts w:asciiTheme="majorBidi" w:hAnsiTheme="majorBidi" w:cstheme="majorBidi"/>
          <w:iCs/>
          <w:sz w:val="24"/>
          <w:szCs w:val="24"/>
        </w:rPr>
      </w:pPr>
    </w:p>
    <w:p w14:paraId="01943D56" w14:textId="77777777" w:rsidR="007A66FD" w:rsidRPr="00B737E5" w:rsidRDefault="007A66FD" w:rsidP="007A66FD">
      <w:pPr>
        <w:pStyle w:val="BodyText"/>
        <w:spacing w:after="0"/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B737E5">
        <w:rPr>
          <w:rFonts w:ascii="Angsana New" w:hAnsi="Angsana New"/>
          <w:i/>
          <w:sz w:val="30"/>
          <w:szCs w:val="30"/>
          <w:cs/>
        </w:rPr>
        <w:t>เมื่อมีการ</w:t>
      </w:r>
      <w:r w:rsidRPr="00B737E5">
        <w:rPr>
          <w:rFonts w:ascii="Angsana New" w:hAnsi="Angsana New" w:hint="cs"/>
          <w:i/>
          <w:sz w:val="30"/>
          <w:szCs w:val="30"/>
          <w:cs/>
        </w:rPr>
        <w:t>เปลี่ยนแปลง</w:t>
      </w:r>
      <w:r w:rsidRPr="00B737E5">
        <w:rPr>
          <w:rFonts w:ascii="Angsana New" w:hAnsi="Angsana New"/>
          <w:i/>
          <w:sz w:val="30"/>
          <w:szCs w:val="30"/>
          <w:cs/>
        </w:rPr>
        <w:t>ผลประโยชน์ของโครงการหรือการลดขนาดโครงการ การเปลี่ยนแปลงในผลประโยชน์ที่เกี่ยวข้องกับการบริการในอดีต หรือ</w:t>
      </w:r>
      <w:r w:rsidRPr="00B737E5">
        <w:rPr>
          <w:rFonts w:ascii="Angsana New" w:hAnsi="Angsana New" w:hint="cs"/>
          <w:i/>
          <w:sz w:val="30"/>
          <w:szCs w:val="30"/>
          <w:cs/>
        </w:rPr>
        <w:t xml:space="preserve"> </w:t>
      </w:r>
      <w:r w:rsidRPr="00B737E5">
        <w:rPr>
          <w:rFonts w:ascii="Angsana New" w:hAnsi="Angsana New"/>
          <w:i/>
          <w:sz w:val="30"/>
          <w:szCs w:val="30"/>
          <w:cs/>
        </w:rPr>
        <w:t>กำไร</w:t>
      </w:r>
      <w:r w:rsidRPr="00B737E5">
        <w:rPr>
          <w:rFonts w:ascii="Angsana New" w:hAnsi="Angsana New" w:hint="cs"/>
          <w:i/>
          <w:sz w:val="30"/>
          <w:szCs w:val="30"/>
          <w:cs/>
        </w:rPr>
        <w:t>หรือ</w:t>
      </w:r>
      <w:r w:rsidRPr="00B737E5">
        <w:rPr>
          <w:rFonts w:ascii="Angsana New" w:hAnsi="Angsana New"/>
          <w:i/>
          <w:sz w:val="30"/>
          <w:szCs w:val="30"/>
          <w:cs/>
        </w:rPr>
        <w:t>ขาดทุนจากการลดขนาดโครงการต้องรับรู้ในกำไรหรือขาดทุนทันที</w:t>
      </w:r>
      <w:r w:rsidRPr="00B737E5">
        <w:rPr>
          <w:rFonts w:ascii="Angsana New" w:hAnsi="Angsana New" w:hint="cs"/>
          <w:i/>
          <w:sz w:val="30"/>
          <w:szCs w:val="30"/>
          <w:cs/>
        </w:rPr>
        <w:t xml:space="preserve"> กลุ่มบริษัท</w:t>
      </w:r>
      <w:r w:rsidRPr="00B737E5">
        <w:rPr>
          <w:rFonts w:ascii="Angsana New" w:hAnsi="Angsana New"/>
          <w:i/>
          <w:sz w:val="30"/>
          <w:szCs w:val="30"/>
          <w:cs/>
        </w:rPr>
        <w:t>รับรู้กำไรและขาดทุนจากการจ่ายชำระผลประโยชน์</w:t>
      </w:r>
      <w:r w:rsidRPr="00B737E5">
        <w:rPr>
          <w:rFonts w:ascii="Angsana New" w:hAnsi="Angsana New" w:hint="cs"/>
          <w:i/>
          <w:sz w:val="30"/>
          <w:szCs w:val="30"/>
          <w:cs/>
        </w:rPr>
        <w:t>พนักงาน</w:t>
      </w:r>
      <w:r w:rsidRPr="00B737E5">
        <w:rPr>
          <w:rFonts w:ascii="Angsana New" w:hAnsi="Angsana New"/>
          <w:i/>
          <w:sz w:val="30"/>
          <w:szCs w:val="30"/>
          <w:cs/>
        </w:rPr>
        <w:t>เมื่อเกิดขึ้น</w:t>
      </w:r>
    </w:p>
    <w:p w14:paraId="27E7D93C" w14:textId="77777777" w:rsidR="00E10D93" w:rsidRPr="00EE33F0" w:rsidRDefault="00E10D93" w:rsidP="00344305">
      <w:pPr>
        <w:pStyle w:val="BodyText"/>
        <w:spacing w:after="0"/>
        <w:ind w:left="547"/>
        <w:jc w:val="thaiDistribute"/>
        <w:rPr>
          <w:rFonts w:asciiTheme="majorBidi" w:hAnsiTheme="majorBidi" w:cstheme="majorBidi"/>
          <w:iCs/>
          <w:sz w:val="24"/>
          <w:szCs w:val="24"/>
        </w:rPr>
      </w:pPr>
    </w:p>
    <w:p w14:paraId="048589A6" w14:textId="77777777" w:rsidR="00B16E24" w:rsidRPr="00C14593" w:rsidRDefault="00B16E24" w:rsidP="00344305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Theme="majorBidi" w:hAnsiTheme="majorBidi" w:cstheme="majorBidi"/>
          <w:iCs/>
          <w:sz w:val="30"/>
          <w:szCs w:val="30"/>
        </w:rPr>
      </w:pPr>
      <w:r w:rsidRPr="00C14593">
        <w:rPr>
          <w:rFonts w:asciiTheme="majorBidi" w:hAnsiTheme="majorBidi" w:cstheme="majorBidi"/>
          <w:iCs/>
          <w:sz w:val="30"/>
          <w:szCs w:val="30"/>
          <w:cs/>
        </w:rPr>
        <w:t>ผลประโยชน์ระยะสั้นของพนักงาน</w:t>
      </w:r>
    </w:p>
    <w:p w14:paraId="11FE5749" w14:textId="77777777" w:rsidR="00B16E24" w:rsidRPr="00EE33F0" w:rsidRDefault="00B16E24" w:rsidP="00344305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Theme="majorBidi" w:hAnsiTheme="majorBidi" w:cstheme="majorBidi"/>
          <w:iCs/>
          <w:sz w:val="24"/>
          <w:szCs w:val="24"/>
        </w:rPr>
      </w:pPr>
    </w:p>
    <w:p w14:paraId="656744EA" w14:textId="77777777" w:rsidR="00A67871" w:rsidRPr="00C14593" w:rsidRDefault="00B16E24" w:rsidP="00344305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C14593">
        <w:rPr>
          <w:rFonts w:asciiTheme="majorBidi" w:hAnsiTheme="majorBidi" w:cstheme="majorBidi"/>
          <w:i/>
          <w:sz w:val="30"/>
          <w:szCs w:val="30"/>
          <w:cs/>
        </w:rPr>
        <w:t>ผลประโยชน์</w:t>
      </w:r>
      <w:r w:rsidRPr="00394FCE">
        <w:rPr>
          <w:rFonts w:asciiTheme="majorBidi" w:hAnsiTheme="majorBidi" w:cstheme="majorBidi"/>
          <w:i/>
          <w:sz w:val="30"/>
          <w:szCs w:val="30"/>
          <w:cs/>
        </w:rPr>
        <w:t>ระยะสั้นของพนักงานรับรู้เป็นค่าใช้จ่ายเมื่อพนักงานทำงานให้ หนี้สินรับรู้ด้วยมูลค่าที่คาดว่าจะจ่ายชำระ หากกลุ่มบริษัท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</w:t>
      </w:r>
      <w:r w:rsidRPr="00C14593">
        <w:rPr>
          <w:rFonts w:asciiTheme="majorBidi" w:hAnsiTheme="majorBidi" w:cstheme="majorBidi"/>
          <w:i/>
          <w:sz w:val="30"/>
          <w:szCs w:val="30"/>
          <w:cs/>
        </w:rPr>
        <w:t>สามารถประมาณได้อย่างสมเหตุสมผล</w:t>
      </w:r>
    </w:p>
    <w:p w14:paraId="52D86C13" w14:textId="56AC1D67" w:rsidR="004C51B9" w:rsidRDefault="004C51B9" w:rsidP="00344305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3062F374" w14:textId="77777777" w:rsidR="00243549" w:rsidRPr="00C14593" w:rsidRDefault="00243549" w:rsidP="00A81CA1">
      <w:pPr>
        <w:pStyle w:val="BodyText2"/>
        <w:numPr>
          <w:ilvl w:val="1"/>
          <w:numId w:val="7"/>
        </w:numPr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C1459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ประมาณการหนี้สิน</w:t>
      </w:r>
    </w:p>
    <w:p w14:paraId="5F226E99" w14:textId="77777777" w:rsidR="00243549" w:rsidRPr="00EE33F0" w:rsidRDefault="00243549" w:rsidP="00344305">
      <w:pPr>
        <w:pStyle w:val="ListParagraph"/>
        <w:tabs>
          <w:tab w:val="clear" w:pos="454"/>
          <w:tab w:val="clear" w:pos="680"/>
          <w:tab w:val="clear" w:pos="907"/>
          <w:tab w:val="left" w:pos="426"/>
          <w:tab w:val="left" w:pos="540"/>
        </w:tabs>
        <w:ind w:left="518"/>
        <w:jc w:val="thaiDistribute"/>
        <w:rPr>
          <w:rFonts w:asciiTheme="majorBidi" w:hAnsiTheme="majorBidi" w:cstheme="majorBidi"/>
          <w:sz w:val="24"/>
          <w:szCs w:val="24"/>
        </w:rPr>
      </w:pPr>
    </w:p>
    <w:p w14:paraId="7FA6BAFA" w14:textId="47641288" w:rsidR="004C51B9" w:rsidRPr="001E33B8" w:rsidRDefault="00243549" w:rsidP="00344305">
      <w:pPr>
        <w:pStyle w:val="ListParagraph"/>
        <w:tabs>
          <w:tab w:val="clear" w:pos="454"/>
          <w:tab w:val="clear" w:pos="680"/>
          <w:tab w:val="clear" w:pos="907"/>
          <w:tab w:val="left" w:pos="426"/>
          <w:tab w:val="left" w:pos="540"/>
        </w:tabs>
        <w:ind w:left="518"/>
        <w:jc w:val="thaiDistribute"/>
        <w:rPr>
          <w:rFonts w:asciiTheme="majorBidi" w:hAnsiTheme="majorBidi" w:cstheme="majorBidi"/>
          <w:sz w:val="30"/>
          <w:szCs w:val="30"/>
        </w:rPr>
      </w:pPr>
      <w:r w:rsidRPr="001E33B8">
        <w:rPr>
          <w:rFonts w:asciiTheme="majorBidi" w:hAnsiTheme="majorBidi" w:cstheme="majorBidi"/>
          <w:sz w:val="30"/>
          <w:szCs w:val="30"/>
          <w:cs/>
        </w:rPr>
        <w:t>ประมาณการหนี้สินจะรับรู้ก็ต่อเมื่อ</w:t>
      </w:r>
      <w:r w:rsidR="0004069A" w:rsidRPr="001E33B8">
        <w:rPr>
          <w:rFonts w:asciiTheme="majorBidi" w:hAnsiTheme="majorBidi" w:cstheme="majorBidi"/>
          <w:sz w:val="30"/>
          <w:szCs w:val="30"/>
          <w:cs/>
        </w:rPr>
        <w:t>กลุ่ม</w:t>
      </w:r>
      <w:r w:rsidR="00323C8D" w:rsidRPr="001E33B8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1E33B8">
        <w:rPr>
          <w:rFonts w:asciiTheme="majorBidi" w:hAnsiTheme="majorBidi" w:cstheme="majorBidi"/>
          <w:sz w:val="30"/>
          <w:szCs w:val="30"/>
          <w:cs/>
        </w:rPr>
        <w:t>มีภาระผูกพันตามกฎหมายหรือภาระผูกพันจากการอนุมานที่เกิดขึ้นในปัจจุบันอันเป็นผลมาจากเหตุการณ์ในอดีตซึ่งสามารถประมาณจำนวนของภาระผูกพันได้อย่างน่าเชื่อถือ และมีความเป็นไปได้ค่อนข้างแน่นอนว่าประโยชน์เชิงเศรษฐกิจจะต้องถูกจ่ายไปเพื่อชำระภาระ</w:t>
      </w:r>
      <w:r w:rsidR="0004069A" w:rsidRPr="001E33B8">
        <w:rPr>
          <w:rFonts w:asciiTheme="majorBidi" w:hAnsiTheme="majorBidi" w:cstheme="majorBidi"/>
          <w:sz w:val="30"/>
          <w:szCs w:val="30"/>
          <w:cs/>
        </w:rPr>
        <w:t>ผูกพัน</w:t>
      </w:r>
      <w:r w:rsidRPr="001E33B8">
        <w:rPr>
          <w:rFonts w:asciiTheme="majorBidi" w:hAnsiTheme="majorBidi" w:cstheme="majorBidi"/>
          <w:sz w:val="30"/>
          <w:szCs w:val="30"/>
          <w:cs/>
        </w:rPr>
        <w:t>ดังกล่าว</w:t>
      </w:r>
      <w:r w:rsidR="003D5E2C" w:rsidRPr="001E33B8">
        <w:rPr>
          <w:rFonts w:asciiTheme="majorBidi" w:hAnsiTheme="majorBidi" w:cstheme="majorBidi"/>
          <w:sz w:val="30"/>
          <w:szCs w:val="30"/>
        </w:rPr>
        <w:t xml:space="preserve"> </w:t>
      </w:r>
      <w:r w:rsidR="003D5E2C" w:rsidRPr="001E33B8">
        <w:rPr>
          <w:rFonts w:asciiTheme="majorBidi" w:hAnsiTheme="majorBidi" w:cstheme="majorBidi"/>
          <w:sz w:val="30"/>
          <w:szCs w:val="30"/>
          <w:cs/>
        </w:rPr>
        <w:t>ประมาณการหนี้สินพิจารณาจากการคิดลดกระแสเงินสดที่จะจ่ายในอนาคตโดยใช้อัตราคิดลดในตลาดปัจจุบันก่อนคำนึงถึงภาษีเงินได้  เพื่อให้สะท้อนจำนวนที่อาจประเมินได้ในตลาดปัจจุบันซึ่งแปรไปตามเวลาและความเสี่ยงที่มีต่อหนี้สิน  ประมาณการหนี้สินส่วนที่เพิ่มขึ้นเนื่องจากเวลาที่ผ่านไปรับรู้เป็นต้นทุนทางการเงิน</w:t>
      </w:r>
    </w:p>
    <w:p w14:paraId="2139F9CB" w14:textId="77777777" w:rsidR="001414D2" w:rsidRPr="001E33B8" w:rsidRDefault="001414D2" w:rsidP="001E33B8">
      <w:pPr>
        <w:pStyle w:val="Heading8"/>
        <w:spacing w:line="240" w:lineRule="atLeast"/>
        <w:jc w:val="thaiDistribute"/>
        <w:rPr>
          <w:rFonts w:asciiTheme="majorBidi" w:hAnsiTheme="majorBidi" w:cstheme="majorBidi"/>
          <w:i w:val="0"/>
          <w:iCs w:val="0"/>
          <w:sz w:val="24"/>
          <w:szCs w:val="24"/>
          <w:lang w:val="th-TH"/>
        </w:rPr>
      </w:pPr>
    </w:p>
    <w:p w14:paraId="7A6575EC" w14:textId="5BC44C84" w:rsidR="00A81CA1" w:rsidRPr="001E33B8" w:rsidRDefault="00A81CA1" w:rsidP="001E33B8">
      <w:pPr>
        <w:pStyle w:val="BodyText2"/>
        <w:numPr>
          <w:ilvl w:val="1"/>
          <w:numId w:val="7"/>
        </w:numPr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1E33B8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การวัดมูลค่ายุติธรรม</w:t>
      </w:r>
    </w:p>
    <w:p w14:paraId="2169E2D6" w14:textId="77777777" w:rsidR="00A81CA1" w:rsidRPr="001E33B8" w:rsidRDefault="00A81CA1" w:rsidP="001E33B8">
      <w:pPr>
        <w:tabs>
          <w:tab w:val="clear" w:pos="227"/>
          <w:tab w:val="clear" w:pos="454"/>
          <w:tab w:val="left" w:pos="540"/>
        </w:tabs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14:paraId="762FE835" w14:textId="42105E15" w:rsidR="00A81CA1" w:rsidRPr="001E33B8" w:rsidRDefault="00A81CA1" w:rsidP="001E33B8">
      <w:pPr>
        <w:pStyle w:val="BodyText"/>
        <w:spacing w:after="0"/>
        <w:ind w:left="540"/>
        <w:jc w:val="thaiDistribute"/>
        <w:rPr>
          <w:rFonts w:ascii="Times New Roman" w:hAnsi="Times New Roman"/>
          <w:b/>
          <w:bCs/>
          <w:color w:val="0000FF"/>
          <w:sz w:val="30"/>
          <w:szCs w:val="30"/>
        </w:rPr>
      </w:pPr>
      <w:r w:rsidRPr="001E33B8">
        <w:rPr>
          <w:rFonts w:asciiTheme="majorBidi" w:hAnsiTheme="majorBidi" w:cstheme="majorBidi"/>
          <w:sz w:val="30"/>
          <w:szCs w:val="30"/>
          <w:cs/>
        </w:rPr>
        <w:t>มูลค่ายุติธรรมคือราคาที่จะได้รับจากการขายสินทรัพย์หรือจ่าย</w:t>
      </w:r>
      <w:r w:rsidRPr="001E33B8">
        <w:rPr>
          <w:rFonts w:asciiTheme="majorBidi" w:hAnsiTheme="majorBidi" w:cstheme="majorBidi" w:hint="cs"/>
          <w:sz w:val="30"/>
          <w:szCs w:val="30"/>
          <w:cs/>
        </w:rPr>
        <w:t>ชำระ</w:t>
      </w:r>
      <w:r w:rsidRPr="001E33B8">
        <w:rPr>
          <w:rFonts w:asciiTheme="majorBidi" w:hAnsiTheme="majorBidi" w:cstheme="majorBidi"/>
          <w:sz w:val="30"/>
          <w:szCs w:val="30"/>
          <w:cs/>
        </w:rPr>
        <w:t xml:space="preserve">เพื่อโอนหนี้สินในรายการที่เกิดขึ้นในสภาพปกติระหว่างผู้ร่วมตลาด ณ วันที่วัดมูลค่าในตลาดหลัก หรือตลาดที่ให้ประโยชน์สูงสุด (หากไม่มีตลาดหลัก) ที่กลุ่มบริษัทสามารถเข้าถึงได้ในวันดังกล่าว มูลค่ายุติธรรมของหนี้สินสะท้อนผลกระทบของความเสี่ยงที่ไม่สามารถปฏิบัติตามข้อกำหนดของภาระผูกพัน </w:t>
      </w:r>
    </w:p>
    <w:p w14:paraId="26EC2980" w14:textId="77777777" w:rsidR="00A81CA1" w:rsidRPr="000C374D" w:rsidRDefault="00A81CA1" w:rsidP="001E33B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7"/>
        <w:jc w:val="thaiDistribute"/>
        <w:rPr>
          <w:rFonts w:asciiTheme="majorBidi" w:hAnsiTheme="majorBidi" w:cstheme="majorBidi"/>
        </w:rPr>
      </w:pPr>
    </w:p>
    <w:p w14:paraId="4D00CADF" w14:textId="2BB7BF68" w:rsidR="00A81CA1" w:rsidRPr="001E33B8" w:rsidRDefault="00A81CA1" w:rsidP="001E33B8">
      <w:pPr>
        <w:pStyle w:val="BodyText"/>
        <w:spacing w:after="0"/>
        <w:ind w:left="540"/>
        <w:jc w:val="both"/>
        <w:rPr>
          <w:b/>
          <w:bCs/>
          <w:color w:val="0000FF"/>
          <w:sz w:val="30"/>
          <w:szCs w:val="30"/>
        </w:rPr>
      </w:pPr>
      <w:r w:rsidRPr="001E33B8">
        <w:rPr>
          <w:rFonts w:asciiTheme="majorBidi" w:hAnsiTheme="majorBidi" w:cstheme="majorBidi"/>
          <w:sz w:val="30"/>
          <w:szCs w:val="30"/>
          <w:cs/>
        </w:rPr>
        <w:lastRenderedPageBreak/>
        <w:t xml:space="preserve">นโยบายการบัญชีและการเปิดเผยข้อมูลของกลุ่มบริษัทหลายข้อกำหนดให้มีการวัดมูลค่ายุติธรรมของสินทรัพย์และหนี้สินทางการเงิน และสินทรัพย์และหนี้สินที่ไม่ใช่ทางการเงิน </w:t>
      </w:r>
    </w:p>
    <w:p w14:paraId="3273AFC5" w14:textId="77777777" w:rsidR="00A81CA1" w:rsidRPr="001E33B8" w:rsidRDefault="00A81CA1" w:rsidP="001E33B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7"/>
        <w:jc w:val="thaiDistribute"/>
        <w:rPr>
          <w:rFonts w:asciiTheme="majorBidi" w:hAnsiTheme="majorBidi" w:cstheme="majorBidi"/>
          <w:sz w:val="20"/>
          <w:szCs w:val="20"/>
        </w:rPr>
      </w:pPr>
    </w:p>
    <w:p w14:paraId="1B2ADB7B" w14:textId="5EB60666" w:rsidR="00A81CA1" w:rsidRPr="001E33B8" w:rsidRDefault="00A81CA1" w:rsidP="001E33B8">
      <w:pPr>
        <w:pStyle w:val="BodyText"/>
        <w:spacing w:after="0"/>
        <w:ind w:left="540"/>
        <w:jc w:val="thaiDistribute"/>
        <w:rPr>
          <w:b/>
          <w:bCs/>
          <w:color w:val="0000FF"/>
          <w:sz w:val="30"/>
          <w:szCs w:val="30"/>
        </w:rPr>
      </w:pPr>
      <w:r w:rsidRPr="001E33B8">
        <w:rPr>
          <w:rFonts w:asciiTheme="majorBidi" w:hAnsiTheme="majorBidi" w:cstheme="majorBidi"/>
          <w:sz w:val="30"/>
          <w:szCs w:val="30"/>
          <w:cs/>
        </w:rPr>
        <w:t xml:space="preserve">กลุ่มบริษัทวัดมูลค่ายุติธรรมของเครื่องมือทางการเงินโดยใช้ราคาเสนอซื้อขายในตลาดที่มีสภาพคล่อง หากสามารถหาได้ ตลาดจะถือว่ามี </w:t>
      </w:r>
      <w:r w:rsidRPr="001E33B8">
        <w:rPr>
          <w:rFonts w:asciiTheme="majorBidi" w:hAnsiTheme="majorBidi" w:cstheme="majorBidi"/>
          <w:sz w:val="30"/>
          <w:szCs w:val="30"/>
        </w:rPr>
        <w:t>‘</w:t>
      </w:r>
      <w:r w:rsidRPr="001E33B8">
        <w:rPr>
          <w:rFonts w:asciiTheme="majorBidi" w:hAnsiTheme="majorBidi" w:cstheme="majorBidi"/>
          <w:sz w:val="30"/>
          <w:szCs w:val="30"/>
          <w:cs/>
        </w:rPr>
        <w:t>สภาพคล่อง</w:t>
      </w:r>
      <w:r w:rsidRPr="001E33B8">
        <w:rPr>
          <w:rFonts w:asciiTheme="majorBidi" w:hAnsiTheme="majorBidi" w:cstheme="majorBidi"/>
          <w:sz w:val="30"/>
          <w:szCs w:val="30"/>
        </w:rPr>
        <w:t xml:space="preserve">’ </w:t>
      </w:r>
      <w:r w:rsidRPr="001E33B8">
        <w:rPr>
          <w:rFonts w:asciiTheme="majorBidi" w:hAnsiTheme="majorBidi" w:cstheme="majorBidi"/>
          <w:sz w:val="30"/>
          <w:szCs w:val="30"/>
          <w:cs/>
        </w:rPr>
        <w:t xml:space="preserve">หากรายการของสินทรัพย์หรือหนี้สินเกิดขึ้นอย่างสม่ำเสมอในจำนวนที่เพียงพอซึ่งสามารถให้ข้อมูลราคาได้อย่างต่อเนื่อง </w:t>
      </w:r>
    </w:p>
    <w:p w14:paraId="5632B907" w14:textId="77777777" w:rsidR="00A81CA1" w:rsidRPr="00B5391E" w:rsidRDefault="00A81CA1" w:rsidP="001E33B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7"/>
        <w:jc w:val="thaiDistribute"/>
        <w:rPr>
          <w:rFonts w:asciiTheme="majorBidi" w:hAnsiTheme="majorBidi" w:cstheme="majorBidi"/>
          <w:sz w:val="24"/>
          <w:szCs w:val="24"/>
        </w:rPr>
      </w:pPr>
    </w:p>
    <w:p w14:paraId="72F115FC" w14:textId="25135F49" w:rsidR="00A81CA1" w:rsidRPr="001E33B8" w:rsidRDefault="00A81CA1" w:rsidP="001E33B8">
      <w:pPr>
        <w:pStyle w:val="BodyText"/>
        <w:spacing w:after="0"/>
        <w:ind w:left="540"/>
        <w:jc w:val="thaiDistribute"/>
        <w:rPr>
          <w:sz w:val="30"/>
          <w:szCs w:val="30"/>
        </w:rPr>
      </w:pPr>
      <w:r w:rsidRPr="001E33B8">
        <w:rPr>
          <w:rFonts w:asciiTheme="majorBidi" w:hAnsiTheme="majorBidi" w:cstheme="majorBidi"/>
          <w:sz w:val="30"/>
          <w:szCs w:val="30"/>
          <w:cs/>
        </w:rPr>
        <w:t xml:space="preserve">หากไม่มีราคาเสนอซื้อขายในตลาดที่มีสภาพคล่องกลุ่มบริษัทใช้เทคนิคการประเมินมูลค่าที่ใช้ข้อมูลที่สามารถสังเกตได้ที่มีความเกี่ยวข้องให้มากที่สุด และลดการใช้ข้อมูลที่ไม่สามารถสังเกตได้ให้น้อยที่สุด </w:t>
      </w:r>
      <w:r w:rsidRPr="001E33B8">
        <w:rPr>
          <w:rFonts w:asciiTheme="majorBidi" w:hAnsiTheme="majorBidi" w:cstheme="majorBidi" w:hint="cs"/>
          <w:sz w:val="30"/>
          <w:szCs w:val="30"/>
          <w:cs/>
        </w:rPr>
        <w:t>การเลือก</w:t>
      </w:r>
      <w:r w:rsidRPr="001E33B8">
        <w:rPr>
          <w:rFonts w:asciiTheme="majorBidi" w:hAnsiTheme="majorBidi" w:cstheme="majorBidi"/>
          <w:sz w:val="30"/>
          <w:szCs w:val="30"/>
          <w:cs/>
        </w:rPr>
        <w:t>เทคนิคการประเมินมูลค่า</w:t>
      </w:r>
      <w:r w:rsidRPr="001E33B8">
        <w:rPr>
          <w:rFonts w:asciiTheme="majorBidi" w:hAnsiTheme="majorBidi" w:cstheme="majorBidi" w:hint="cs"/>
          <w:sz w:val="30"/>
          <w:szCs w:val="30"/>
          <w:cs/>
        </w:rPr>
        <w:t>จะ</w:t>
      </w:r>
      <w:r w:rsidRPr="001E33B8">
        <w:rPr>
          <w:rFonts w:asciiTheme="majorBidi" w:hAnsiTheme="majorBidi" w:cstheme="majorBidi"/>
          <w:sz w:val="30"/>
          <w:szCs w:val="30"/>
          <w:cs/>
        </w:rPr>
        <w:t xml:space="preserve">พิจารณาปัจจัยทั้งหมดที่ผู้ร่วมตลาดคำนึงถึงในการกำหนดราคาของรายการ </w:t>
      </w:r>
    </w:p>
    <w:p w14:paraId="25E55996" w14:textId="77777777" w:rsidR="00A81CA1" w:rsidRPr="00B5391E" w:rsidRDefault="00A81CA1" w:rsidP="001E33B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7"/>
        <w:jc w:val="thaiDistribute"/>
        <w:rPr>
          <w:rFonts w:asciiTheme="majorBidi" w:hAnsiTheme="majorBidi" w:cstheme="majorBidi"/>
          <w:sz w:val="24"/>
          <w:szCs w:val="24"/>
        </w:rPr>
      </w:pPr>
    </w:p>
    <w:p w14:paraId="6AAA9ED7" w14:textId="6386A1E1" w:rsidR="00A81CA1" w:rsidRPr="001E33B8" w:rsidRDefault="00A81CA1" w:rsidP="001E33B8">
      <w:pPr>
        <w:pStyle w:val="BodyText"/>
        <w:spacing w:after="0"/>
        <w:ind w:left="540"/>
        <w:jc w:val="thaiDistribute"/>
        <w:rPr>
          <w:sz w:val="30"/>
          <w:szCs w:val="30"/>
        </w:rPr>
      </w:pPr>
      <w:r w:rsidRPr="001E33B8">
        <w:rPr>
          <w:rFonts w:asciiTheme="majorBidi" w:hAnsiTheme="majorBidi" w:cstheme="majorBidi"/>
          <w:sz w:val="30"/>
          <w:szCs w:val="30"/>
          <w:cs/>
        </w:rPr>
        <w:t>หากสินทรัพย์หรือหนี้สินที่วัดมูลค่าด้วยมูลค่ายุติธรรมมีราคาเสนอซื้อและราคาเสนอขาย</w:t>
      </w:r>
      <w:r w:rsidR="00841FF4" w:rsidRPr="001E33B8">
        <w:rPr>
          <w:rFonts w:asciiTheme="majorBidi" w:hAnsiTheme="majorBidi" w:cstheme="majorBidi" w:hint="cs"/>
          <w:sz w:val="30"/>
          <w:szCs w:val="30"/>
          <w:cs/>
        </w:rPr>
        <w:t xml:space="preserve">  </w:t>
      </w:r>
      <w:r w:rsidRPr="001E33B8">
        <w:rPr>
          <w:rFonts w:asciiTheme="majorBidi" w:hAnsiTheme="majorBidi" w:cstheme="majorBidi"/>
          <w:sz w:val="30"/>
          <w:szCs w:val="30"/>
          <w:cs/>
        </w:rPr>
        <w:t xml:space="preserve">กลุ่มบริษัทวัดมูลค่าสินทรัพย์และสถานการณ์เป็นสินทรัพย์ด้วยราคาเสนอซื้อ และวัดมูลค่าหนี้สินและสถานะการเป็นหนี้สินด้วยราคาเสนอขาย </w:t>
      </w:r>
      <w:r w:rsidRPr="001E33B8">
        <w:rPr>
          <w:sz w:val="30"/>
          <w:szCs w:val="30"/>
          <w:cs/>
        </w:rPr>
        <w:t xml:space="preserve"> </w:t>
      </w:r>
    </w:p>
    <w:p w14:paraId="2E9C85A8" w14:textId="77777777" w:rsidR="00A81CA1" w:rsidRPr="00B5391E" w:rsidRDefault="00A81CA1" w:rsidP="001E33B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7"/>
        <w:jc w:val="thaiDistribute"/>
        <w:rPr>
          <w:rFonts w:asciiTheme="majorBidi" w:hAnsiTheme="majorBidi" w:cstheme="majorBidi"/>
          <w:sz w:val="24"/>
          <w:szCs w:val="24"/>
        </w:rPr>
      </w:pPr>
    </w:p>
    <w:p w14:paraId="7F2015DF" w14:textId="438CA5AF" w:rsidR="00A81CA1" w:rsidRPr="001E33B8" w:rsidRDefault="00A81CA1" w:rsidP="001E33B8">
      <w:pPr>
        <w:pStyle w:val="BodyText"/>
        <w:spacing w:after="0"/>
        <w:ind w:left="540"/>
        <w:jc w:val="thaiDistribute"/>
        <w:rPr>
          <w:sz w:val="30"/>
          <w:szCs w:val="30"/>
        </w:rPr>
      </w:pPr>
      <w:r w:rsidRPr="001E33B8">
        <w:rPr>
          <w:rFonts w:asciiTheme="majorBidi" w:hAnsiTheme="majorBidi" w:cstheme="majorBidi"/>
          <w:color w:val="000000"/>
          <w:sz w:val="30"/>
          <w:szCs w:val="30"/>
          <w:cs/>
        </w:rPr>
        <w:t>หลักฐานที่ดีที่สุดสำหรับมูลค่ายุติธรรมของเครื่องมือทางการเงิน ณ วันที่รับรู้รายการเมื่อเริ่มแรกคือราคาของการทำรายการ เช่น มูลค่ายุติธรรมของผลตอบแทนที่ให้หรือได้รับ หาก</w:t>
      </w:r>
      <w:r w:rsidRPr="001E33B8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1E33B8">
        <w:rPr>
          <w:rFonts w:asciiTheme="majorBidi" w:hAnsiTheme="majorBidi" w:cstheme="majorBidi"/>
          <w:color w:val="000000"/>
          <w:sz w:val="30"/>
          <w:szCs w:val="30"/>
          <w:cs/>
        </w:rPr>
        <w:t>พิจารณาว่ามูลค่ายุติธรรม ณ วันที่รับรู้รายการเมื่อเริ่มแรกแตกต่างจากราคาของการทำรายการและมูลค่ายุติธรรมไม่ว่าจะ</w:t>
      </w:r>
      <w:r w:rsidRPr="001E33B8">
        <w:rPr>
          <w:rFonts w:asciiTheme="majorBidi" w:hAnsiTheme="majorBidi" w:cstheme="majorBidi" w:hint="cs"/>
          <w:color w:val="000000"/>
          <w:sz w:val="30"/>
          <w:szCs w:val="30"/>
          <w:cs/>
        </w:rPr>
        <w:t>ได้มาจาก</w:t>
      </w:r>
      <w:r w:rsidRPr="001E33B8">
        <w:rPr>
          <w:rFonts w:asciiTheme="majorBidi" w:hAnsiTheme="majorBidi" w:cstheme="majorBidi"/>
          <w:color w:val="000000"/>
          <w:sz w:val="30"/>
          <w:szCs w:val="30"/>
          <w:cs/>
        </w:rPr>
        <w:t>ราคาเสนอซื้อเสนอขายในตลาดที่มีสภาพคล่องสำหรับสินทรัพย์หรือหนี้สินที่เหมือนกันหรือโดยใช้เทคนิคการวัดมูลค่าซึ่งใช้ข้อมูลที่ไม่สามารถสังเกตได้ซึ่งตัดสินว่าไม่มีนัยสำคัญต่อการวัดมูลค่า ทำให้เครื่องมือทางการเงินวัดมูลค่าเมื่อเริ่มแรกด้วยมูลค่ายุติธรรมปรับด้วยผลต่างระหว่</w:t>
      </w:r>
      <w:r w:rsidRPr="001E33B8">
        <w:rPr>
          <w:rFonts w:asciiTheme="majorBidi" w:hAnsiTheme="majorBidi" w:cstheme="majorBidi" w:hint="cs"/>
          <w:color w:val="000000"/>
          <w:sz w:val="30"/>
          <w:szCs w:val="30"/>
          <w:cs/>
        </w:rPr>
        <w:t>า</w:t>
      </w:r>
      <w:r w:rsidRPr="001E33B8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งมูลค่ายุติธรรม ณ วันที่รับรู้รายการเมื่อเริ่มแรกและราคาของการทำรายการ </w:t>
      </w:r>
      <w:r w:rsidRPr="001E33B8">
        <w:rPr>
          <w:rFonts w:asciiTheme="majorBidi" w:hAnsiTheme="majorBidi" w:cstheme="majorBidi" w:hint="cs"/>
          <w:color w:val="000000"/>
          <w:sz w:val="30"/>
          <w:szCs w:val="30"/>
          <w:cs/>
        </w:rPr>
        <w:t>และรับรู้เป็นรายการรอตัดบัญชีซึ่ง</w:t>
      </w:r>
      <w:r w:rsidRPr="001E33B8">
        <w:rPr>
          <w:rFonts w:asciiTheme="majorBidi" w:hAnsiTheme="majorBidi" w:cstheme="majorBidi"/>
          <w:color w:val="000000"/>
          <w:sz w:val="30"/>
          <w:szCs w:val="30"/>
          <w:cs/>
        </w:rPr>
        <w:t>จะรับรู้ในกำไรหรือขาดทุนด้วยเกณฑ์ที่เหมาะสมตลอดอายุของเครื่องมือ</w:t>
      </w:r>
      <w:r w:rsidRPr="001E33B8">
        <w:rPr>
          <w:rFonts w:asciiTheme="majorBidi" w:hAnsiTheme="majorBidi" w:cstheme="majorBidi" w:hint="cs"/>
          <w:color w:val="000000"/>
          <w:sz w:val="30"/>
          <w:szCs w:val="30"/>
          <w:cs/>
        </w:rPr>
        <w:t>ทางการเงิน</w:t>
      </w:r>
      <w:r w:rsidRPr="001E33B8">
        <w:rPr>
          <w:rFonts w:asciiTheme="majorBidi" w:hAnsiTheme="majorBidi" w:cstheme="majorBidi"/>
          <w:color w:val="000000"/>
          <w:sz w:val="30"/>
          <w:szCs w:val="30"/>
          <w:cs/>
        </w:rPr>
        <w:t>แต่ต้องไม่ช้ากว่าการวัดมูลค่ายุติธรรมที่ใช้หลักฐานสนับสนุนทั้งหมดจากข้อมูลที่สังเกตได้ในตลาดหรือเมื่อรายการดังกล่าวสิ้นสุดลง</w:t>
      </w:r>
      <w:r w:rsidRPr="001E33B8">
        <w:rPr>
          <w:sz w:val="30"/>
          <w:szCs w:val="30"/>
        </w:rPr>
        <w:t xml:space="preserve"> </w:t>
      </w:r>
    </w:p>
    <w:p w14:paraId="1C418AE8" w14:textId="77777777" w:rsidR="00A81CA1" w:rsidRPr="00B5391E" w:rsidRDefault="00A81CA1" w:rsidP="00A81CA1">
      <w:pPr>
        <w:pStyle w:val="BodyText"/>
        <w:shd w:val="clear" w:color="auto" w:fill="FFFFFF"/>
        <w:spacing w:after="0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0CF3F870" w14:textId="70907B74" w:rsidR="00A81CA1" w:rsidRPr="001E33B8" w:rsidRDefault="00A81CA1" w:rsidP="00A81CA1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E33B8">
        <w:rPr>
          <w:rFonts w:asciiTheme="majorBidi" w:hAnsiTheme="majorBidi" w:cstheme="majorBidi"/>
          <w:sz w:val="30"/>
          <w:szCs w:val="30"/>
          <w:cs/>
        </w:rPr>
        <w:t>การวัดมูลค่ายุติธรรมของสินทรัพย์หรือหนี้สินกลุ่มบริษัท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</w:t>
      </w:r>
      <w:r w:rsidRPr="001E33B8">
        <w:rPr>
          <w:rFonts w:asciiTheme="majorBidi" w:hAnsiTheme="majorBidi" w:cstheme="majorBidi"/>
          <w:sz w:val="30"/>
          <w:szCs w:val="30"/>
        </w:rPr>
        <w:t xml:space="preserve"> </w:t>
      </w:r>
      <w:r w:rsidRPr="001E33B8">
        <w:rPr>
          <w:rFonts w:asciiTheme="majorBidi" w:hAnsiTheme="majorBidi" w:cstheme="majorBidi"/>
          <w:sz w:val="30"/>
          <w:szCs w:val="30"/>
          <w:cs/>
        </w:rPr>
        <w:t xml:space="preserve">ดังนี้ </w:t>
      </w:r>
    </w:p>
    <w:p w14:paraId="068E8DE0" w14:textId="77777777" w:rsidR="00A81CA1" w:rsidRPr="001E33B8" w:rsidRDefault="00A81CA1" w:rsidP="00A81CA1">
      <w:pPr>
        <w:pStyle w:val="block"/>
        <w:numPr>
          <w:ilvl w:val="0"/>
          <w:numId w:val="37"/>
        </w:numPr>
        <w:spacing w:after="0" w:line="240" w:lineRule="atLeast"/>
        <w:ind w:left="90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1E33B8">
        <w:rPr>
          <w:rFonts w:asciiTheme="majorBidi" w:hAnsiTheme="majorBidi" w:cstheme="majorBidi"/>
          <w:sz w:val="30"/>
          <w:szCs w:val="30"/>
          <w:cs/>
          <w:lang w:bidi="th-TH"/>
        </w:rPr>
        <w:t xml:space="preserve">ข้อมูลระดับ </w:t>
      </w:r>
      <w:r w:rsidRPr="001E33B8">
        <w:rPr>
          <w:rFonts w:asciiTheme="majorBidi" w:hAnsiTheme="majorBidi" w:cstheme="majorBidi"/>
          <w:sz w:val="30"/>
          <w:szCs w:val="30"/>
          <w:lang w:val="en-US" w:bidi="th-TH"/>
        </w:rPr>
        <w:t xml:space="preserve">1 </w:t>
      </w:r>
      <w:r w:rsidRPr="001E33B8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1E33B8">
        <w:rPr>
          <w:rFonts w:asciiTheme="majorBidi" w:hAnsiTheme="majorBidi" w:cstheme="majorBidi"/>
          <w:sz w:val="30"/>
          <w:szCs w:val="30"/>
          <w:cs/>
          <w:lang w:bidi="th-TH"/>
        </w:rPr>
        <w:t>เป็นราคาเสนอซื้อขายในตลาดที่มีสภาพคล่องสำหรับสินทรัพย์หรือหนี้สินอย่างเดียวกัน</w:t>
      </w:r>
    </w:p>
    <w:p w14:paraId="25E56BCC" w14:textId="77777777" w:rsidR="00A81CA1" w:rsidRPr="001E33B8" w:rsidRDefault="00A81CA1" w:rsidP="00A81CA1">
      <w:pPr>
        <w:pStyle w:val="block"/>
        <w:numPr>
          <w:ilvl w:val="0"/>
          <w:numId w:val="37"/>
        </w:numPr>
        <w:spacing w:after="0" w:line="240" w:lineRule="atLeast"/>
        <w:ind w:left="90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1E33B8">
        <w:rPr>
          <w:rFonts w:asciiTheme="majorBidi" w:hAnsiTheme="majorBidi" w:cstheme="majorBidi"/>
          <w:sz w:val="30"/>
          <w:szCs w:val="30"/>
          <w:cs/>
          <w:lang w:bidi="th-TH"/>
        </w:rPr>
        <w:t>ข้อมูลระดับ</w:t>
      </w:r>
      <w:r w:rsidRPr="001E33B8">
        <w:rPr>
          <w:rFonts w:asciiTheme="majorBidi" w:hAnsiTheme="majorBidi" w:cstheme="majorBidi"/>
          <w:sz w:val="30"/>
          <w:szCs w:val="30"/>
          <w:lang w:bidi="th-TH"/>
        </w:rPr>
        <w:t xml:space="preserve"> 2  </w:t>
      </w:r>
      <w:r w:rsidRPr="001E33B8">
        <w:rPr>
          <w:rFonts w:asciiTheme="majorBidi" w:hAnsiTheme="majorBidi" w:cstheme="majorBidi"/>
          <w:sz w:val="30"/>
          <w:szCs w:val="30"/>
          <w:cs/>
          <w:lang w:bidi="th-TH"/>
        </w:rPr>
        <w:t xml:space="preserve">เป็นข้อมูลอื่นที่สังเกตได้โดยตรงหรือโดยอ้อม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Pr="001E33B8">
        <w:rPr>
          <w:rFonts w:asciiTheme="majorBidi" w:hAnsiTheme="majorBidi" w:cstheme="majorBidi"/>
          <w:sz w:val="30"/>
          <w:szCs w:val="30"/>
          <w:lang w:bidi="th-TH"/>
        </w:rPr>
        <w:t>1</w:t>
      </w:r>
    </w:p>
    <w:p w14:paraId="5C4A9F63" w14:textId="27FEDB9A" w:rsidR="00A81CA1" w:rsidRPr="000C374D" w:rsidRDefault="00A81CA1" w:rsidP="000C374D">
      <w:pPr>
        <w:pStyle w:val="block"/>
        <w:numPr>
          <w:ilvl w:val="0"/>
          <w:numId w:val="37"/>
        </w:numPr>
        <w:spacing w:after="0" w:line="240" w:lineRule="atLeast"/>
        <w:ind w:left="90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1E33B8">
        <w:rPr>
          <w:rFonts w:asciiTheme="majorBidi" w:hAnsiTheme="majorBidi" w:cstheme="majorBidi"/>
          <w:sz w:val="30"/>
          <w:szCs w:val="30"/>
          <w:cs/>
          <w:lang w:bidi="th-TH"/>
        </w:rPr>
        <w:t>ข้อมูลระดับ</w:t>
      </w:r>
      <w:r w:rsidRPr="001E33B8">
        <w:rPr>
          <w:rFonts w:asciiTheme="majorBidi" w:hAnsiTheme="majorBidi" w:cstheme="majorBidi"/>
          <w:sz w:val="30"/>
          <w:szCs w:val="30"/>
          <w:lang w:bidi="th-TH"/>
        </w:rPr>
        <w:t xml:space="preserve"> 3  </w:t>
      </w:r>
      <w:r w:rsidRPr="001E33B8">
        <w:rPr>
          <w:rFonts w:asciiTheme="majorBidi" w:hAnsiTheme="majorBidi" w:cstheme="majorBidi"/>
          <w:sz w:val="30"/>
          <w:szCs w:val="30"/>
          <w:cs/>
          <w:lang w:bidi="th-TH"/>
        </w:rPr>
        <w:t>ข้อมูลที่ใช้เป็นข้อมูลที่ไม่สามารถสังเกตได้สำหรับสินทรัพย์หรือหนี้สินนั้น</w:t>
      </w:r>
    </w:p>
    <w:p w14:paraId="35D17FFE" w14:textId="77777777" w:rsidR="00A81CA1" w:rsidRPr="001E33B8" w:rsidRDefault="00A81CA1" w:rsidP="00A81CA1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E33B8">
        <w:rPr>
          <w:rFonts w:asciiTheme="majorBidi" w:hAnsiTheme="majorBidi" w:cstheme="majorBidi"/>
          <w:sz w:val="30"/>
          <w:szCs w:val="30"/>
          <w:cs/>
        </w:rPr>
        <w:lastRenderedPageBreak/>
        <w:t>หากข้อมูลที่นำมาใช้ในการวัดมูลค่ายุติธรรมของสินทรัพย์หรือหนี้สินถูกจัดประเภทลำดับชั้นของมูลค่ายุติธรรมที่แตกต่างกัน การวัดมูลค่ายุติธรรมโดยรวมจะถูกจัดประเภทในภาพรวมในระดับเดียวกันตามลำดับชั้นของมูลค่ายุติธรรมของข้อมูลที่อยู่ในระดับต่ำสุดที่มีนัยสำคัญสำหรับการวัดมูลค่ายุติธรรมโดยรวม</w:t>
      </w:r>
    </w:p>
    <w:p w14:paraId="412803BF" w14:textId="77777777" w:rsidR="00A81CA1" w:rsidRPr="001E33B8" w:rsidRDefault="00A81CA1" w:rsidP="00A81CA1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84595F4" w14:textId="54AA08A8" w:rsidR="00A81CA1" w:rsidRPr="001E33B8" w:rsidRDefault="00A81CA1" w:rsidP="00A81CA1">
      <w:pPr>
        <w:pStyle w:val="ListParagraph"/>
        <w:tabs>
          <w:tab w:val="clear" w:pos="454"/>
          <w:tab w:val="clear" w:pos="680"/>
          <w:tab w:val="clear" w:pos="907"/>
          <w:tab w:val="left" w:pos="426"/>
          <w:tab w:val="left" w:pos="540"/>
        </w:tabs>
        <w:ind w:left="518"/>
        <w:jc w:val="thaiDistribute"/>
        <w:rPr>
          <w:rFonts w:asciiTheme="majorBidi" w:hAnsiTheme="majorBidi" w:cstheme="majorBidi"/>
          <w:sz w:val="30"/>
          <w:szCs w:val="30"/>
        </w:rPr>
      </w:pPr>
      <w:r w:rsidRPr="001E33B8">
        <w:rPr>
          <w:rFonts w:asciiTheme="majorBidi" w:hAnsiTheme="majorBidi" w:cstheme="majorBidi"/>
          <w:sz w:val="30"/>
          <w:szCs w:val="30"/>
          <w:cs/>
          <w:lang w:val="en-GB"/>
        </w:rPr>
        <w:t>กลุ่มบริษัท</w:t>
      </w:r>
      <w:r w:rsidRPr="001E33B8">
        <w:rPr>
          <w:rFonts w:asciiTheme="majorBidi" w:hAnsiTheme="majorBidi" w:cstheme="majorBidi" w:hint="cs"/>
          <w:sz w:val="30"/>
          <w:szCs w:val="30"/>
          <w:cs/>
        </w:rPr>
        <w:t>รับรู้การโอนระหว่างลำดับชั้นของมูลค่ายุติธรร</w:t>
      </w:r>
      <w:r w:rsidRPr="001E33B8">
        <w:rPr>
          <w:rFonts w:asciiTheme="majorBidi" w:hAnsiTheme="majorBidi" w:cstheme="majorBidi"/>
          <w:sz w:val="30"/>
          <w:szCs w:val="30"/>
          <w:cs/>
        </w:rPr>
        <w:t>ม ณ วันสิ้นรอบระยะเวลารายงานที่เกิดการโอนขึ้น</w:t>
      </w:r>
    </w:p>
    <w:p w14:paraId="23DC6A77" w14:textId="77777777" w:rsidR="005E710E" w:rsidRPr="001E33B8" w:rsidRDefault="005E710E" w:rsidP="00A81CA1">
      <w:pPr>
        <w:tabs>
          <w:tab w:val="clear" w:pos="454"/>
          <w:tab w:val="clear" w:pos="680"/>
          <w:tab w:val="clear" w:pos="907"/>
          <w:tab w:val="left" w:pos="426"/>
          <w:tab w:val="left" w:pos="540"/>
        </w:tabs>
        <w:jc w:val="thaiDistribute"/>
        <w:rPr>
          <w:rFonts w:asciiTheme="majorBidi" w:hAnsiTheme="majorBidi" w:cstheme="majorBidi"/>
          <w:sz w:val="30"/>
          <w:szCs w:val="30"/>
        </w:rPr>
      </w:pPr>
    </w:p>
    <w:p w14:paraId="5776F3A7" w14:textId="55BAA071" w:rsidR="0068122B" w:rsidRPr="001E33B8" w:rsidRDefault="0068122B" w:rsidP="001414D2">
      <w:pPr>
        <w:pStyle w:val="BodyText2"/>
        <w:numPr>
          <w:ilvl w:val="1"/>
          <w:numId w:val="7"/>
        </w:numPr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1E33B8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หุ้นทุนซื้อคืน</w:t>
      </w:r>
    </w:p>
    <w:p w14:paraId="72A5110F" w14:textId="418C5D24" w:rsidR="0068122B" w:rsidRPr="001E33B8" w:rsidRDefault="0068122B" w:rsidP="0068122B">
      <w:pPr>
        <w:pStyle w:val="BodyText2"/>
        <w:ind w:left="518" w:firstLine="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40DE0F1C" w14:textId="2BCCF495" w:rsidR="0068122B" w:rsidRPr="0068122B" w:rsidRDefault="0068122B" w:rsidP="0068122B">
      <w:pPr>
        <w:pStyle w:val="BodyText2"/>
        <w:ind w:left="518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1E33B8">
        <w:rPr>
          <w:rFonts w:asciiTheme="majorBidi" w:hAnsiTheme="majorBidi" w:cstheme="majorBidi"/>
          <w:sz w:val="30"/>
          <w:szCs w:val="30"/>
          <w:cs/>
        </w:rPr>
        <w:t>เมื่อมีการซื้อคืนหุ้นทุน จำนวนสิ่งตอบแทนที่จ่ายซื้อรวมถึงต้นทุนที่เกี่ยวข้องโดยตรงจัดประเภทเป็นหุ้นทุนซื้อคืนและแสดงเป็นรายการหักในส่วนของผู้ถือหุ้น และจัดสรรจำนวนเดียวกันนี้จากกำไรสะสมไปเป็นสำรองหุ้นทุนซื้อคืนภายใต้ส่วนของผู้ถือหุ้น เมื่อมีการจำหน่ายหุ้นทุนซื้อคืน จำนวนเงินที่ได้รับรับรู้เป็นรายการเพิ่มขึ้นในส่วนของผู้ถือหุ้น โดยหักบัญชีหุ้นทุนซื้อคืนด้วยจำนวนต้นทุนของหุ้นทุนซื้อคืนที่จำหน่ายซึ่งคำนวณโดยวิธีถัวเฉลี่ยถ่วงน้ำหนัก และโอนจำนวนเดียวกันนี้จากบัญชีสำรองหุ้นทุนซื้อคืนไปกำไรสะสม ส่วนเกินทุนจากการจำหน่ายหุ้นทุนซื้อคืน (</w:t>
      </w:r>
      <w:r w:rsidRPr="001E33B8">
        <w:rPr>
          <w:rFonts w:asciiTheme="majorBidi" w:hAnsiTheme="majorBidi" w:cstheme="majorBidi"/>
          <w:sz w:val="30"/>
          <w:szCs w:val="30"/>
        </w:rPr>
        <w:t>“</w:t>
      </w:r>
      <w:r w:rsidRPr="001E33B8">
        <w:rPr>
          <w:rFonts w:asciiTheme="majorBidi" w:hAnsiTheme="majorBidi" w:cstheme="majorBidi"/>
          <w:sz w:val="30"/>
          <w:szCs w:val="30"/>
          <w:cs/>
        </w:rPr>
        <w:t>ส่วนเกินทุนหุ้นทุนซื้อคืน</w:t>
      </w:r>
      <w:r w:rsidRPr="001E33B8">
        <w:rPr>
          <w:rFonts w:asciiTheme="majorBidi" w:hAnsiTheme="majorBidi" w:cstheme="majorBidi"/>
          <w:sz w:val="30"/>
          <w:szCs w:val="30"/>
        </w:rPr>
        <w:t>”</w:t>
      </w:r>
      <w:r w:rsidRPr="001E33B8">
        <w:rPr>
          <w:rFonts w:asciiTheme="majorBidi" w:hAnsiTheme="majorBidi" w:cstheme="majorBidi"/>
          <w:sz w:val="30"/>
          <w:szCs w:val="30"/>
          <w:cs/>
        </w:rPr>
        <w:t>) แสดงเป็นรายการแยกต่างหากในส่วนของผู้ถือหุ้น ขาดทุนสุทธิจากการจำหน่ายหรือยกเลิกหุ้นทุนซื้อคืนนำไปหักจากกำไรสะสมหลังจากที่หักจากส่วนเกินทุนหุ้นทุนซื้อคืนหมดแล้ว</w:t>
      </w:r>
    </w:p>
    <w:p w14:paraId="09BDF8E5" w14:textId="77777777" w:rsidR="0068122B" w:rsidRDefault="0068122B" w:rsidP="0068122B">
      <w:pPr>
        <w:pStyle w:val="BodyText2"/>
        <w:ind w:left="518" w:firstLine="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781530AF" w14:textId="335EF012" w:rsidR="00243549" w:rsidRPr="00C14593" w:rsidRDefault="00243549" w:rsidP="001414D2">
      <w:pPr>
        <w:pStyle w:val="BodyText2"/>
        <w:numPr>
          <w:ilvl w:val="1"/>
          <w:numId w:val="7"/>
        </w:numPr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C1459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รายได้</w:t>
      </w:r>
    </w:p>
    <w:p w14:paraId="5FF9AB59" w14:textId="20C19821" w:rsidR="00810682" w:rsidRPr="00B5391E" w:rsidRDefault="00810682" w:rsidP="0034430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sz w:val="30"/>
          <w:szCs w:val="30"/>
          <w:highlight w:val="cyan"/>
        </w:rPr>
      </w:pPr>
    </w:p>
    <w:p w14:paraId="1FAADD0C" w14:textId="2E774CFA" w:rsidR="00D635E4" w:rsidRPr="00823B74" w:rsidRDefault="00E56955" w:rsidP="00823B7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56955">
        <w:rPr>
          <w:rFonts w:asciiTheme="majorBidi" w:hAnsiTheme="majorBidi" w:cstheme="majorBidi"/>
          <w:sz w:val="30"/>
          <w:szCs w:val="30"/>
          <w:cs/>
        </w:rPr>
        <w:t>รายได้รับรู้เมื่อลูกค้ามีอำนาจควบคุมในสินค้าหรือบริการด้วยจำนวนเงินที่สะท้อนถึงสิ่งตอบแทนที่กลุ่มบริษัท</w:t>
      </w:r>
      <w:r w:rsidRPr="00E56955">
        <w:rPr>
          <w:rFonts w:asciiTheme="majorBidi" w:hAnsiTheme="majorBidi" w:cstheme="majorBidi"/>
          <w:sz w:val="30"/>
          <w:szCs w:val="30"/>
        </w:rPr>
        <w:t xml:space="preserve">  </w:t>
      </w:r>
      <w:r w:rsidRPr="00E56955">
        <w:rPr>
          <w:rFonts w:asciiTheme="majorBidi" w:hAnsiTheme="majorBidi" w:cstheme="majorBidi"/>
          <w:sz w:val="30"/>
          <w:szCs w:val="30"/>
          <w:cs/>
        </w:rPr>
        <w:t>คาดว่าจะมีสิทธิได้รับซึ่งไม่รวมจำนวนเงินที่เก็บแทนบุคคลที่สาม ภาษีมูลค่าเพิ่มและแสดงสุทธิจากส่วนลดการค้า</w:t>
      </w:r>
    </w:p>
    <w:p w14:paraId="3B2598F9" w14:textId="77777777" w:rsidR="00EB0F54" w:rsidRPr="00B5391E" w:rsidRDefault="00EB0F54" w:rsidP="0034430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sz w:val="30"/>
          <w:szCs w:val="30"/>
          <w:highlight w:val="cyan"/>
          <w:cs/>
        </w:rPr>
      </w:pPr>
    </w:p>
    <w:p w14:paraId="082F6641" w14:textId="5CC2E33A" w:rsidR="00285FCE" w:rsidRDefault="00F07F1A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/>
          <w:i/>
          <w:iCs/>
          <w:sz w:val="30"/>
          <w:szCs w:val="30"/>
        </w:rPr>
      </w:pPr>
      <w:r>
        <w:rPr>
          <w:rFonts w:asciiTheme="majorBidi" w:hAnsiTheme="majorBidi" w:hint="cs"/>
          <w:i/>
          <w:iCs/>
          <w:sz w:val="30"/>
          <w:szCs w:val="30"/>
          <w:cs/>
        </w:rPr>
        <w:t>การขาย</w:t>
      </w:r>
      <w:r w:rsidR="00220457" w:rsidRPr="00220457">
        <w:rPr>
          <w:rFonts w:asciiTheme="majorBidi" w:hAnsiTheme="majorBidi"/>
          <w:i/>
          <w:iCs/>
          <w:sz w:val="30"/>
          <w:szCs w:val="30"/>
          <w:cs/>
        </w:rPr>
        <w:t>สินค้า</w:t>
      </w:r>
    </w:p>
    <w:p w14:paraId="1D7274D4" w14:textId="77777777" w:rsidR="00220457" w:rsidRPr="00B5391E" w:rsidRDefault="00220457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34C6F234" w14:textId="78EED472" w:rsidR="00A81CA1" w:rsidRPr="00D635E4" w:rsidRDefault="00E56955" w:rsidP="00D635E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56955">
        <w:rPr>
          <w:rFonts w:asciiTheme="majorBidi" w:hAnsiTheme="majorBidi" w:cstheme="majorBidi"/>
          <w:sz w:val="30"/>
          <w:szCs w:val="30"/>
          <w:cs/>
        </w:rPr>
        <w:t>รายได้จากการขายสินค้ารับรู้เมื่อลูกค้ามีอำนาจควบคุมในสินค้าซึ่งโดยทั่วไปเกิดขึ้นเมื่อมีการส่งมอบสินค้าให้กับลูกค้า</w:t>
      </w:r>
      <w:r w:rsidRPr="00EE33F0">
        <w:rPr>
          <w:rFonts w:asciiTheme="majorBidi" w:hAnsiTheme="majorBidi" w:cstheme="majorBidi"/>
          <w:sz w:val="30"/>
          <w:szCs w:val="30"/>
        </w:rPr>
        <w:t xml:space="preserve"> </w:t>
      </w:r>
      <w:r w:rsidRPr="00E56955">
        <w:rPr>
          <w:rFonts w:asciiTheme="majorBidi" w:hAnsiTheme="majorBidi" w:cstheme="majorBidi"/>
          <w:sz w:val="30"/>
          <w:szCs w:val="30"/>
          <w:cs/>
        </w:rPr>
        <w:t>สำหรับสัญญาที่ให้สิทธิลูกค้าในการคืนสินค้า รายได้จะรับรู้ในจำนวนที่มีความเป็นไปได้ค่อนข้างแน่ในระดับสูงมากว่าจะไม่มีการกลับรายการอย่างมีนัยสำคัญของรายได้ที่รับรู้สะสม ดังนั้น รายได้ที่รับรู้จะปรับปรุงด้วยประมาณการรับคืนสินค้าซึ่งประมาณการจากข้อมูลในอดีต</w:t>
      </w:r>
    </w:p>
    <w:p w14:paraId="462E2510" w14:textId="4743C44A" w:rsidR="004A7420" w:rsidRPr="00B5391E" w:rsidRDefault="004A7420" w:rsidP="00236C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Theme="majorBidi" w:hAnsiTheme="majorBidi"/>
          <w:sz w:val="30"/>
          <w:szCs w:val="30"/>
        </w:rPr>
      </w:pPr>
    </w:p>
    <w:p w14:paraId="5E99651F" w14:textId="77777777" w:rsidR="00285FCE" w:rsidRDefault="00220457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/>
          <w:iCs/>
          <w:sz w:val="30"/>
          <w:szCs w:val="30"/>
        </w:rPr>
      </w:pPr>
      <w:r w:rsidRPr="00220457">
        <w:rPr>
          <w:rFonts w:asciiTheme="majorBidi" w:hAnsiTheme="majorBidi"/>
          <w:iCs/>
          <w:sz w:val="30"/>
          <w:szCs w:val="30"/>
          <w:cs/>
        </w:rPr>
        <w:t>เงินปันผลรับ</w:t>
      </w:r>
    </w:p>
    <w:p w14:paraId="3DC948AD" w14:textId="77777777" w:rsidR="00220457" w:rsidRPr="00B5391E" w:rsidRDefault="00220457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6DF5FCB2" w14:textId="38E4C8CC" w:rsidR="00115882" w:rsidRDefault="00220457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18"/>
        <w:rPr>
          <w:rFonts w:asciiTheme="majorBidi" w:hAnsiTheme="majorBidi"/>
          <w:sz w:val="30"/>
          <w:szCs w:val="30"/>
        </w:rPr>
      </w:pPr>
      <w:r w:rsidRPr="00220457">
        <w:rPr>
          <w:rFonts w:asciiTheme="majorBidi" w:hAnsiTheme="majorBidi"/>
          <w:sz w:val="30"/>
          <w:szCs w:val="30"/>
          <w:cs/>
        </w:rPr>
        <w:t>เงินปันผลรับถือเป็นรายได้เมื่อบริษัทฯมีสิทธิในการรับเงินปันผล</w:t>
      </w:r>
    </w:p>
    <w:p w14:paraId="5B894283" w14:textId="77777777" w:rsidR="00823B74" w:rsidRDefault="00823B74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/>
          <w:sz w:val="24"/>
          <w:szCs w:val="24"/>
        </w:rPr>
      </w:pPr>
    </w:p>
    <w:p w14:paraId="4B629F02" w14:textId="67369819" w:rsidR="004A7420" w:rsidRPr="00936CEA" w:rsidRDefault="004A7420" w:rsidP="001414D2">
      <w:pPr>
        <w:pStyle w:val="BodyText2"/>
        <w:numPr>
          <w:ilvl w:val="1"/>
          <w:numId w:val="7"/>
        </w:numPr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936CEA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lastRenderedPageBreak/>
        <w:t>ดอกเบี้ย</w:t>
      </w:r>
    </w:p>
    <w:p w14:paraId="3475ED65" w14:textId="2B210E44" w:rsidR="004A7420" w:rsidRPr="00136880" w:rsidRDefault="004A7420" w:rsidP="004A7420">
      <w:pPr>
        <w:rPr>
          <w:rFonts w:asciiTheme="majorBidi" w:hAnsiTheme="majorBidi" w:cstheme="majorBidi"/>
          <w:sz w:val="30"/>
          <w:szCs w:val="30"/>
          <w:highlight w:val="yellow"/>
        </w:rPr>
      </w:pPr>
    </w:p>
    <w:p w14:paraId="3DC41C64" w14:textId="77777777" w:rsidR="004A7420" w:rsidRPr="001E33B8" w:rsidRDefault="004A7420" w:rsidP="004A7420">
      <w:pPr>
        <w:pStyle w:val="Pa18"/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color w:val="0000FF"/>
          <w:sz w:val="30"/>
          <w:szCs w:val="30"/>
          <w:shd w:val="clear" w:color="auto" w:fill="E0E0E0"/>
        </w:rPr>
      </w:pPr>
      <w:r w:rsidRPr="001E33B8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นโยบายการบัญชีที่ถือปฏิบัติตั้งแต่วันที่ </w:t>
      </w:r>
      <w:r w:rsidRPr="001E33B8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1 </w:t>
      </w:r>
      <w:r w:rsidRPr="001E33B8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มกราคม </w:t>
      </w:r>
      <w:r w:rsidRPr="001E33B8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2563 </w:t>
      </w:r>
    </w:p>
    <w:p w14:paraId="2781EFE3" w14:textId="77777777" w:rsidR="004A7420" w:rsidRPr="001E33B8" w:rsidRDefault="004A7420" w:rsidP="004A7420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EDC9CD9" w14:textId="4B7D045A" w:rsidR="004A7420" w:rsidRPr="001E33B8" w:rsidRDefault="004A7420" w:rsidP="004A7420">
      <w:pPr>
        <w:pStyle w:val="Pa18"/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1E33B8">
        <w:rPr>
          <w:rFonts w:asciiTheme="majorBidi" w:hAnsiTheme="majorBidi" w:cstheme="majorBidi"/>
          <w:i/>
          <w:iCs/>
          <w:sz w:val="30"/>
          <w:szCs w:val="30"/>
          <w:cs/>
        </w:rPr>
        <w:t>อัตราดอกเบี้ยที่แท้จริง</w:t>
      </w:r>
      <w:r w:rsidRPr="001E33B8">
        <w:rPr>
          <w:rFonts w:asciiTheme="majorBidi" w:hAnsiTheme="majorBidi" w:cstheme="majorBidi"/>
          <w:b/>
          <w:bCs/>
          <w:color w:val="0000FF"/>
          <w:sz w:val="30"/>
          <w:szCs w:val="30"/>
          <w:lang w:val="en-GB" w:bidi="ar-SA"/>
        </w:rPr>
        <w:t xml:space="preserve"> </w:t>
      </w:r>
    </w:p>
    <w:p w14:paraId="307A1251" w14:textId="77777777" w:rsidR="004A7420" w:rsidRPr="001E33B8" w:rsidRDefault="004A7420" w:rsidP="004A7420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61D6CF7" w14:textId="77777777" w:rsidR="004A7420" w:rsidRPr="001E33B8" w:rsidRDefault="004A7420" w:rsidP="004A7420">
      <w:pPr>
        <w:pStyle w:val="NoSpacing"/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1E33B8">
        <w:rPr>
          <w:rFonts w:asciiTheme="majorBidi" w:hAnsiTheme="majorBidi" w:cstheme="majorBidi"/>
          <w:sz w:val="30"/>
          <w:szCs w:val="30"/>
          <w:cs/>
        </w:rPr>
        <w:t>ดอกเบี้ยรับและดอกเบี้ยจ่ายรับรู้ในกำไรหรือขาดทุนด้วยอัตราดอกเบี้ยที่แท้จริง อัตราดอกเบี้ยที่แท้จริงคืออัตราที่ใช้คิดลดประมาณการการจ่ายชำระเงินหรือรับเงินในอนาคตตลอดอายุที่คาดการณ์ไว้ของเครื่องมือทางการเงินของ</w:t>
      </w:r>
    </w:p>
    <w:p w14:paraId="41EA1AC5" w14:textId="77777777" w:rsidR="004A7420" w:rsidRPr="001E33B8" w:rsidRDefault="004A7420" w:rsidP="004A7420">
      <w:pPr>
        <w:pStyle w:val="NoSpacing"/>
        <w:numPr>
          <w:ilvl w:val="0"/>
          <w:numId w:val="33"/>
        </w:numPr>
        <w:tabs>
          <w:tab w:val="clear" w:pos="454"/>
          <w:tab w:val="clear" w:pos="680"/>
          <w:tab w:val="left" w:pos="810"/>
        </w:tabs>
        <w:jc w:val="thaiDistribute"/>
        <w:rPr>
          <w:rFonts w:asciiTheme="majorBidi" w:hAnsiTheme="majorBidi" w:cstheme="majorBidi"/>
          <w:sz w:val="30"/>
          <w:szCs w:val="30"/>
        </w:rPr>
      </w:pPr>
      <w:r w:rsidRPr="001E33B8">
        <w:rPr>
          <w:rFonts w:asciiTheme="majorBidi" w:hAnsiTheme="majorBidi" w:cstheme="majorBidi"/>
          <w:sz w:val="30"/>
          <w:szCs w:val="30"/>
          <w:cs/>
        </w:rPr>
        <w:t>มูลค่าตามบัญชีขั้นต้นของสินทรัพย์ทางการเงิน หรือ</w:t>
      </w:r>
    </w:p>
    <w:p w14:paraId="4D11C5A4" w14:textId="77777777" w:rsidR="004A7420" w:rsidRPr="001E33B8" w:rsidRDefault="004A7420" w:rsidP="004A7420">
      <w:pPr>
        <w:pStyle w:val="NoSpacing"/>
        <w:numPr>
          <w:ilvl w:val="0"/>
          <w:numId w:val="33"/>
        </w:numPr>
        <w:tabs>
          <w:tab w:val="clear" w:pos="454"/>
          <w:tab w:val="clear" w:pos="680"/>
          <w:tab w:val="left" w:pos="810"/>
        </w:tabs>
        <w:jc w:val="thaiDistribute"/>
        <w:rPr>
          <w:rFonts w:asciiTheme="majorBidi" w:hAnsiTheme="majorBidi" w:cstheme="majorBidi"/>
          <w:sz w:val="30"/>
          <w:szCs w:val="30"/>
        </w:rPr>
      </w:pPr>
      <w:r w:rsidRPr="001E33B8">
        <w:rPr>
          <w:rFonts w:asciiTheme="majorBidi" w:hAnsiTheme="majorBidi" w:cstheme="majorBidi"/>
          <w:sz w:val="30"/>
          <w:szCs w:val="30"/>
          <w:cs/>
        </w:rPr>
        <w:t>ราคาทุนตัดจำหน่ายของหนี้สินทางการเงิน</w:t>
      </w:r>
    </w:p>
    <w:p w14:paraId="3DD808C2" w14:textId="77777777" w:rsidR="004A7420" w:rsidRPr="001E33B8" w:rsidRDefault="004A7420" w:rsidP="004A7420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3D4CEB3" w14:textId="77777777" w:rsidR="004A7420" w:rsidRPr="001E33B8" w:rsidRDefault="004A7420" w:rsidP="004A7420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E33B8">
        <w:rPr>
          <w:rFonts w:asciiTheme="majorBidi" w:hAnsiTheme="majorBidi" w:cstheme="majorBidi"/>
          <w:sz w:val="30"/>
          <w:szCs w:val="30"/>
          <w:cs/>
        </w:rPr>
        <w:t>ในการคำนวณดอกเบี้ยรับและดอกเบี้ยจ่าย อัตราดอกเบี้ยที่แท้จริงจะนำมาใช้กับมูลค่าตามบัญชีขั้นต้นของสินทรัพย์ (เมื่อสินทรัพย์ไม่มีการด้อยค่าด้านเครดิต) หรือราคาทุนตัดจำหน่ายของหนี้สิน อย่างไรก็ตามสำหรับสินทรัพย์ทางการเงินที่มีการด้อยค่าด้านเครดิตภายหลังการรับรู้เมื่อเริ่มแรก รายได้ดอกเบี้ยจะคำนวณโดยการใช้อัตราดอกเบี้ยที่แท้จริงกับราคาทุนตัดจำหน่ายของสินทรัพย์ทางการเงิน หากสินทรัพย์ไม่มีการด้อยค่าเครดิตอีกต่อไป การคำนวณรายได้ดอกเบี้ยจะเปลี่ยนกลับไปคำนวณจากมูลค่าตามบัญชีขั้นต้นของสินทรัพย์</w:t>
      </w:r>
    </w:p>
    <w:p w14:paraId="17A55BEC" w14:textId="18B95FB2" w:rsidR="004A7420" w:rsidRPr="001E33B8" w:rsidRDefault="004A7420" w:rsidP="004A7420">
      <w:pPr>
        <w:rPr>
          <w:rFonts w:asciiTheme="majorBidi" w:hAnsiTheme="majorBidi" w:cstheme="majorBidi"/>
          <w:sz w:val="30"/>
          <w:szCs w:val="30"/>
        </w:rPr>
      </w:pPr>
    </w:p>
    <w:p w14:paraId="75F871A0" w14:textId="525F3B4D" w:rsidR="00136880" w:rsidRPr="001E33B8" w:rsidRDefault="00136880" w:rsidP="0013688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E33B8">
        <w:rPr>
          <w:rFonts w:asciiTheme="majorBidi" w:hAnsiTheme="majorBidi" w:cstheme="majorBidi"/>
          <w:sz w:val="30"/>
          <w:szCs w:val="30"/>
          <w:cs/>
        </w:rPr>
        <w:t>ดอกเบี้ยจ่ายและค่าใช้จ่ายในทำนองเดียวกันบันทึกในกำไรหรือขาดทุนในงวดที่ค่าใช้จ่ายดังกล่าวเกิดขึ้น ยกเว้นในกรณีที่มีการบันทึกเป็นต้นทุนส่วนหนึ่งของสินทรัพย์ อันเป็นผลมาจากการใช้เวลายาวนานในการจัดหา ก่อสร้าง หรือการผลิตสินทรัพย์ดังกล่าวก่อนที่จะนำมาใช้เองหรือเพื่อขาย</w:t>
      </w:r>
    </w:p>
    <w:p w14:paraId="2A72DE6D" w14:textId="3671E21D" w:rsidR="004D78C3" w:rsidRPr="001E33B8" w:rsidRDefault="004D78C3" w:rsidP="0013688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DFBAC81" w14:textId="48711CFD" w:rsidR="004D78C3" w:rsidRPr="004D78C3" w:rsidRDefault="004D78C3" w:rsidP="004D78C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i/>
          <w:iCs/>
          <w:color w:val="0000FF"/>
          <w:sz w:val="30"/>
          <w:szCs w:val="30"/>
          <w:shd w:val="clear" w:color="auto" w:fill="E0E0E0"/>
        </w:rPr>
      </w:pPr>
      <w:r w:rsidRPr="001E33B8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นโยบายการบัญชีที่ถือปฏิบัติก่อนวันที่ </w:t>
      </w:r>
      <w:r w:rsidRPr="001E33B8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1 </w:t>
      </w:r>
      <w:r w:rsidRPr="001E33B8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มกราคม </w:t>
      </w:r>
      <w:r w:rsidRPr="001E33B8">
        <w:rPr>
          <w:rFonts w:asciiTheme="majorBidi" w:hAnsiTheme="majorBidi" w:cstheme="majorBidi"/>
          <w:b/>
          <w:bCs/>
          <w:i/>
          <w:iCs/>
          <w:sz w:val="30"/>
          <w:szCs w:val="30"/>
        </w:rPr>
        <w:t>2563</w:t>
      </w:r>
      <w:r w:rsidRPr="004D78C3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 </w:t>
      </w:r>
    </w:p>
    <w:p w14:paraId="4B15A66E" w14:textId="77777777" w:rsidR="004D78C3" w:rsidRPr="004D78C3" w:rsidRDefault="004D78C3" w:rsidP="004D78C3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89EB470" w14:textId="472E9C8D" w:rsidR="004D78C3" w:rsidRPr="004D78C3" w:rsidRDefault="004D78C3" w:rsidP="004D78C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D78C3">
        <w:rPr>
          <w:rFonts w:asciiTheme="majorBidi" w:hAnsiTheme="majorBidi" w:cstheme="majorBidi"/>
          <w:sz w:val="30"/>
          <w:szCs w:val="30"/>
          <w:cs/>
        </w:rPr>
        <w:t>ดอกเบี้ย</w:t>
      </w:r>
      <w:r w:rsidRPr="004D78C3">
        <w:rPr>
          <w:rFonts w:asciiTheme="majorBidi" w:hAnsiTheme="majorBidi" w:cstheme="majorBidi" w:hint="cs"/>
          <w:sz w:val="30"/>
          <w:szCs w:val="30"/>
          <w:cs/>
        </w:rPr>
        <w:t>รับ</w:t>
      </w:r>
      <w:r>
        <w:rPr>
          <w:rFonts w:asciiTheme="majorBidi" w:hAnsiTheme="majorBidi" w:cstheme="majorBidi" w:hint="cs"/>
          <w:sz w:val="30"/>
          <w:szCs w:val="30"/>
          <w:cs/>
        </w:rPr>
        <w:t>ถือเป็นรายได้ตามเกณฑ์คงค้างโดยคำนึงถึงอัตราผลตอบแทนที่แท้จริง</w:t>
      </w:r>
    </w:p>
    <w:p w14:paraId="1B7CE470" w14:textId="77777777" w:rsidR="004D78C3" w:rsidRPr="004D78C3" w:rsidRDefault="004D78C3" w:rsidP="004D78C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154558F" w14:textId="163A0F26" w:rsidR="004D78C3" w:rsidRDefault="004D78C3" w:rsidP="004D78C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D78C3">
        <w:rPr>
          <w:rFonts w:asciiTheme="majorBidi" w:hAnsiTheme="majorBidi" w:cstheme="majorBidi"/>
          <w:sz w:val="30"/>
          <w:szCs w:val="30"/>
          <w:cs/>
        </w:rPr>
        <w:t>ดอกเบี้ยจ่ายและค่าใช้จ่ายในทำนองเดียวกันบันทึกในกำไรหรือขาดทุนในงวดที่ค่าใช้จ่ายดังกล่าวเกิดขึ้น ยกเว้นในกรณีที่มีการบันทึกเป็นต้นทุนส่วนหนึ่งของสินทรัพย์ อันเป็นผลมาจากการใช้เวลายาวนานในการจัดหา ก่อสร้าง หรือการผลิตสินทรัพย์ดังกล่าวก่อนที่จะนำมาใช้เองหรือเพื่อขาย</w:t>
      </w:r>
    </w:p>
    <w:p w14:paraId="4C63E16C" w14:textId="3BC99114" w:rsidR="00936CEA" w:rsidRDefault="00936CEA" w:rsidP="004D78C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ECF7EE9" w14:textId="394497E5" w:rsidR="00823B74" w:rsidRDefault="00823B74" w:rsidP="004D78C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7841192" w14:textId="40A2DEAA" w:rsidR="00823B74" w:rsidRDefault="00823B74" w:rsidP="004D78C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344E451" w14:textId="77777777" w:rsidR="00823B74" w:rsidRDefault="00823B74" w:rsidP="004D78C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57C510D" w14:textId="4E0E58AE" w:rsidR="00885C06" w:rsidRDefault="00885C06" w:rsidP="00885C0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540"/>
        <w:jc w:val="thaiDistribute"/>
        <w:rPr>
          <w:rFonts w:asciiTheme="majorBidi" w:hAnsiTheme="majorBidi"/>
          <w:sz w:val="30"/>
          <w:szCs w:val="30"/>
        </w:rPr>
      </w:pPr>
      <w:r>
        <w:rPr>
          <w:rFonts w:asciiTheme="majorBidi" w:hAnsiTheme="majorBidi" w:hint="cs"/>
          <w:sz w:val="30"/>
          <w:szCs w:val="30"/>
          <w:cs/>
        </w:rPr>
        <w:lastRenderedPageBreak/>
        <w:t>กลุ่มบริษัท</w:t>
      </w:r>
      <w:r w:rsidRPr="00220457">
        <w:rPr>
          <w:rFonts w:asciiTheme="majorBidi" w:hAnsiTheme="majorBidi"/>
          <w:sz w:val="30"/>
          <w:szCs w:val="30"/>
          <w:cs/>
        </w:rPr>
        <w:t xml:space="preserve">รับรู้รายได้ดอกผลตามสัญญาเช่าซื้อตามอัตราผลตอบแทนที่แท้จริงตามระยะเวลาของสัญญา </w:t>
      </w:r>
      <w:r>
        <w:rPr>
          <w:rFonts w:asciiTheme="majorBidi" w:hAnsiTheme="majorBidi" w:hint="cs"/>
          <w:sz w:val="30"/>
          <w:szCs w:val="30"/>
          <w:cs/>
        </w:rPr>
        <w:t>กลุ่มบริษัท</w:t>
      </w:r>
      <w:r w:rsidRPr="00220457">
        <w:rPr>
          <w:rFonts w:asciiTheme="majorBidi" w:hAnsiTheme="majorBidi"/>
          <w:sz w:val="30"/>
          <w:szCs w:val="30"/>
          <w:cs/>
        </w:rPr>
        <w:t xml:space="preserve">จะหยุดรับรู้รายได้ดอกผลตามสัญญาเช่าซื้อเมื่อลูกหนี้ค้างชำระค่างวดเกินกำหนด </w:t>
      </w:r>
      <w:r w:rsidR="00694B12" w:rsidRPr="00694B12">
        <w:rPr>
          <w:rFonts w:asciiTheme="majorBidi" w:hAnsiTheme="majorBidi"/>
          <w:sz w:val="30"/>
          <w:szCs w:val="30"/>
        </w:rPr>
        <w:t>3</w:t>
      </w:r>
      <w:r w:rsidRPr="00220457">
        <w:rPr>
          <w:rFonts w:asciiTheme="majorBidi" w:hAnsiTheme="majorBidi"/>
          <w:sz w:val="30"/>
          <w:szCs w:val="30"/>
          <w:cs/>
        </w:rPr>
        <w:t xml:space="preserve"> งวด สำหรับสัญญาเช่าซื้อเครื่องกรองน้ำ และ </w:t>
      </w:r>
      <w:r w:rsidR="00694B12" w:rsidRPr="00694B12">
        <w:rPr>
          <w:rFonts w:asciiTheme="majorBidi" w:hAnsiTheme="majorBidi"/>
          <w:sz w:val="30"/>
          <w:szCs w:val="30"/>
        </w:rPr>
        <w:t>6</w:t>
      </w:r>
      <w:r w:rsidRPr="00220457">
        <w:rPr>
          <w:rFonts w:asciiTheme="majorBidi" w:hAnsiTheme="majorBidi"/>
          <w:sz w:val="30"/>
          <w:szCs w:val="30"/>
          <w:cs/>
        </w:rPr>
        <w:t xml:space="preserve"> งวด สำหรับสัญญาเช่าซื้อเครื่องใช้ไฟฟ้า นับจากวันครบกำหนดชำระ </w:t>
      </w:r>
      <w:r>
        <w:rPr>
          <w:rFonts w:asciiTheme="majorBidi" w:hAnsiTheme="majorBidi" w:hint="cs"/>
          <w:sz w:val="30"/>
          <w:szCs w:val="30"/>
          <w:cs/>
        </w:rPr>
        <w:t>กลุ่มบริษัท</w:t>
      </w:r>
      <w:r w:rsidRPr="00220457">
        <w:rPr>
          <w:rFonts w:asciiTheme="majorBidi" w:hAnsiTheme="majorBidi"/>
          <w:sz w:val="30"/>
          <w:szCs w:val="30"/>
          <w:cs/>
        </w:rPr>
        <w:t>จะรับรู้ดอกผลเป็นรายได้ตามเกณฑ์คงค้างอีกเมื่อได้รับชำระหนี้ที่ค้างเกินกำหนดชำระดังกล่าวแล้ว</w:t>
      </w:r>
    </w:p>
    <w:p w14:paraId="3D3E55BC" w14:textId="77777777" w:rsidR="00885C06" w:rsidRPr="002E3445" w:rsidRDefault="00885C06" w:rsidP="00885C0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1B6BEA6F" w14:textId="30FBAEE2" w:rsidR="00885C06" w:rsidRDefault="00885C06" w:rsidP="00885C0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540"/>
        <w:jc w:val="thaiDistribute"/>
        <w:rPr>
          <w:rFonts w:asciiTheme="majorBidi" w:hAnsiTheme="majorBidi"/>
          <w:sz w:val="30"/>
          <w:szCs w:val="30"/>
        </w:rPr>
      </w:pPr>
      <w:r w:rsidRPr="00220457">
        <w:rPr>
          <w:rFonts w:asciiTheme="majorBidi" w:hAnsiTheme="majorBidi"/>
          <w:sz w:val="30"/>
          <w:szCs w:val="30"/>
          <w:cs/>
        </w:rPr>
        <w:t xml:space="preserve">บริษัทย่อยรับรู้รายได้จากลูกหนี้เงินให้สินเชื่อตามอัตราผลตอบแทนที่แท้จริงตามระยะเวลาของสัญญา บริษัทย่อยจะหยุดรับรู้รายได้จากลูกหนี้เงินให้สินเชื่อเมื่อลูกหนี้ค้างชำระค่างวดเกิน </w:t>
      </w:r>
      <w:r w:rsidR="00694B12" w:rsidRPr="00694B12">
        <w:rPr>
          <w:rFonts w:asciiTheme="majorBidi" w:hAnsiTheme="majorBidi"/>
          <w:sz w:val="30"/>
          <w:szCs w:val="30"/>
        </w:rPr>
        <w:t>3</w:t>
      </w:r>
      <w:r w:rsidRPr="00220457">
        <w:rPr>
          <w:rFonts w:asciiTheme="majorBidi" w:hAnsiTheme="majorBidi"/>
          <w:sz w:val="30"/>
          <w:szCs w:val="30"/>
          <w:cs/>
        </w:rPr>
        <w:t xml:space="preserve"> งวดนับจากวันครบกำหนดชำระ บริษัทย่อยจะรับรู้รายได้จากลูกหนี้เงินให้สินเชื่อเป็นรายได้ตามเกณฑ์คงค้างอีกเมื่อได้รับชำระหนี้ที่ค้างเกินกำหนดชำระดังกล่าว</w:t>
      </w:r>
    </w:p>
    <w:p w14:paraId="1F77D110" w14:textId="77777777" w:rsidR="004D78C3" w:rsidRPr="002E3445" w:rsidRDefault="004D78C3" w:rsidP="004D78C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E3A7139" w14:textId="6238B1A0" w:rsidR="00243549" w:rsidRPr="00C14593" w:rsidRDefault="00243549" w:rsidP="001414D2">
      <w:pPr>
        <w:pStyle w:val="BodyText2"/>
        <w:numPr>
          <w:ilvl w:val="1"/>
          <w:numId w:val="7"/>
        </w:numPr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C1459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ภาษีเงินได้</w:t>
      </w:r>
    </w:p>
    <w:p w14:paraId="63167DAF" w14:textId="77777777" w:rsidR="00243549" w:rsidRPr="002E3445" w:rsidRDefault="00243549" w:rsidP="00344305">
      <w:pPr>
        <w:pStyle w:val="BodyText2"/>
        <w:ind w:left="0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70E08494" w14:textId="77777777" w:rsidR="00B16E24" w:rsidRPr="00C14593" w:rsidRDefault="00B16E24" w:rsidP="00344305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14593">
        <w:rPr>
          <w:rFonts w:asciiTheme="majorBidi" w:hAnsiTheme="majorBidi" w:cstheme="majorBidi"/>
          <w:sz w:val="30"/>
          <w:szCs w:val="30"/>
          <w:cs/>
        </w:rPr>
        <w:t>ค่าใช้จ่ายภาษีเงินได้สำหรับปีประกอบด้วยภาษีเงินได้ของงวดปัจจุบันและภาษีเงินได้รอการตัดบัญชี ภาษีเงินได้ของงวดปัจจุบันและภาษีเงินได้รอการตัดบัญชีรับรู้ในกำไรหรือขาดทุน</w:t>
      </w:r>
      <w:r w:rsidR="00B012DC" w:rsidRPr="00C14593">
        <w:rPr>
          <w:rFonts w:asciiTheme="majorBidi" w:hAnsiTheme="majorBidi" w:cstheme="majorBidi"/>
          <w:sz w:val="30"/>
          <w:szCs w:val="30"/>
          <w:cs/>
        </w:rPr>
        <w:t>เว้นแต่ในส่วนที่เกี่ยวกับรายการที่เกี่ยวข้องในการรวมธุรกิจ หรือ รายการที่รับรู้โดยตรงในส่วนของผู้ถือหุ้นหรือกำไรขาดทุนเบ็ดเสร็จอื่น</w:t>
      </w:r>
    </w:p>
    <w:p w14:paraId="704B1215" w14:textId="77777777" w:rsidR="00D24C9C" w:rsidRPr="002E3445" w:rsidRDefault="00D24C9C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30"/>
          <w:szCs w:val="30"/>
          <w:cs/>
        </w:rPr>
      </w:pPr>
    </w:p>
    <w:p w14:paraId="0B019443" w14:textId="77777777" w:rsidR="00B16E24" w:rsidRPr="00C14593" w:rsidRDefault="00B16E24" w:rsidP="00344305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  <w:r w:rsidRPr="00C14593">
        <w:rPr>
          <w:rFonts w:asciiTheme="majorBidi" w:hAnsiTheme="majorBidi" w:cstheme="majorBidi"/>
          <w:sz w:val="30"/>
          <w:szCs w:val="30"/>
          <w:cs/>
        </w:rPr>
        <w:t>ภาษีเงินได้ของงวดปัจจุบันได้แก่ภาษีที่คาดว่าจะจ่ายชำระหรือได้รับชำระ โดยคำนวณจากกำไรหรือขาดทุนประจำปีที่ต้องเสียภาษี โดยใช้อัตราภาษีที่ประกาศใช้หรือที่คาดว่ามีผลบังคับใช้ ณ วันที่รายงาน ตลอดจน</w:t>
      </w:r>
      <w:r w:rsidR="00B012DC" w:rsidRPr="00C14593">
        <w:rPr>
          <w:rFonts w:asciiTheme="majorBidi" w:hAnsiTheme="majorBidi" w:cstheme="majorBidi"/>
          <w:sz w:val="30"/>
          <w:szCs w:val="30"/>
        </w:rPr>
        <w:br/>
      </w:r>
      <w:r w:rsidRPr="00C14593">
        <w:rPr>
          <w:rFonts w:asciiTheme="majorBidi" w:hAnsiTheme="majorBidi" w:cstheme="majorBidi"/>
          <w:sz w:val="30"/>
          <w:szCs w:val="30"/>
          <w:cs/>
        </w:rPr>
        <w:t>การปรับปรุงทางภาษีที่เกี่ยวกับรายการในปีก่อนๆ</w:t>
      </w:r>
    </w:p>
    <w:p w14:paraId="56A17FB7" w14:textId="77777777" w:rsidR="006C1B3D" w:rsidRPr="002E3445" w:rsidRDefault="006C1B3D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30"/>
          <w:szCs w:val="30"/>
          <w:cs/>
        </w:rPr>
      </w:pPr>
    </w:p>
    <w:p w14:paraId="0CAD8439" w14:textId="4B82BAD1" w:rsidR="00B16E24" w:rsidRPr="00C14593" w:rsidRDefault="00B16E24" w:rsidP="00344305">
      <w:pPr>
        <w:pStyle w:val="BodyText"/>
        <w:spacing w:after="0"/>
        <w:ind w:left="540" w:right="27"/>
        <w:jc w:val="thaiDistribute"/>
        <w:rPr>
          <w:rFonts w:asciiTheme="majorBidi" w:hAnsiTheme="majorBidi" w:cstheme="majorBidi"/>
          <w:sz w:val="30"/>
          <w:szCs w:val="30"/>
        </w:rPr>
      </w:pPr>
      <w:r w:rsidRPr="00C14593">
        <w:rPr>
          <w:rFonts w:asciiTheme="majorBidi" w:hAnsiTheme="majorBidi" w:cstheme="majorBidi"/>
          <w:sz w:val="30"/>
          <w:szCs w:val="30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 ภาษีเงินได้รอการตัดบัญชีจะไม่ถูกรับรู้เมื่อ</w:t>
      </w:r>
      <w:r w:rsidR="00B012DC" w:rsidRPr="00C14593">
        <w:rPr>
          <w:rFonts w:asciiTheme="majorBidi" w:hAnsiTheme="majorBidi" w:cstheme="majorBidi"/>
          <w:sz w:val="30"/>
          <w:szCs w:val="30"/>
        </w:rPr>
        <w:br/>
      </w:r>
      <w:r w:rsidRPr="00C14593">
        <w:rPr>
          <w:rFonts w:asciiTheme="majorBidi" w:hAnsiTheme="majorBidi" w:cstheme="majorBidi"/>
          <w:sz w:val="30"/>
          <w:szCs w:val="30"/>
          <w:cs/>
        </w:rPr>
        <w:t>เกิดจากผลแตกต่างชั่วคราวต่อไปนี้  การรับรู้สินทรัพย์หรือหนี้สินในครั้งแรกซึ่งเป็นรายการที่ไม่ใช่การรวมธุรกิจและรายการนั้นไม่มีผลกระทบต่อกำไรขาดทุนทางบัญชีหรือทางภาษี และผลแตกต่างที่เกี่ยวข้องกับเงินลงทุนในบริษัทย่อย</w:t>
      </w:r>
      <w:r w:rsidR="009E0DD5" w:rsidRPr="00C14593">
        <w:rPr>
          <w:rFonts w:asciiTheme="majorBidi" w:hAnsiTheme="majorBidi" w:cstheme="majorBidi"/>
          <w:sz w:val="30"/>
          <w:szCs w:val="30"/>
          <w:cs/>
        </w:rPr>
        <w:t>และการร่วมค้า</w:t>
      </w:r>
      <w:r w:rsidR="006C1B3D" w:rsidRPr="00C1459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C14593">
        <w:rPr>
          <w:rFonts w:asciiTheme="majorBidi" w:hAnsiTheme="majorBidi" w:cstheme="majorBidi"/>
          <w:sz w:val="30"/>
          <w:szCs w:val="30"/>
          <w:cs/>
        </w:rPr>
        <w:t xml:space="preserve">หากเป็นไปได้ว่าจะไม่มีการกลับรายการในอนาคตอันใกล้   </w:t>
      </w:r>
    </w:p>
    <w:p w14:paraId="0E8B1723" w14:textId="77777777" w:rsidR="00326DF7" w:rsidRDefault="00326DF7" w:rsidP="00344305">
      <w:pPr>
        <w:pStyle w:val="BodyText"/>
        <w:spacing w:after="0"/>
        <w:ind w:left="540" w:right="27"/>
        <w:jc w:val="thaiDistribute"/>
        <w:rPr>
          <w:rFonts w:asciiTheme="majorBidi" w:hAnsiTheme="majorBidi" w:cstheme="majorBidi"/>
          <w:sz w:val="30"/>
          <w:szCs w:val="30"/>
        </w:rPr>
      </w:pPr>
    </w:p>
    <w:p w14:paraId="23AA4702" w14:textId="1A9984DF" w:rsidR="00C033CF" w:rsidRDefault="00B16E24" w:rsidP="00344305">
      <w:pPr>
        <w:pStyle w:val="BodyText"/>
        <w:spacing w:after="0"/>
        <w:ind w:left="540" w:right="27"/>
        <w:jc w:val="thaiDistribute"/>
        <w:rPr>
          <w:rFonts w:asciiTheme="majorBidi" w:hAnsiTheme="majorBidi" w:cstheme="majorBidi"/>
          <w:sz w:val="30"/>
          <w:szCs w:val="30"/>
        </w:rPr>
      </w:pPr>
      <w:r w:rsidRPr="00C14593">
        <w:rPr>
          <w:rFonts w:asciiTheme="majorBidi" w:hAnsiTheme="majorBidi" w:cstheme="majorBidi"/>
          <w:sz w:val="30"/>
          <w:szCs w:val="30"/>
          <w:cs/>
        </w:rPr>
        <w:t>การวัดมูลค่าของภาษีเงินได้รอการตัดบัญชีต้องสะท้อนถึงผลกระทบทางภาษีที่จะเกิดจากลักษณะวิธีการที่</w:t>
      </w:r>
      <w:r w:rsidR="00B012DC" w:rsidRPr="00C14593">
        <w:rPr>
          <w:rFonts w:asciiTheme="majorBidi" w:hAnsiTheme="majorBidi" w:cstheme="majorBidi"/>
          <w:sz w:val="30"/>
          <w:szCs w:val="30"/>
        </w:rPr>
        <w:br/>
      </w:r>
      <w:r w:rsidRPr="00C14593">
        <w:rPr>
          <w:rFonts w:asciiTheme="majorBidi" w:hAnsiTheme="majorBidi" w:cstheme="majorBidi"/>
          <w:sz w:val="30"/>
          <w:szCs w:val="30"/>
          <w:cs/>
        </w:rPr>
        <w:t>กลุ่มบริษัทคาดว่าจะได้รับผลประโยชน์จากสินทรัพย์หรือจะจ่ายชำระหนี้สินตามมูลค่าตามบัญชี ณ วันที่</w:t>
      </w:r>
      <w:r w:rsidR="00B012DC" w:rsidRPr="00C14593">
        <w:rPr>
          <w:rFonts w:asciiTheme="majorBidi" w:hAnsiTheme="majorBidi" w:cstheme="majorBidi"/>
          <w:sz w:val="30"/>
          <w:szCs w:val="30"/>
        </w:rPr>
        <w:br/>
      </w:r>
      <w:r w:rsidRPr="00C14593">
        <w:rPr>
          <w:rFonts w:asciiTheme="majorBidi" w:hAnsiTheme="majorBidi" w:cstheme="majorBidi"/>
          <w:sz w:val="30"/>
          <w:szCs w:val="30"/>
          <w:cs/>
        </w:rPr>
        <w:t>สิ้นรอบระยะเวลาที่รายงาน</w:t>
      </w:r>
    </w:p>
    <w:p w14:paraId="5672D2FE" w14:textId="77777777" w:rsidR="00D2025A" w:rsidRPr="00881B4D" w:rsidRDefault="00D2025A" w:rsidP="00344305">
      <w:pPr>
        <w:pStyle w:val="BodyText"/>
        <w:spacing w:after="0"/>
        <w:ind w:left="540" w:right="27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0E154E1E" w14:textId="72D65DC9" w:rsidR="000B516E" w:rsidRDefault="00B16E24" w:rsidP="00344305">
      <w:pPr>
        <w:pStyle w:val="BodyText"/>
        <w:spacing w:after="0"/>
        <w:ind w:left="540" w:right="2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C14593">
        <w:rPr>
          <w:rFonts w:asciiTheme="majorBidi" w:hAnsiTheme="majorBidi" w:cstheme="majorBidi"/>
          <w:sz w:val="30"/>
          <w:szCs w:val="30"/>
          <w:cs/>
        </w:rPr>
        <w:t xml:space="preserve">ภาษีเงินได้รอการตัดบัญชีวัดมูลค่าโดยใช้อัตราภาษีที่คาดว่าจะใช้กับผลแตกต่างชั่วคราวเมื่อมีการกลับรายการโดยใช้อัตราภาษีที่ประกาศใช้หรือที่คาดว่ามีผลบังคับใช้ ณ วันที่รายงาน </w:t>
      </w:r>
      <w:r w:rsidR="000B516E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780868B3" w14:textId="77777777" w:rsidR="00B16E24" w:rsidRPr="00C14593" w:rsidRDefault="00B16E24" w:rsidP="00344305">
      <w:pPr>
        <w:pStyle w:val="BodyText"/>
        <w:spacing w:after="0"/>
        <w:ind w:left="539" w:right="28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C14593">
        <w:rPr>
          <w:rFonts w:asciiTheme="majorBidi" w:hAnsiTheme="majorBidi" w:cstheme="majorBidi"/>
          <w:sz w:val="30"/>
          <w:szCs w:val="30"/>
          <w:cs/>
        </w:rPr>
        <w:lastRenderedPageBreak/>
        <w:t>ในการกำหนดมูลค่าของภาษีเงินได้ของงวดปัจจุบันและภาษีเงินได้รอการตัดบัญชี  กลุ่มบริษัทต้องคำนึงถึงผลกระทบของสถานการณ์ทางภาษีที่ไม่แน่นอนและอาจทำให้จำนวนภาษีที่ต้องจ่ายเพิ่มขึ้น และมีดอกเบี้ย</w:t>
      </w:r>
      <w:r w:rsidR="00B012DC" w:rsidRPr="00C14593">
        <w:rPr>
          <w:rFonts w:asciiTheme="majorBidi" w:hAnsiTheme="majorBidi" w:cstheme="majorBidi"/>
          <w:sz w:val="30"/>
          <w:szCs w:val="30"/>
        </w:rPr>
        <w:br/>
      </w:r>
      <w:r w:rsidRPr="00C14593">
        <w:rPr>
          <w:rFonts w:asciiTheme="majorBidi" w:hAnsiTheme="majorBidi" w:cstheme="majorBidi"/>
          <w:sz w:val="30"/>
          <w:szCs w:val="30"/>
          <w:cs/>
        </w:rPr>
        <w:t xml:space="preserve">ที่ต้องชำระ กลุ่มบริษัทเชื่อว่าได้ตั้งภาษีเงินได้ค้างจ่ายเพียงพอสำหรับภาษีเงินได้ที่จะจ่ายในอนาคต ซึ่งเกิดจากการประเมินผลกระทบจากหลายปัจจัย รวมถึง การตีความทางกฎหมายภาษี และจากประสบการณ์ในอดีต  </w:t>
      </w:r>
      <w:r w:rsidR="00B012DC" w:rsidRPr="00C14593">
        <w:rPr>
          <w:rFonts w:asciiTheme="majorBidi" w:hAnsiTheme="majorBidi" w:cstheme="majorBidi"/>
          <w:sz w:val="30"/>
          <w:szCs w:val="30"/>
        </w:rPr>
        <w:br/>
      </w:r>
      <w:r w:rsidRPr="00C14593">
        <w:rPr>
          <w:rFonts w:asciiTheme="majorBidi" w:hAnsiTheme="majorBidi" w:cstheme="majorBidi"/>
          <w:sz w:val="30"/>
          <w:szCs w:val="30"/>
          <w:cs/>
        </w:rPr>
        <w:t>การประเมินนี้อยู่บนพื้นฐานการประมาณการและข้อสมมติ และอาจจะเกี่ยวข้องกับการตัดสินใจเกี่ยวกับเหตุการณ์ในอนาคต  ข้อมูลใหม่ๆอาจจะทำให้กลุ่มบริษัทเปลี่ยนการตัดสินใจโดยขึ้นอยู่กับความเพียงพอของภาษีเงินได้ค้างจ่ายที่มีอยู่  การเปลี่ยนแปลงในภาษีเงินได้ค้างจ่ายจะกระทบต่อค่าใช้จ่ายภาษีเงินได้ในงวดที่เกิดการเปลี่ยนแปลง</w:t>
      </w:r>
    </w:p>
    <w:p w14:paraId="067695CD" w14:textId="77777777" w:rsidR="00287DCD" w:rsidRPr="00881B4D" w:rsidRDefault="00287DCD" w:rsidP="00344305">
      <w:pPr>
        <w:pStyle w:val="BodyText"/>
        <w:spacing w:after="0"/>
        <w:ind w:left="539" w:right="28"/>
        <w:jc w:val="thaiDistribute"/>
        <w:rPr>
          <w:rFonts w:asciiTheme="majorBidi" w:hAnsiTheme="majorBidi" w:cstheme="majorBidi"/>
          <w:sz w:val="30"/>
          <w:szCs w:val="30"/>
        </w:rPr>
      </w:pPr>
    </w:p>
    <w:p w14:paraId="6DBF727D" w14:textId="7E363AEB" w:rsidR="00B16E24" w:rsidRPr="00C14593" w:rsidRDefault="00B16E24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  <w:r w:rsidRPr="00C14593">
        <w:rPr>
          <w:rFonts w:asciiTheme="majorBidi" w:hAnsiTheme="majorBidi" w:cstheme="majorBidi"/>
          <w:sz w:val="30"/>
          <w:szCs w:val="30"/>
          <w:cs/>
        </w:rPr>
        <w:t>สินทรัพย์ภาษีเงินได้รอการตัดบัญชีและหนี้สินภาษีเงินได้รอการตัดบัญชีสามารถหักกลบได้เมื่อกิจการมีสิทธิตามกฎหมายที่จะนำสินทรัพย์ภาษีเงินได้ของงวดปัจจุบันมาหักกลบกับหนี้สินภาษีเงินได้ของงวดปัจจุบันและภาษีเงินได้นี้ประเมินโดยหน่วยงานจัดเก็บภาษีหน่วยงานเดียวกันสำหรับหน่วยภาษีเดียวกันหรือหน่วยภาษีต่างกัน สำหรับหน่วยภาษีต่างกันนั้นกิจการมีความตั้งใจจะจ่ายชำระหนี้สินและสินทรัพย์ภาษีเงินได้ของงวดปัจจุบันด้วยยอดสุทธิหรือตั้งใจจะรับคืนสินทรัพย์และจ่ายชำระหนี้สินในเวลาเดียวกัน</w:t>
      </w:r>
    </w:p>
    <w:p w14:paraId="64981055" w14:textId="77777777" w:rsidR="00B16E24" w:rsidRPr="00EE33F0" w:rsidRDefault="00B16E24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4"/>
          <w:szCs w:val="24"/>
        </w:rPr>
      </w:pPr>
      <w:r w:rsidRPr="00C14593">
        <w:rPr>
          <w:rFonts w:asciiTheme="majorBidi" w:hAnsiTheme="majorBidi" w:cstheme="majorBidi"/>
          <w:sz w:val="30"/>
          <w:szCs w:val="30"/>
        </w:rPr>
        <w:tab/>
      </w:r>
    </w:p>
    <w:p w14:paraId="38B76E83" w14:textId="0964F6BA" w:rsidR="005656D9" w:rsidRDefault="00B16E24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Theme="majorBidi" w:hAnsiTheme="majorBidi" w:cstheme="majorBidi"/>
          <w:sz w:val="30"/>
          <w:szCs w:val="30"/>
        </w:rPr>
      </w:pPr>
      <w:r w:rsidRPr="00C14593">
        <w:rPr>
          <w:rFonts w:asciiTheme="majorBidi" w:hAnsiTheme="majorBidi" w:cstheme="majorBidi"/>
          <w:sz w:val="30"/>
          <w:szCs w:val="30"/>
          <w:cs/>
        </w:rPr>
        <w:t xml:space="preserve">สินทรัพย์ภาษีเงินได้รอการตัดบัญชีจะบันทึกต่อเมื่อมีความเป็นไปได้ค่อนข้างแน่นอนว่ากำไรเพื่อเสียภาษีในอนาคตจะมีจำนวนเพียงพอกับการใช้ประโยชน์จากผลแตกต่างชั่วคราวดังกล่าว  </w:t>
      </w:r>
      <w:r w:rsidR="009E0DD5" w:rsidRPr="00C14593">
        <w:rPr>
          <w:rFonts w:asciiTheme="majorBidi" w:hAnsiTheme="majorBidi" w:cstheme="majorBidi"/>
          <w:sz w:val="30"/>
          <w:szCs w:val="30"/>
          <w:cs/>
        </w:rPr>
        <w:t>กำไรเพื่อเสียภาษีในอนาคตต้องพิจารณาถึงการกลับรายการผลแตกต่างชั่วคราวที่เกี่ยวข้อง ดังนั้น กำไรเพื่อเสียภาษีในอนาคตหลังปรับปรุงการกลับรายการผลแตกต่างชั่วคราวที่พิจารณาจากแผนธุรกิจของแต่ละบริษัทย่อยในกลุ่มบริษัทแล้วอาจมีจำนวนไม่เพียงพอที่จะบันทึกสินทรัพย์ภาษีเงินได้ทั้งจำนวน 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14:paraId="5A0C6D92" w14:textId="3162B83E" w:rsidR="00881B4D" w:rsidRDefault="00881B4D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Theme="majorBidi" w:hAnsiTheme="majorBidi" w:cstheme="majorBidi"/>
          <w:sz w:val="30"/>
          <w:szCs w:val="30"/>
        </w:rPr>
      </w:pPr>
    </w:p>
    <w:p w14:paraId="4C8D0FF9" w14:textId="77777777" w:rsidR="00B16E24" w:rsidRPr="00C14593" w:rsidRDefault="00B16E24" w:rsidP="001414D2">
      <w:pPr>
        <w:pStyle w:val="BodyText2"/>
        <w:numPr>
          <w:ilvl w:val="1"/>
          <w:numId w:val="7"/>
        </w:numPr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C1459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กำไรต่อหุ้น</w:t>
      </w:r>
    </w:p>
    <w:p w14:paraId="5AAA925B" w14:textId="77777777" w:rsidR="00B16E24" w:rsidRPr="00EE33F0" w:rsidRDefault="00B16E24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Theme="majorBidi" w:hAnsiTheme="majorBidi" w:cstheme="majorBidi"/>
          <w:sz w:val="24"/>
          <w:szCs w:val="24"/>
        </w:rPr>
      </w:pPr>
    </w:p>
    <w:p w14:paraId="5CBD9129" w14:textId="4C745BD7" w:rsidR="009E0DD5" w:rsidRDefault="000607C0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39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607360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607360">
        <w:rPr>
          <w:rFonts w:asciiTheme="majorBidi" w:hAnsiTheme="majorBidi" w:cstheme="majorBidi"/>
          <w:b/>
          <w:sz w:val="30"/>
          <w:szCs w:val="30"/>
          <w:cs/>
        </w:rPr>
        <w:t>แสดงกำไรต่อหุ้นขั้นพื้นฐานสำหรับหุ้นสามัญ กำไรต่อหุ้นขั้นพื้นฐานคำนวณโดยการหารกำไรหรือขาดทุนของผู้ถือหุ้นสามัญของบริษัท ด้วยจำนวนหุ้นสามัญถัวเฉลี่ยถ่วงน้ำหนักที่ออกจำหน่ายระหว่างปีปรับปรุงด้วยจำนวนหุ้นสามัญที่ซื้อคืน</w:t>
      </w:r>
      <w:r w:rsidRPr="00607360">
        <w:rPr>
          <w:rFonts w:asciiTheme="majorBidi" w:hAnsiTheme="majorBidi" w:cstheme="majorBidi"/>
          <w:b/>
          <w:sz w:val="30"/>
          <w:szCs w:val="30"/>
        </w:rPr>
        <w:t xml:space="preserve"> </w:t>
      </w:r>
    </w:p>
    <w:p w14:paraId="26F424C5" w14:textId="2CAFE3C2" w:rsidR="000B516E" w:rsidRDefault="000B516E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39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3A83F07B" w14:textId="77777777" w:rsidR="0091179C" w:rsidRPr="00936CEA" w:rsidRDefault="0091179C" w:rsidP="001414D2">
      <w:pPr>
        <w:pStyle w:val="BodyText2"/>
        <w:numPr>
          <w:ilvl w:val="1"/>
          <w:numId w:val="7"/>
        </w:numPr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936CEA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บุคคลหรือกิจการที่เกี่ยวข้องกัน</w:t>
      </w:r>
    </w:p>
    <w:p w14:paraId="72AD7A05" w14:textId="77777777" w:rsidR="0091179C" w:rsidRPr="002E3445" w:rsidRDefault="0091179C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042EFBC5" w14:textId="0D95C556" w:rsidR="0091179C" w:rsidRDefault="0091179C" w:rsidP="00344305">
      <w:pPr>
        <w:ind w:left="540" w:right="-108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8E179B">
        <w:rPr>
          <w:rFonts w:asciiTheme="majorBidi" w:hAnsiTheme="majorBidi" w:cstheme="majorBidi"/>
          <w:b/>
          <w:sz w:val="30"/>
          <w:szCs w:val="30"/>
          <w:cs/>
        </w:rPr>
        <w:t>บุคคลหรือกิจการที่เกี่ยวข้องกัน หมายถึง บุคคลหรือกิจการที่มีอำนาจควบคุมหรือควบคุมร่วมกันทั้งทางตรงและทางอ้อมหรือมีอิทธิพลอย่างมีสาระสำคัญในการตัดสินใจทางการเงินและการบริหารของกลุ่มบริษัท หรือ บุคคลหรือกิจการที่อยู่ภายใต้การควบคุมเดียวกันหรืออยู่ภายใต้อิทธิพลอย่างมีสาระสำคัญเดียวกันกับกลุ่มบริษัท หรือ กลุ่มบริษัทมีอำนาจควบคุมหรือควบคุมร่วมกันทั้งทางตรงและทางอ้อม หรือมีอิทธิพลอย่างมีสาระสำคัญในการตัดสินใจทางการเงินและการบริหารต่อบุคคลหรือกิจการนั้น</w:t>
      </w:r>
      <w:r w:rsidRPr="00623946">
        <w:rPr>
          <w:rFonts w:asciiTheme="majorBidi" w:hAnsiTheme="majorBidi" w:cstheme="majorBidi"/>
          <w:b/>
          <w:sz w:val="30"/>
          <w:szCs w:val="30"/>
          <w:cs/>
        </w:rPr>
        <w:t xml:space="preserve"> </w:t>
      </w:r>
    </w:p>
    <w:p w14:paraId="52F6AC35" w14:textId="77777777" w:rsidR="00287DCD" w:rsidRPr="002E3445" w:rsidRDefault="00287DCD" w:rsidP="00344305">
      <w:pPr>
        <w:ind w:left="540" w:right="-108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0C20CBAC" w14:textId="77777777" w:rsidR="0000745C" w:rsidRPr="00C14593" w:rsidRDefault="0000745C" w:rsidP="001414D2">
      <w:pPr>
        <w:pStyle w:val="BodyText2"/>
        <w:numPr>
          <w:ilvl w:val="1"/>
          <w:numId w:val="7"/>
        </w:numPr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C1459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รายงานทางการเงินจำแนกตามส่วนงาน</w:t>
      </w:r>
    </w:p>
    <w:p w14:paraId="61323F07" w14:textId="77777777" w:rsidR="0000745C" w:rsidRPr="002E3445" w:rsidRDefault="0000745C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262709FD" w14:textId="2202B76F" w:rsidR="004860FD" w:rsidRDefault="0000745C" w:rsidP="000F59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39"/>
        <w:jc w:val="thaiDistribute"/>
        <w:rPr>
          <w:rFonts w:asciiTheme="majorBidi" w:hAnsiTheme="majorBidi" w:cstheme="majorBidi"/>
          <w:sz w:val="30"/>
          <w:szCs w:val="30"/>
        </w:rPr>
      </w:pPr>
      <w:r w:rsidRPr="00C14593">
        <w:rPr>
          <w:rFonts w:asciiTheme="majorBidi" w:hAnsiTheme="majorBidi" w:cstheme="majorBidi"/>
          <w:sz w:val="30"/>
          <w:szCs w:val="30"/>
          <w:cs/>
        </w:rPr>
        <w:t>ผลการดำเนินงานของส่วนงานที่รายงานต่อประธานเจ้าหน้าที่บริหารของกลุ่มบริษัท (ผู้มีอำนาจตัดสินใจสูงสุดด้านการดำเนินงาน) 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</w:t>
      </w:r>
    </w:p>
    <w:p w14:paraId="315D1875" w14:textId="77777777" w:rsidR="006B406C" w:rsidRDefault="006B406C" w:rsidP="006960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30"/>
          <w:szCs w:val="30"/>
        </w:rPr>
      </w:pPr>
    </w:p>
    <w:p w14:paraId="7E8FE8D3" w14:textId="77777777" w:rsidR="005C0B49" w:rsidRPr="00C14593" w:rsidRDefault="005C0B49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b/>
          <w:bCs/>
          <w:i/>
          <w:iCs/>
          <w:sz w:val="2"/>
          <w:szCs w:val="2"/>
          <w:cs/>
        </w:rPr>
      </w:pPr>
    </w:p>
    <w:p w14:paraId="71E3EE7F" w14:textId="47B1B1C3" w:rsidR="00D94804" w:rsidRPr="008426EE" w:rsidRDefault="00694B12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 w:hanging="540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694B12">
        <w:rPr>
          <w:rFonts w:asciiTheme="majorBidi" w:hAnsiTheme="majorBidi" w:cstheme="majorBidi" w:hint="cs"/>
          <w:b/>
          <w:bCs/>
          <w:sz w:val="30"/>
          <w:szCs w:val="30"/>
        </w:rPr>
        <w:t>5</w:t>
      </w:r>
      <w:r w:rsidR="008426EE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ab/>
      </w:r>
      <w:r w:rsidR="008426EE"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t>บุคคล</w:t>
      </w:r>
      <w:r w:rsidR="008F2CCA"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t>หรือ</w:t>
      </w:r>
      <w:r w:rsidR="008426EE"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t>กิจการที่เกี่ยวข้องกัน</w:t>
      </w:r>
    </w:p>
    <w:p w14:paraId="5041641D" w14:textId="77777777" w:rsidR="009E0DD5" w:rsidRPr="002E3445" w:rsidRDefault="009E0DD5" w:rsidP="0034430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</w:p>
    <w:p w14:paraId="77AA8E9D" w14:textId="163DF0D4" w:rsidR="00677076" w:rsidRPr="00623946" w:rsidRDefault="00677076" w:rsidP="00344305">
      <w:pPr>
        <w:ind w:left="540" w:right="45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623946">
        <w:rPr>
          <w:rFonts w:asciiTheme="majorBidi" w:hAnsiTheme="majorBidi" w:cstheme="majorBidi"/>
          <w:b/>
          <w:sz w:val="30"/>
          <w:szCs w:val="30"/>
          <w:cs/>
        </w:rPr>
        <w:t>ความสัมพันธ์ที่มีกับบริษัทย่อย และการร่วมค้าได้เปิดเผยใน</w:t>
      </w:r>
      <w:r w:rsidRPr="003B17E9">
        <w:rPr>
          <w:rFonts w:asciiTheme="majorBidi" w:hAnsiTheme="majorBidi" w:cstheme="majorBidi"/>
          <w:b/>
          <w:sz w:val="30"/>
          <w:szCs w:val="30"/>
          <w:cs/>
        </w:rPr>
        <w:t>หมายเหตุ</w:t>
      </w:r>
      <w:r w:rsidRPr="001E33B8">
        <w:rPr>
          <w:rFonts w:asciiTheme="majorBidi" w:hAnsiTheme="majorBidi" w:cstheme="majorBidi"/>
          <w:b/>
          <w:sz w:val="30"/>
          <w:szCs w:val="30"/>
          <w:cs/>
        </w:rPr>
        <w:t>ข้อ</w:t>
      </w:r>
      <w:r w:rsidRPr="001E33B8">
        <w:rPr>
          <w:rFonts w:asciiTheme="majorBidi" w:hAnsiTheme="majorBidi" w:cstheme="majorBidi"/>
          <w:bCs/>
          <w:sz w:val="30"/>
          <w:szCs w:val="30"/>
          <w:cs/>
        </w:rPr>
        <w:t xml:space="preserve"> </w:t>
      </w:r>
      <w:r w:rsidR="001414D2" w:rsidRPr="001E33B8">
        <w:rPr>
          <w:rFonts w:asciiTheme="majorBidi" w:hAnsiTheme="majorBidi" w:cstheme="majorBidi"/>
          <w:bCs/>
          <w:sz w:val="30"/>
          <w:szCs w:val="30"/>
        </w:rPr>
        <w:t>10</w:t>
      </w:r>
      <w:r w:rsidRPr="001E33B8">
        <w:rPr>
          <w:rFonts w:asciiTheme="majorBidi" w:hAnsiTheme="majorBidi" w:cstheme="majorBidi"/>
          <w:bCs/>
          <w:sz w:val="30"/>
          <w:szCs w:val="30"/>
        </w:rPr>
        <w:t xml:space="preserve"> </w:t>
      </w:r>
      <w:r w:rsidRPr="001E33B8">
        <w:rPr>
          <w:rFonts w:asciiTheme="majorBidi" w:hAnsiTheme="majorBidi" w:cstheme="majorBidi"/>
          <w:b/>
          <w:sz w:val="30"/>
          <w:szCs w:val="30"/>
          <w:cs/>
        </w:rPr>
        <w:t>และ</w:t>
      </w:r>
      <w:r w:rsidRPr="001E33B8">
        <w:rPr>
          <w:rFonts w:asciiTheme="majorBidi" w:hAnsiTheme="majorBidi" w:cstheme="majorBidi"/>
          <w:bCs/>
          <w:sz w:val="30"/>
          <w:szCs w:val="30"/>
          <w:cs/>
        </w:rPr>
        <w:t xml:space="preserve"> </w:t>
      </w:r>
      <w:r w:rsidRPr="001E33B8">
        <w:rPr>
          <w:rFonts w:asciiTheme="majorBidi" w:hAnsiTheme="majorBidi" w:cstheme="majorBidi"/>
          <w:bCs/>
          <w:sz w:val="30"/>
          <w:szCs w:val="30"/>
        </w:rPr>
        <w:t>1</w:t>
      </w:r>
      <w:r w:rsidR="001414D2" w:rsidRPr="001E33B8">
        <w:rPr>
          <w:rFonts w:asciiTheme="majorBidi" w:hAnsiTheme="majorBidi" w:cstheme="majorBidi"/>
          <w:bCs/>
          <w:sz w:val="30"/>
          <w:szCs w:val="30"/>
        </w:rPr>
        <w:t>1</w:t>
      </w:r>
      <w:r w:rsidRPr="001E33B8">
        <w:rPr>
          <w:rFonts w:asciiTheme="majorBidi" w:hAnsiTheme="majorBidi" w:cstheme="majorBidi"/>
          <w:b/>
          <w:sz w:val="30"/>
          <w:szCs w:val="30"/>
          <w:cs/>
        </w:rPr>
        <w:t xml:space="preserve"> บุคคล</w:t>
      </w:r>
      <w:r w:rsidRPr="00677076">
        <w:rPr>
          <w:rFonts w:asciiTheme="majorBidi" w:hAnsiTheme="majorBidi" w:cstheme="majorBidi"/>
          <w:b/>
          <w:sz w:val="30"/>
          <w:szCs w:val="30"/>
          <w:cs/>
        </w:rPr>
        <w:t>หรือกิจการอื่นที่เกี่ยวข้องกันที่มีรายการระหว่างกันที่มีนัยสำคัญกับกลุ่มบริษัท ในระหว่างปีมีดังต่อไปนี้</w:t>
      </w:r>
    </w:p>
    <w:p w14:paraId="652E1452" w14:textId="77777777" w:rsidR="008F1562" w:rsidRPr="002E3445" w:rsidRDefault="008F1562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30"/>
          <w:szCs w:val="30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530"/>
        <w:gridCol w:w="3780"/>
      </w:tblGrid>
      <w:tr w:rsidR="00C45653" w:rsidRPr="00646EA6" w14:paraId="32199B97" w14:textId="77777777" w:rsidTr="002D40A1">
        <w:trPr>
          <w:trHeight w:val="342"/>
          <w:tblHeader/>
        </w:trPr>
        <w:tc>
          <w:tcPr>
            <w:tcW w:w="4050" w:type="dxa"/>
          </w:tcPr>
          <w:p w14:paraId="33CE6E39" w14:textId="77777777" w:rsidR="00C45653" w:rsidRPr="00646EA6" w:rsidRDefault="00C45653" w:rsidP="00B849FF">
            <w:pPr>
              <w:tabs>
                <w:tab w:val="left" w:pos="0"/>
              </w:tabs>
              <w:spacing w:before="120" w:line="240" w:lineRule="atLeast"/>
              <w:ind w:right="45"/>
              <w:rPr>
                <w:b/>
                <w:bCs/>
                <w:sz w:val="30"/>
                <w:szCs w:val="30"/>
              </w:rPr>
            </w:pPr>
            <w:r w:rsidRPr="00646EA6">
              <w:rPr>
                <w:rFonts w:hint="cs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530" w:type="dxa"/>
          </w:tcPr>
          <w:p w14:paraId="116751C8" w14:textId="77777777" w:rsidR="00C45653" w:rsidRPr="00646EA6" w:rsidRDefault="00C45653" w:rsidP="00344305">
            <w:pPr>
              <w:tabs>
                <w:tab w:val="left" w:pos="1152"/>
              </w:tabs>
              <w:spacing w:before="120" w:line="240" w:lineRule="atLeast"/>
              <w:ind w:left="-18" w:right="4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46EA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ประเทศที่จัดตั้ง</w:t>
            </w:r>
          </w:p>
        </w:tc>
        <w:tc>
          <w:tcPr>
            <w:tcW w:w="3780" w:type="dxa"/>
          </w:tcPr>
          <w:p w14:paraId="43B92DAA" w14:textId="77777777" w:rsidR="00C45653" w:rsidRPr="00646EA6" w:rsidRDefault="00C45653" w:rsidP="00344305">
            <w:pPr>
              <w:tabs>
                <w:tab w:val="left" w:pos="0"/>
              </w:tabs>
              <w:spacing w:before="120" w:line="240" w:lineRule="atLeast"/>
              <w:ind w:right="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46EA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C45653" w:rsidRPr="00E42252" w14:paraId="1031C6E4" w14:textId="77777777" w:rsidTr="002D40A1">
        <w:trPr>
          <w:trHeight w:val="342"/>
        </w:trPr>
        <w:tc>
          <w:tcPr>
            <w:tcW w:w="4050" w:type="dxa"/>
          </w:tcPr>
          <w:p w14:paraId="1B72B89D" w14:textId="77777777" w:rsidR="00C45653" w:rsidRDefault="00C45653" w:rsidP="00344305">
            <w:pPr>
              <w:tabs>
                <w:tab w:val="left" w:pos="0"/>
                <w:tab w:val="left" w:pos="1152"/>
                <w:tab w:val="left" w:pos="4752"/>
              </w:tabs>
              <w:spacing w:line="240" w:lineRule="atLeast"/>
              <w:ind w:left="162" w:right="43" w:hanging="180"/>
              <w:rPr>
                <w:rFonts w:ascii="Angsana New" w:hAnsi="Angsana New"/>
                <w:sz w:val="30"/>
                <w:szCs w:val="30"/>
              </w:rPr>
            </w:pPr>
            <w:r w:rsidRPr="000658AE">
              <w:rPr>
                <w:rFonts w:ascii="Angsana New" w:hAnsi="Angsana New" w:hint="cs"/>
                <w:sz w:val="30"/>
                <w:szCs w:val="30"/>
                <w:cs/>
              </w:rPr>
              <w:t>ครอบครัว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แจ้งอยู่และครอบครัว</w:t>
            </w:r>
          </w:p>
          <w:p w14:paraId="1B2120D3" w14:textId="77777777" w:rsidR="00C45653" w:rsidRPr="00E42252" w:rsidRDefault="00C45653" w:rsidP="00344305">
            <w:pPr>
              <w:tabs>
                <w:tab w:val="left" w:pos="0"/>
                <w:tab w:val="left" w:pos="1152"/>
                <w:tab w:val="left" w:pos="4752"/>
              </w:tabs>
              <w:spacing w:line="240" w:lineRule="atLeast"/>
              <w:ind w:left="162" w:right="43" w:hanging="18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วัชรธรรม</w:t>
            </w:r>
          </w:p>
        </w:tc>
        <w:tc>
          <w:tcPr>
            <w:tcW w:w="1530" w:type="dxa"/>
          </w:tcPr>
          <w:p w14:paraId="60F5048F" w14:textId="77777777" w:rsidR="00C45653" w:rsidRPr="00E42252" w:rsidRDefault="00C45653" w:rsidP="00344305">
            <w:pPr>
              <w:tabs>
                <w:tab w:val="left" w:pos="1152"/>
                <w:tab w:val="left" w:pos="4752"/>
              </w:tabs>
              <w:ind w:right="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42252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780" w:type="dxa"/>
          </w:tcPr>
          <w:p w14:paraId="32BCCDD9" w14:textId="77777777" w:rsidR="00C45653" w:rsidRPr="00E42252" w:rsidRDefault="00C45653" w:rsidP="00344305">
            <w:pPr>
              <w:tabs>
                <w:tab w:val="left" w:pos="0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0658AE">
              <w:rPr>
                <w:rFonts w:ascii="Angsana New" w:hAnsi="Angsana New" w:hint="cs"/>
                <w:sz w:val="30"/>
                <w:szCs w:val="30"/>
                <w:cs/>
              </w:rPr>
              <w:t>ผู้ถือหุ้นรายใหญ่</w:t>
            </w:r>
          </w:p>
        </w:tc>
      </w:tr>
      <w:tr w:rsidR="00C45653" w:rsidRPr="00E42252" w14:paraId="058F2378" w14:textId="77777777" w:rsidTr="002D40A1">
        <w:trPr>
          <w:trHeight w:val="342"/>
        </w:trPr>
        <w:tc>
          <w:tcPr>
            <w:tcW w:w="4050" w:type="dxa"/>
          </w:tcPr>
          <w:p w14:paraId="60A7D020" w14:textId="77777777" w:rsidR="00C45653" w:rsidRDefault="00C45653" w:rsidP="00344305">
            <w:pPr>
              <w:tabs>
                <w:tab w:val="left" w:pos="0"/>
                <w:tab w:val="left" w:pos="1152"/>
                <w:tab w:val="left" w:pos="4752"/>
              </w:tabs>
              <w:spacing w:line="240" w:lineRule="atLeast"/>
              <w:ind w:left="162" w:right="43" w:hanging="18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  <w:r w:rsidRPr="006B1B82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เซฟ เทรด อินเตอร์เนชั่นแนล</w:t>
            </w:r>
            <w:r w:rsidRPr="006B1B82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530" w:type="dxa"/>
          </w:tcPr>
          <w:p w14:paraId="20E8376A" w14:textId="77777777" w:rsidR="00C45653" w:rsidRPr="00E42252" w:rsidRDefault="00C45653" w:rsidP="00344305">
            <w:pPr>
              <w:tabs>
                <w:tab w:val="left" w:pos="1152"/>
                <w:tab w:val="left" w:pos="4752"/>
              </w:tabs>
              <w:ind w:right="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42252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780" w:type="dxa"/>
          </w:tcPr>
          <w:p w14:paraId="07A2A48B" w14:textId="77777777" w:rsidR="00C45653" w:rsidRPr="00E42252" w:rsidRDefault="00C45653" w:rsidP="00344305">
            <w:pPr>
              <w:tabs>
                <w:tab w:val="left" w:pos="0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E42252">
              <w:rPr>
                <w:rFonts w:ascii="Angsana New" w:hAnsi="Angsana New" w:hint="cs"/>
                <w:sz w:val="30"/>
                <w:szCs w:val="30"/>
                <w:cs/>
              </w:rPr>
              <w:t>เป็นบริษัทย่อยของ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ผู้</w:t>
            </w:r>
            <w:r w:rsidRPr="009470BA">
              <w:rPr>
                <w:rFonts w:ascii="Angsana New" w:hAnsi="Angsana New" w:hint="cs"/>
                <w:sz w:val="30"/>
                <w:szCs w:val="30"/>
                <w:cs/>
              </w:rPr>
              <w:t>ถือหุ้นรายใหญ่</w:t>
            </w:r>
          </w:p>
        </w:tc>
      </w:tr>
      <w:tr w:rsidR="00C45653" w:rsidRPr="002C01DA" w14:paraId="28DF74E2" w14:textId="77777777" w:rsidTr="002D40A1">
        <w:trPr>
          <w:trHeight w:val="342"/>
        </w:trPr>
        <w:tc>
          <w:tcPr>
            <w:tcW w:w="4050" w:type="dxa"/>
          </w:tcPr>
          <w:p w14:paraId="5F506432" w14:textId="4ACBFBA3" w:rsidR="00C45653" w:rsidRPr="002C01DA" w:rsidRDefault="00C45653" w:rsidP="00344305">
            <w:pPr>
              <w:autoSpaceDE w:val="0"/>
              <w:autoSpaceDN w:val="0"/>
              <w:ind w:left="180" w:hanging="252"/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บริษัท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เฟดเดอร์ ไทย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  <w:r w:rsidR="00915907">
              <w:rPr>
                <w:rFonts w:ascii="Angsana New" w:hAnsi="Angsana New"/>
                <w:sz w:val="30"/>
                <w:szCs w:val="30"/>
              </w:rPr>
              <w:t>*</w:t>
            </w:r>
          </w:p>
        </w:tc>
        <w:tc>
          <w:tcPr>
            <w:tcW w:w="1530" w:type="dxa"/>
          </w:tcPr>
          <w:p w14:paraId="2A20B572" w14:textId="77777777" w:rsidR="00C45653" w:rsidRPr="00E42252" w:rsidRDefault="00C45653" w:rsidP="00344305">
            <w:pPr>
              <w:tabs>
                <w:tab w:val="left" w:pos="1152"/>
                <w:tab w:val="left" w:pos="4752"/>
              </w:tabs>
              <w:ind w:right="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780" w:type="dxa"/>
          </w:tcPr>
          <w:p w14:paraId="43DDA3BD" w14:textId="77777777" w:rsidR="00C45653" w:rsidRPr="002C01DA" w:rsidRDefault="00C45653" w:rsidP="00344305">
            <w:pPr>
              <w:autoSpaceDE w:val="0"/>
              <w:autoSpaceDN w:val="0"/>
              <w:rPr>
                <w:cs/>
              </w:rPr>
            </w:pPr>
            <w:r w:rsidRPr="00E42252">
              <w:rPr>
                <w:rFonts w:ascii="Angsana New" w:hAnsi="Angsana New" w:hint="cs"/>
                <w:sz w:val="30"/>
                <w:szCs w:val="30"/>
                <w:cs/>
              </w:rPr>
              <w:t>เป็นบริษัทย่อยของ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ผู้</w:t>
            </w:r>
            <w:r w:rsidRPr="009470BA">
              <w:rPr>
                <w:rFonts w:ascii="Angsana New" w:hAnsi="Angsana New" w:hint="cs"/>
                <w:sz w:val="30"/>
                <w:szCs w:val="30"/>
                <w:cs/>
              </w:rPr>
              <w:t>ถือหุ้นรายใหญ่</w:t>
            </w:r>
          </w:p>
        </w:tc>
      </w:tr>
      <w:tr w:rsidR="00C45653" w:rsidRPr="00E42252" w14:paraId="118037CF" w14:textId="77777777" w:rsidTr="002D40A1">
        <w:trPr>
          <w:trHeight w:val="342"/>
        </w:trPr>
        <w:tc>
          <w:tcPr>
            <w:tcW w:w="4050" w:type="dxa"/>
          </w:tcPr>
          <w:p w14:paraId="1F93D92C" w14:textId="77777777" w:rsidR="00C45653" w:rsidRPr="00A6452E" w:rsidRDefault="00426836" w:rsidP="00344305">
            <w:pPr>
              <w:tabs>
                <w:tab w:val="left" w:pos="0"/>
                <w:tab w:val="left" w:pos="162"/>
              </w:tabs>
              <w:ind w:left="162" w:right="-90" w:hanging="180"/>
              <w:rPr>
                <w:rFonts w:ascii="Angsana New" w:hAnsi="Angsana New"/>
                <w:sz w:val="30"/>
                <w:szCs w:val="30"/>
                <w:cs/>
              </w:rPr>
            </w:pPr>
            <w:hyperlink r:id="rId8" w:history="1">
              <w:r w:rsidR="00C45653">
                <w:rPr>
                  <w:rFonts w:ascii="Angsana New" w:hAnsi="Angsana New"/>
                  <w:sz w:val="30"/>
                  <w:szCs w:val="30"/>
                  <w:cs/>
                </w:rPr>
                <w:t xml:space="preserve">บริษัท </w:t>
              </w:r>
              <w:r w:rsidR="00C45653">
                <w:rPr>
                  <w:rFonts w:ascii="Angsana New" w:hAnsi="Angsana New" w:hint="cs"/>
                  <w:sz w:val="30"/>
                  <w:szCs w:val="30"/>
                  <w:cs/>
                </w:rPr>
                <w:t>เธียรสุรัตน์ ลีสซิ่ง</w:t>
              </w:r>
              <w:r w:rsidR="00C45653" w:rsidRPr="00A6452E">
                <w:rPr>
                  <w:rFonts w:ascii="Angsana New" w:hAnsi="Angsana New"/>
                  <w:sz w:val="30"/>
                  <w:szCs w:val="30"/>
                  <w:cs/>
                </w:rPr>
                <w:t xml:space="preserve"> จำกัด</w:t>
              </w:r>
            </w:hyperlink>
          </w:p>
        </w:tc>
        <w:tc>
          <w:tcPr>
            <w:tcW w:w="1530" w:type="dxa"/>
          </w:tcPr>
          <w:p w14:paraId="05FF2303" w14:textId="77777777" w:rsidR="00C45653" w:rsidRPr="00E42252" w:rsidRDefault="00C45653" w:rsidP="00344305">
            <w:pPr>
              <w:tabs>
                <w:tab w:val="left" w:pos="1152"/>
                <w:tab w:val="left" w:pos="4752"/>
              </w:tabs>
              <w:ind w:right="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42252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780" w:type="dxa"/>
          </w:tcPr>
          <w:p w14:paraId="27EEDC25" w14:textId="77777777" w:rsidR="00C45653" w:rsidRPr="00E42252" w:rsidRDefault="00C45653" w:rsidP="00344305">
            <w:pPr>
              <w:tabs>
                <w:tab w:val="left" w:pos="0"/>
              </w:tabs>
              <w:ind w:right="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42252">
              <w:rPr>
                <w:rFonts w:ascii="Angsana New" w:hAnsi="Angsana New" w:hint="cs"/>
                <w:sz w:val="30"/>
                <w:szCs w:val="30"/>
                <w:cs/>
              </w:rPr>
              <w:t>เป็นบริษัทย่อยของ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ผู้</w:t>
            </w:r>
            <w:r w:rsidRPr="009470BA">
              <w:rPr>
                <w:rFonts w:ascii="Angsana New" w:hAnsi="Angsana New" w:hint="cs"/>
                <w:sz w:val="30"/>
                <w:szCs w:val="30"/>
                <w:cs/>
              </w:rPr>
              <w:t>ถือหุ้นรายใหญ่</w:t>
            </w:r>
          </w:p>
        </w:tc>
      </w:tr>
      <w:tr w:rsidR="001414D2" w:rsidRPr="00E42252" w14:paraId="7FCDAFDB" w14:textId="77777777" w:rsidTr="002D40A1">
        <w:trPr>
          <w:trHeight w:val="342"/>
        </w:trPr>
        <w:tc>
          <w:tcPr>
            <w:tcW w:w="4050" w:type="dxa"/>
          </w:tcPr>
          <w:p w14:paraId="046C1F69" w14:textId="66F1E994" w:rsidR="001414D2" w:rsidRDefault="00426836" w:rsidP="00344305">
            <w:pPr>
              <w:tabs>
                <w:tab w:val="left" w:pos="0"/>
                <w:tab w:val="left" w:pos="162"/>
              </w:tabs>
              <w:ind w:left="162" w:right="-90" w:hanging="180"/>
            </w:pPr>
            <w:hyperlink r:id="rId9" w:history="1">
              <w:r w:rsidR="001414D2">
                <w:rPr>
                  <w:rFonts w:ascii="Angsana New" w:hAnsi="Angsana New"/>
                  <w:sz w:val="30"/>
                  <w:szCs w:val="30"/>
                  <w:cs/>
                </w:rPr>
                <w:t xml:space="preserve">บริษัท </w:t>
              </w:r>
              <w:r w:rsidR="001414D2">
                <w:rPr>
                  <w:rFonts w:ascii="Angsana New" w:hAnsi="Angsana New" w:hint="cs"/>
                  <w:sz w:val="30"/>
                  <w:szCs w:val="30"/>
                  <w:cs/>
                </w:rPr>
                <w:t>อัลไพน์ วอเตอร์</w:t>
              </w:r>
              <w:r w:rsidR="001414D2" w:rsidRPr="00A6452E">
                <w:rPr>
                  <w:rFonts w:ascii="Angsana New" w:hAnsi="Angsana New"/>
                  <w:sz w:val="30"/>
                  <w:szCs w:val="30"/>
                  <w:cs/>
                </w:rPr>
                <w:t xml:space="preserve"> จำกัด</w:t>
              </w:r>
            </w:hyperlink>
          </w:p>
        </w:tc>
        <w:tc>
          <w:tcPr>
            <w:tcW w:w="1530" w:type="dxa"/>
          </w:tcPr>
          <w:p w14:paraId="42FDB8B1" w14:textId="7361785E" w:rsidR="001414D2" w:rsidRPr="000C2BF4" w:rsidRDefault="002D40A1" w:rsidP="00344305">
            <w:pPr>
              <w:tabs>
                <w:tab w:val="left" w:pos="1152"/>
                <w:tab w:val="left" w:pos="4752"/>
              </w:tabs>
              <w:ind w:right="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780" w:type="dxa"/>
          </w:tcPr>
          <w:p w14:paraId="1AA324F6" w14:textId="1EC08E02" w:rsidR="001414D2" w:rsidRPr="00E42252" w:rsidRDefault="002D40A1" w:rsidP="00344305">
            <w:pPr>
              <w:tabs>
                <w:tab w:val="left" w:pos="0"/>
              </w:tabs>
              <w:ind w:right="4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42252">
              <w:rPr>
                <w:rFonts w:ascii="Angsana New" w:hAnsi="Angsana New" w:hint="cs"/>
                <w:sz w:val="30"/>
                <w:szCs w:val="30"/>
                <w:cs/>
              </w:rPr>
              <w:t>เป็นบริษัทย่อยของ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ผู้</w:t>
            </w:r>
            <w:r w:rsidRPr="009470BA">
              <w:rPr>
                <w:rFonts w:ascii="Angsana New" w:hAnsi="Angsana New" w:hint="cs"/>
                <w:sz w:val="30"/>
                <w:szCs w:val="30"/>
                <w:cs/>
              </w:rPr>
              <w:t>ถือหุ้นรายใหญ่</w:t>
            </w:r>
          </w:p>
        </w:tc>
      </w:tr>
      <w:tr w:rsidR="00C45653" w:rsidRPr="00E42252" w14:paraId="4A2F78E4" w14:textId="77777777" w:rsidTr="002D40A1">
        <w:trPr>
          <w:trHeight w:val="342"/>
        </w:trPr>
        <w:tc>
          <w:tcPr>
            <w:tcW w:w="4050" w:type="dxa"/>
          </w:tcPr>
          <w:p w14:paraId="7EE9B4CC" w14:textId="77777777" w:rsidR="00C45653" w:rsidRPr="000658AE" w:rsidRDefault="00C45653" w:rsidP="00344305">
            <w:pPr>
              <w:tabs>
                <w:tab w:val="left" w:pos="0"/>
                <w:tab w:val="left" w:pos="162"/>
              </w:tabs>
              <w:ind w:left="162" w:right="-90" w:hanging="1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 ทีเอสอาร์ ลาว จำกัด</w:t>
            </w:r>
          </w:p>
        </w:tc>
        <w:tc>
          <w:tcPr>
            <w:tcW w:w="1530" w:type="dxa"/>
          </w:tcPr>
          <w:p w14:paraId="66C9E394" w14:textId="77777777" w:rsidR="00C45653" w:rsidRPr="000658AE" w:rsidRDefault="00C45653" w:rsidP="00344305">
            <w:pPr>
              <w:tabs>
                <w:tab w:val="left" w:pos="1152"/>
                <w:tab w:val="left" w:pos="4752"/>
              </w:tabs>
              <w:ind w:right="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ลาว</w:t>
            </w:r>
          </w:p>
        </w:tc>
        <w:tc>
          <w:tcPr>
            <w:tcW w:w="3780" w:type="dxa"/>
          </w:tcPr>
          <w:p w14:paraId="6A2C8D23" w14:textId="77777777" w:rsidR="00C45653" w:rsidRPr="00E42252" w:rsidRDefault="00C45653" w:rsidP="00344305">
            <w:pPr>
              <w:tabs>
                <w:tab w:val="left" w:pos="0"/>
              </w:tabs>
              <w:ind w:right="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เป็นการร่วมค้า</w:t>
            </w:r>
          </w:p>
        </w:tc>
      </w:tr>
      <w:tr w:rsidR="00C45653" w14:paraId="1B5FB25A" w14:textId="77777777" w:rsidTr="002D40A1">
        <w:trPr>
          <w:trHeight w:val="342"/>
        </w:trPr>
        <w:tc>
          <w:tcPr>
            <w:tcW w:w="4050" w:type="dxa"/>
          </w:tcPr>
          <w:p w14:paraId="1A3DA25D" w14:textId="77777777" w:rsidR="00C45653" w:rsidRPr="00AD1432" w:rsidRDefault="00C45653" w:rsidP="00344305">
            <w:pPr>
              <w:tabs>
                <w:tab w:val="left" w:pos="0"/>
                <w:tab w:val="left" w:pos="162"/>
              </w:tabs>
              <w:ind w:left="162" w:right="-90" w:hanging="180"/>
              <w:rPr>
                <w:rFonts w:ascii="Angsana New" w:hAnsi="Angsana New"/>
                <w:sz w:val="30"/>
                <w:szCs w:val="30"/>
              </w:rPr>
            </w:pPr>
            <w:r w:rsidRPr="00AD1432"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  <w:r w:rsidRPr="00AD1432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AD1432">
              <w:rPr>
                <w:rFonts w:ascii="Angsana New" w:hAnsi="Angsana New" w:hint="cs"/>
                <w:sz w:val="30"/>
                <w:szCs w:val="30"/>
                <w:cs/>
              </w:rPr>
              <w:t>เบตเตอร์</w:t>
            </w:r>
            <w:r w:rsidRPr="00AD1432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AD1432">
              <w:rPr>
                <w:rFonts w:ascii="Angsana New" w:hAnsi="Angsana New" w:hint="cs"/>
                <w:sz w:val="30"/>
                <w:szCs w:val="30"/>
                <w:cs/>
              </w:rPr>
              <w:t>ดรีมส์</w:t>
            </w:r>
            <w:r w:rsidRPr="00AD1432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AD1432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530" w:type="dxa"/>
          </w:tcPr>
          <w:p w14:paraId="498A93F7" w14:textId="77777777" w:rsidR="00C45653" w:rsidRPr="00E42252" w:rsidRDefault="00C45653" w:rsidP="00344305">
            <w:pPr>
              <w:tabs>
                <w:tab w:val="left" w:pos="1152"/>
                <w:tab w:val="left" w:pos="4752"/>
              </w:tabs>
              <w:ind w:right="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42252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780" w:type="dxa"/>
          </w:tcPr>
          <w:p w14:paraId="645B3DD3" w14:textId="77777777" w:rsidR="00C45653" w:rsidRDefault="00C45653" w:rsidP="00344305">
            <w:pPr>
              <w:tabs>
                <w:tab w:val="left" w:pos="0"/>
              </w:tabs>
              <w:ind w:right="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C45653" w14:paraId="057E2298" w14:textId="77777777" w:rsidTr="002D40A1">
        <w:trPr>
          <w:trHeight w:val="342"/>
        </w:trPr>
        <w:tc>
          <w:tcPr>
            <w:tcW w:w="4050" w:type="dxa"/>
          </w:tcPr>
          <w:p w14:paraId="4149F359" w14:textId="77777777" w:rsidR="00C45653" w:rsidRPr="00B374F0" w:rsidRDefault="00C45653" w:rsidP="00344305">
            <w:pPr>
              <w:tabs>
                <w:tab w:val="left" w:pos="0"/>
                <w:tab w:val="left" w:pos="162"/>
              </w:tabs>
              <w:ind w:left="162" w:right="-90" w:hanging="180"/>
              <w:rPr>
                <w:rFonts w:ascii="Angsana New" w:hAnsi="Angsana New"/>
                <w:sz w:val="30"/>
                <w:szCs w:val="30"/>
              </w:rPr>
            </w:pPr>
            <w:r w:rsidRPr="00B374F0"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  <w:r w:rsidRPr="00B374F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B374F0">
              <w:rPr>
                <w:rFonts w:ascii="Angsana New" w:hAnsi="Angsana New" w:hint="cs"/>
                <w:sz w:val="30"/>
                <w:szCs w:val="30"/>
                <w:cs/>
              </w:rPr>
              <w:t>ไอดีล</w:t>
            </w:r>
            <w:r w:rsidRPr="00B374F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B374F0">
              <w:rPr>
                <w:rFonts w:ascii="Angsana New" w:hAnsi="Angsana New" w:hint="cs"/>
                <w:sz w:val="30"/>
                <w:szCs w:val="30"/>
                <w:cs/>
              </w:rPr>
              <w:t>วอเตอร์</w:t>
            </w:r>
            <w:r w:rsidRPr="00B374F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B374F0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530" w:type="dxa"/>
          </w:tcPr>
          <w:p w14:paraId="4D097034" w14:textId="77777777" w:rsidR="00C45653" w:rsidRPr="00E42252" w:rsidRDefault="00C45653" w:rsidP="00344305">
            <w:pPr>
              <w:tabs>
                <w:tab w:val="left" w:pos="1152"/>
                <w:tab w:val="left" w:pos="4752"/>
              </w:tabs>
              <w:ind w:right="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42252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780" w:type="dxa"/>
          </w:tcPr>
          <w:p w14:paraId="7E2250AE" w14:textId="77777777" w:rsidR="00C45653" w:rsidRDefault="00C45653" w:rsidP="00344305">
            <w:pPr>
              <w:tabs>
                <w:tab w:val="left" w:pos="0"/>
              </w:tabs>
              <w:ind w:right="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C45653" w14:paraId="25E59D2E" w14:textId="77777777" w:rsidTr="002D40A1">
        <w:trPr>
          <w:trHeight w:val="342"/>
        </w:trPr>
        <w:tc>
          <w:tcPr>
            <w:tcW w:w="4050" w:type="dxa"/>
          </w:tcPr>
          <w:p w14:paraId="5301CC9A" w14:textId="77777777" w:rsidR="00C45653" w:rsidRPr="00B374F0" w:rsidRDefault="00C45653" w:rsidP="00344305">
            <w:pPr>
              <w:tabs>
                <w:tab w:val="left" w:pos="0"/>
                <w:tab w:val="left" w:pos="162"/>
              </w:tabs>
              <w:ind w:left="162" w:right="-90" w:hanging="180"/>
              <w:rPr>
                <w:rFonts w:ascii="Angsana New" w:hAnsi="Angsana New"/>
                <w:sz w:val="30"/>
                <w:szCs w:val="30"/>
              </w:rPr>
            </w:pPr>
            <w:r w:rsidRPr="00B374F0"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  <w:r w:rsidRPr="00B374F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B374F0">
              <w:rPr>
                <w:rFonts w:ascii="Angsana New" w:hAnsi="Angsana New" w:hint="cs"/>
                <w:sz w:val="30"/>
                <w:szCs w:val="30"/>
                <w:cs/>
              </w:rPr>
              <w:t>อินเทอร์เน็ตประเทศไทย</w:t>
            </w:r>
            <w:r w:rsidRPr="00B374F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B374F0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  <w:r w:rsidRPr="00B374F0">
              <w:rPr>
                <w:rFonts w:ascii="Angsana New" w:hAnsi="Angsana New"/>
                <w:sz w:val="30"/>
                <w:szCs w:val="30"/>
                <w:cs/>
              </w:rPr>
              <w:t xml:space="preserve"> (</w:t>
            </w:r>
            <w:r w:rsidRPr="00B374F0">
              <w:rPr>
                <w:rFonts w:ascii="Angsana New" w:hAnsi="Angsana New" w:hint="cs"/>
                <w:sz w:val="30"/>
                <w:szCs w:val="30"/>
                <w:cs/>
              </w:rPr>
              <w:t>มหาชน</w:t>
            </w:r>
            <w:r w:rsidRPr="00B374F0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530" w:type="dxa"/>
          </w:tcPr>
          <w:p w14:paraId="0713104F" w14:textId="77777777" w:rsidR="00C45653" w:rsidRPr="00E42252" w:rsidRDefault="00C45653" w:rsidP="00013450">
            <w:pPr>
              <w:tabs>
                <w:tab w:val="left" w:pos="1152"/>
                <w:tab w:val="left" w:pos="4752"/>
              </w:tabs>
              <w:ind w:right="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42252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780" w:type="dxa"/>
          </w:tcPr>
          <w:p w14:paraId="01654A72" w14:textId="77777777" w:rsidR="00C45653" w:rsidRDefault="00C45653" w:rsidP="00013450">
            <w:pPr>
              <w:tabs>
                <w:tab w:val="left" w:pos="0"/>
              </w:tabs>
              <w:ind w:right="4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C45653" w14:paraId="09568878" w14:textId="77777777" w:rsidTr="002D40A1">
        <w:trPr>
          <w:trHeight w:val="342"/>
        </w:trPr>
        <w:tc>
          <w:tcPr>
            <w:tcW w:w="4050" w:type="dxa"/>
          </w:tcPr>
          <w:p w14:paraId="74CBB62A" w14:textId="77777777" w:rsidR="00C45653" w:rsidRPr="00B374F0" w:rsidRDefault="00C45653" w:rsidP="00344305">
            <w:pPr>
              <w:tabs>
                <w:tab w:val="left" w:pos="0"/>
                <w:tab w:val="left" w:pos="162"/>
              </w:tabs>
              <w:ind w:left="162" w:right="-90" w:hanging="180"/>
              <w:rPr>
                <w:rFonts w:ascii="Angsana New" w:hAnsi="Angsana New"/>
                <w:sz w:val="30"/>
                <w:szCs w:val="30"/>
              </w:rPr>
            </w:pPr>
            <w:r w:rsidRPr="00B374F0"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  <w:r w:rsidRPr="00B374F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B374F0">
              <w:rPr>
                <w:rFonts w:ascii="Angsana New" w:hAnsi="Angsana New" w:hint="cs"/>
                <w:sz w:val="30"/>
                <w:szCs w:val="30"/>
                <w:cs/>
              </w:rPr>
              <w:t>ซีโอแอล</w:t>
            </w:r>
            <w:r w:rsidRPr="00B374F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B374F0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  <w:r w:rsidRPr="00B374F0">
              <w:rPr>
                <w:rFonts w:ascii="Angsana New" w:hAnsi="Angsana New"/>
                <w:sz w:val="30"/>
                <w:szCs w:val="30"/>
                <w:cs/>
              </w:rPr>
              <w:t xml:space="preserve"> (</w:t>
            </w:r>
            <w:r w:rsidRPr="00B374F0">
              <w:rPr>
                <w:rFonts w:ascii="Angsana New" w:hAnsi="Angsana New" w:hint="cs"/>
                <w:sz w:val="30"/>
                <w:szCs w:val="30"/>
                <w:cs/>
              </w:rPr>
              <w:t>มหาชน</w:t>
            </w:r>
            <w:r w:rsidRPr="00B374F0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530" w:type="dxa"/>
          </w:tcPr>
          <w:p w14:paraId="46186766" w14:textId="77777777" w:rsidR="00C45653" w:rsidRPr="00E42252" w:rsidRDefault="00C45653" w:rsidP="00344305">
            <w:pPr>
              <w:tabs>
                <w:tab w:val="left" w:pos="1152"/>
                <w:tab w:val="left" w:pos="4752"/>
              </w:tabs>
              <w:ind w:right="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42252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780" w:type="dxa"/>
          </w:tcPr>
          <w:p w14:paraId="31439922" w14:textId="77777777" w:rsidR="00C45653" w:rsidRDefault="00C45653" w:rsidP="00344305">
            <w:pPr>
              <w:tabs>
                <w:tab w:val="left" w:pos="0"/>
              </w:tabs>
              <w:ind w:right="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0C710B" w14:paraId="561624C3" w14:textId="77777777" w:rsidTr="002D40A1">
        <w:trPr>
          <w:trHeight w:val="342"/>
        </w:trPr>
        <w:tc>
          <w:tcPr>
            <w:tcW w:w="4050" w:type="dxa"/>
          </w:tcPr>
          <w:p w14:paraId="007B6AC3" w14:textId="568563C5" w:rsidR="000C710B" w:rsidRPr="00B374F0" w:rsidRDefault="000C710B" w:rsidP="00344305">
            <w:pPr>
              <w:tabs>
                <w:tab w:val="left" w:pos="0"/>
                <w:tab w:val="left" w:pos="162"/>
              </w:tabs>
              <w:ind w:left="162" w:right="-90" w:hanging="18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 วีสุเซลล์ จำกัด</w:t>
            </w:r>
          </w:p>
        </w:tc>
        <w:tc>
          <w:tcPr>
            <w:tcW w:w="1530" w:type="dxa"/>
          </w:tcPr>
          <w:p w14:paraId="19BB60C2" w14:textId="33F9F958" w:rsidR="000C710B" w:rsidRPr="00E42252" w:rsidRDefault="000C710B" w:rsidP="00344305">
            <w:pPr>
              <w:tabs>
                <w:tab w:val="left" w:pos="1152"/>
                <w:tab w:val="left" w:pos="4752"/>
              </w:tabs>
              <w:ind w:right="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780" w:type="dxa"/>
          </w:tcPr>
          <w:p w14:paraId="447BA282" w14:textId="4C6FF1C1" w:rsidR="000C710B" w:rsidRDefault="000C710B" w:rsidP="00344305">
            <w:pPr>
              <w:tabs>
                <w:tab w:val="left" w:pos="0"/>
              </w:tabs>
              <w:ind w:right="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C45653" w:rsidRPr="00646EA6" w14:paraId="67590AA5" w14:textId="77777777" w:rsidTr="002D40A1">
        <w:tc>
          <w:tcPr>
            <w:tcW w:w="4050" w:type="dxa"/>
          </w:tcPr>
          <w:p w14:paraId="1C1703B0" w14:textId="77777777" w:rsidR="00C45653" w:rsidRPr="00646EA6" w:rsidRDefault="00C45653" w:rsidP="00344305">
            <w:pPr>
              <w:tabs>
                <w:tab w:val="left" w:pos="0"/>
                <w:tab w:val="left" w:pos="1152"/>
                <w:tab w:val="left" w:pos="4752"/>
              </w:tabs>
              <w:ind w:right="43"/>
              <w:rPr>
                <w:rFonts w:ascii="Angsana New" w:hAnsi="Angsana New"/>
                <w:sz w:val="30"/>
                <w:szCs w:val="30"/>
              </w:rPr>
            </w:pPr>
            <w:r w:rsidRPr="00646EA6">
              <w:rPr>
                <w:rFonts w:ascii="Angsana New" w:hAnsi="Angsana New" w:hint="cs"/>
                <w:sz w:val="30"/>
                <w:szCs w:val="30"/>
                <w:cs/>
              </w:rPr>
              <w:lastRenderedPageBreak/>
              <w:t>ผู้บริหารสำคัญ</w:t>
            </w:r>
          </w:p>
        </w:tc>
        <w:tc>
          <w:tcPr>
            <w:tcW w:w="1530" w:type="dxa"/>
          </w:tcPr>
          <w:p w14:paraId="39F52A0A" w14:textId="77777777" w:rsidR="00C45653" w:rsidRPr="00646EA6" w:rsidRDefault="00C45653" w:rsidP="00344305">
            <w:pPr>
              <w:tabs>
                <w:tab w:val="left" w:pos="1152"/>
                <w:tab w:val="left" w:pos="4752"/>
              </w:tabs>
              <w:ind w:right="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780" w:type="dxa"/>
          </w:tcPr>
          <w:p w14:paraId="0D5A96D4" w14:textId="77777777" w:rsidR="00C45653" w:rsidRPr="00646EA6" w:rsidRDefault="00C45653" w:rsidP="00344305">
            <w:pPr>
              <w:tabs>
                <w:tab w:val="left" w:pos="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46EA6">
              <w:rPr>
                <w:rFonts w:ascii="Angsana New" w:hAnsi="Angsana New" w:hint="cs"/>
                <w:sz w:val="30"/>
                <w:szCs w:val="30"/>
                <w:cs/>
              </w:rPr>
              <w:t xml:space="preserve">บุคคลที่มีอำนาจและความรับผิดชอบการวางแผน สั่งการและควบคุมกิจกรรมต่างๆของกิจการไม่ว่าทางตรงหรือทางอ้อม ทั้งนี้ รวมถึงกรรมการของกลุ่มบริษัท </w:t>
            </w:r>
            <w:r w:rsidRPr="00646EA6">
              <w:rPr>
                <w:rFonts w:ascii="Angsana New" w:hAnsi="Angsana New"/>
                <w:sz w:val="30"/>
                <w:szCs w:val="30"/>
              </w:rPr>
              <w:t>(</w:t>
            </w:r>
            <w:r w:rsidRPr="00646EA6">
              <w:rPr>
                <w:rFonts w:ascii="Angsana New" w:hAnsi="Angsana New" w:hint="cs"/>
                <w:sz w:val="30"/>
                <w:szCs w:val="30"/>
                <w:cs/>
              </w:rPr>
              <w:t>ไม่ว่าจะทำหน้าที่ในระดับบริหารหรือไม่</w:t>
            </w:r>
            <w:r w:rsidRPr="00646EA6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</w:tbl>
    <w:p w14:paraId="5DFA4EA8" w14:textId="0E81778E" w:rsidR="00A8510F" w:rsidRPr="003F782A" w:rsidRDefault="00A8510F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24"/>
          <w:szCs w:val="24"/>
        </w:rPr>
      </w:pPr>
    </w:p>
    <w:p w14:paraId="17D4462D" w14:textId="02D4CB4B" w:rsidR="00915907" w:rsidRPr="00F56052" w:rsidRDefault="00915907" w:rsidP="006F59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/>
        <w:jc w:val="thaiDistribute"/>
        <w:rPr>
          <w:rFonts w:ascii="Angsana New" w:hAnsi="Angsana New"/>
          <w:sz w:val="26"/>
          <w:szCs w:val="26"/>
        </w:rPr>
      </w:pPr>
      <w:r w:rsidRPr="00961717">
        <w:rPr>
          <w:rFonts w:ascii="Angsana New" w:hAnsi="Angsana New"/>
          <w:sz w:val="30"/>
          <w:szCs w:val="30"/>
        </w:rPr>
        <w:t>*</w:t>
      </w:r>
      <w:r w:rsidRPr="00F56052">
        <w:rPr>
          <w:rFonts w:ascii="Angsana New" w:hAnsi="Angsana New" w:hint="cs"/>
          <w:spacing w:val="2"/>
          <w:sz w:val="26"/>
          <w:szCs w:val="26"/>
          <w:cs/>
        </w:rPr>
        <w:t xml:space="preserve">ในที่ประชุมคณะกรรมการของบริษัทเธียรสุรัตน์ จำกัด </w:t>
      </w:r>
      <w:r w:rsidRPr="00F56052">
        <w:rPr>
          <w:rFonts w:ascii="Angsana New" w:hAnsi="Angsana New" w:hint="cs"/>
          <w:spacing w:val="2"/>
          <w:sz w:val="26"/>
          <w:szCs w:val="26"/>
        </w:rPr>
        <w:t>(</w:t>
      </w:r>
      <w:r w:rsidRPr="00F56052">
        <w:rPr>
          <w:rFonts w:ascii="Angsana New" w:hAnsi="Angsana New" w:hint="cs"/>
          <w:spacing w:val="2"/>
          <w:sz w:val="26"/>
          <w:szCs w:val="26"/>
          <w:cs/>
        </w:rPr>
        <w:t>มหาชน</w:t>
      </w:r>
      <w:r w:rsidRPr="00F56052">
        <w:rPr>
          <w:rFonts w:ascii="Angsana New" w:hAnsi="Angsana New" w:hint="cs"/>
          <w:spacing w:val="2"/>
          <w:sz w:val="26"/>
          <w:szCs w:val="26"/>
        </w:rPr>
        <w:t>)</w:t>
      </w:r>
      <w:r w:rsidRPr="00F56052">
        <w:rPr>
          <w:rFonts w:ascii="Angsana New" w:hAnsi="Angsana New" w:hint="cs"/>
          <w:spacing w:val="2"/>
          <w:sz w:val="26"/>
          <w:szCs w:val="26"/>
          <w:cs/>
        </w:rPr>
        <w:t xml:space="preserve"> เมื่อวันที่ </w:t>
      </w:r>
      <w:r w:rsidRPr="00F56052">
        <w:rPr>
          <w:rFonts w:ascii="Angsana New" w:hAnsi="Angsana New" w:hint="cs"/>
          <w:spacing w:val="2"/>
          <w:sz w:val="26"/>
          <w:szCs w:val="26"/>
        </w:rPr>
        <w:t>2</w:t>
      </w:r>
      <w:r w:rsidRPr="00F56052">
        <w:rPr>
          <w:rFonts w:ascii="Angsana New" w:hAnsi="Angsana New"/>
          <w:spacing w:val="2"/>
          <w:sz w:val="26"/>
          <w:szCs w:val="26"/>
        </w:rPr>
        <w:t>2</w:t>
      </w:r>
      <w:r w:rsidRPr="00F56052">
        <w:rPr>
          <w:rFonts w:ascii="Angsana New" w:hAnsi="Angsana New" w:hint="cs"/>
          <w:spacing w:val="2"/>
          <w:sz w:val="26"/>
          <w:szCs w:val="26"/>
        </w:rPr>
        <w:t xml:space="preserve"> </w:t>
      </w:r>
      <w:r w:rsidRPr="00F56052">
        <w:rPr>
          <w:rFonts w:ascii="Angsana New" w:hAnsi="Angsana New" w:hint="cs"/>
          <w:spacing w:val="2"/>
          <w:sz w:val="26"/>
          <w:szCs w:val="26"/>
          <w:cs/>
        </w:rPr>
        <w:t xml:space="preserve">กรกฎาคม </w:t>
      </w:r>
      <w:r w:rsidRPr="00F56052">
        <w:rPr>
          <w:rFonts w:ascii="Angsana New" w:hAnsi="Angsana New" w:hint="cs"/>
          <w:spacing w:val="2"/>
          <w:sz w:val="26"/>
          <w:szCs w:val="26"/>
        </w:rPr>
        <w:t>256</w:t>
      </w:r>
      <w:r w:rsidRPr="00F56052">
        <w:rPr>
          <w:rFonts w:ascii="Angsana New" w:hAnsi="Angsana New"/>
          <w:spacing w:val="2"/>
          <w:sz w:val="26"/>
          <w:szCs w:val="26"/>
        </w:rPr>
        <w:t>2</w:t>
      </w:r>
      <w:r w:rsidRPr="00F56052">
        <w:rPr>
          <w:rFonts w:ascii="Angsana New" w:hAnsi="Angsana New" w:hint="cs"/>
          <w:spacing w:val="2"/>
          <w:sz w:val="26"/>
          <w:szCs w:val="26"/>
        </w:rPr>
        <w:t xml:space="preserve"> </w:t>
      </w:r>
      <w:r w:rsidRPr="00F56052">
        <w:rPr>
          <w:rFonts w:ascii="Angsana New" w:hAnsi="Angsana New" w:hint="cs"/>
          <w:spacing w:val="2"/>
          <w:sz w:val="26"/>
          <w:szCs w:val="26"/>
          <w:cs/>
        </w:rPr>
        <w:t>คณะกรรมการมีมติให้เลิกกิจการ โดยบริษัทดังกล่าวได้จดทะเบียนเลิกกิจการ</w:t>
      </w:r>
      <w:r w:rsidRPr="00F56052">
        <w:rPr>
          <w:rFonts w:ascii="Angsana New" w:hAnsi="Angsana New" w:hint="cs"/>
          <w:sz w:val="26"/>
          <w:szCs w:val="26"/>
          <w:cs/>
        </w:rPr>
        <w:t xml:space="preserve">กับกระทรวงพาณิชย์แล้ว เมื่อวันที่ </w:t>
      </w:r>
      <w:r w:rsidRPr="00F56052">
        <w:rPr>
          <w:rFonts w:ascii="Angsana New" w:hAnsi="Angsana New" w:hint="cs"/>
          <w:sz w:val="26"/>
          <w:szCs w:val="26"/>
        </w:rPr>
        <w:t>3</w:t>
      </w:r>
      <w:r w:rsidRPr="00F56052">
        <w:rPr>
          <w:rFonts w:ascii="Angsana New" w:hAnsi="Angsana New"/>
          <w:sz w:val="26"/>
          <w:szCs w:val="26"/>
        </w:rPr>
        <w:t>0</w:t>
      </w:r>
      <w:r w:rsidRPr="00F56052">
        <w:rPr>
          <w:rFonts w:ascii="Angsana New" w:hAnsi="Angsana New" w:hint="cs"/>
          <w:sz w:val="26"/>
          <w:szCs w:val="26"/>
        </w:rPr>
        <w:t xml:space="preserve"> </w:t>
      </w:r>
      <w:r w:rsidRPr="00F56052">
        <w:rPr>
          <w:rFonts w:ascii="Angsana New" w:hAnsi="Angsana New" w:hint="cs"/>
          <w:sz w:val="26"/>
          <w:szCs w:val="26"/>
          <w:cs/>
        </w:rPr>
        <w:t>กันยายน</w:t>
      </w:r>
      <w:r w:rsidRPr="00F56052">
        <w:rPr>
          <w:rFonts w:ascii="Angsana New" w:hAnsi="Angsana New" w:hint="cs"/>
          <w:sz w:val="26"/>
          <w:szCs w:val="26"/>
          <w:rtl/>
          <w:cs/>
        </w:rPr>
        <w:t xml:space="preserve"> </w:t>
      </w:r>
      <w:r w:rsidRPr="00F56052">
        <w:rPr>
          <w:rFonts w:ascii="Angsana New" w:hAnsi="Angsana New" w:hint="cs"/>
          <w:sz w:val="26"/>
          <w:szCs w:val="26"/>
        </w:rPr>
        <w:t>256</w:t>
      </w:r>
      <w:r w:rsidRPr="00F56052">
        <w:rPr>
          <w:rFonts w:ascii="Angsana New" w:hAnsi="Angsana New"/>
          <w:sz w:val="26"/>
          <w:szCs w:val="26"/>
        </w:rPr>
        <w:t>2</w:t>
      </w:r>
      <w:r w:rsidRPr="00F56052">
        <w:rPr>
          <w:rFonts w:ascii="Angsana New" w:hAnsi="Angsana New" w:hint="cs"/>
          <w:sz w:val="26"/>
          <w:szCs w:val="26"/>
        </w:rPr>
        <w:t xml:space="preserve"> </w:t>
      </w:r>
      <w:r w:rsidRPr="00F56052">
        <w:rPr>
          <w:rFonts w:ascii="Angsana New" w:hAnsi="Angsana New" w:hint="cs"/>
          <w:sz w:val="26"/>
          <w:szCs w:val="26"/>
          <w:cs/>
        </w:rPr>
        <w:t>และ</w:t>
      </w:r>
      <w:r w:rsidR="002D40A1">
        <w:rPr>
          <w:rFonts w:ascii="Angsana New" w:hAnsi="Angsana New" w:hint="cs"/>
          <w:sz w:val="26"/>
          <w:szCs w:val="26"/>
          <w:cs/>
        </w:rPr>
        <w:t xml:space="preserve">ชำระบัญชีเสร็จสิ้นแล้วในเดือนมกราคม </w:t>
      </w:r>
      <w:r w:rsidR="002D40A1">
        <w:rPr>
          <w:rFonts w:ascii="Angsana New" w:hAnsi="Angsana New"/>
          <w:sz w:val="26"/>
          <w:szCs w:val="26"/>
        </w:rPr>
        <w:t>2563</w:t>
      </w:r>
    </w:p>
    <w:p w14:paraId="562F73D4" w14:textId="77777777" w:rsidR="00EB0F54" w:rsidRDefault="00EB0F54" w:rsidP="006960FA">
      <w:pPr>
        <w:pStyle w:val="block"/>
        <w:spacing w:after="0" w:line="240" w:lineRule="atLeast"/>
        <w:ind w:left="0"/>
        <w:jc w:val="both"/>
        <w:rPr>
          <w:rFonts w:ascii="Angsana New" w:hAnsi="Angsana New"/>
          <w:b/>
          <w:sz w:val="30"/>
          <w:szCs w:val="30"/>
          <w:lang w:bidi="th-TH"/>
        </w:rPr>
      </w:pPr>
    </w:p>
    <w:p w14:paraId="66A86064" w14:textId="021150CB" w:rsidR="00C45653" w:rsidRDefault="00C45653" w:rsidP="00B849FF">
      <w:pPr>
        <w:pStyle w:val="block"/>
        <w:spacing w:after="0" w:line="240" w:lineRule="atLeast"/>
        <w:ind w:left="549"/>
        <w:jc w:val="both"/>
        <w:rPr>
          <w:rFonts w:ascii="Angsana New" w:hAnsi="Angsana New"/>
          <w:b/>
          <w:sz w:val="30"/>
          <w:szCs w:val="30"/>
          <w:lang w:bidi="th-TH"/>
        </w:rPr>
      </w:pPr>
      <w:r w:rsidRPr="00646EA6">
        <w:rPr>
          <w:rFonts w:ascii="Angsana New" w:hAnsi="Angsana New"/>
          <w:b/>
          <w:sz w:val="30"/>
          <w:szCs w:val="30"/>
          <w:cs/>
          <w:lang w:bidi="th-TH"/>
        </w:rPr>
        <w:t>นโยบายการกำหนดราคาสำหรับรายการ</w:t>
      </w:r>
      <w:r>
        <w:rPr>
          <w:rFonts w:ascii="Angsana New" w:hAnsi="Angsana New" w:hint="cs"/>
          <w:b/>
          <w:sz w:val="30"/>
          <w:szCs w:val="30"/>
          <w:cs/>
          <w:lang w:bidi="th-TH"/>
        </w:rPr>
        <w:t>แต่ละประเภท</w:t>
      </w:r>
      <w:r w:rsidRPr="00646EA6">
        <w:rPr>
          <w:rFonts w:ascii="Angsana New" w:hAnsi="Angsana New"/>
          <w:b/>
          <w:sz w:val="30"/>
          <w:szCs w:val="30"/>
          <w:cs/>
          <w:lang w:bidi="th-TH"/>
        </w:rPr>
        <w:t>อธิบายได้ดังต่อไปนี้</w:t>
      </w:r>
    </w:p>
    <w:p w14:paraId="6486C29A" w14:textId="77777777" w:rsidR="00C45653" w:rsidRPr="00EE33F0" w:rsidRDefault="00C45653" w:rsidP="00344305">
      <w:pPr>
        <w:pStyle w:val="block"/>
        <w:tabs>
          <w:tab w:val="left" w:pos="360"/>
          <w:tab w:val="left" w:pos="450"/>
        </w:tabs>
        <w:spacing w:after="0" w:line="240" w:lineRule="atLeast"/>
        <w:ind w:left="450"/>
        <w:jc w:val="both"/>
        <w:rPr>
          <w:rFonts w:ascii="Angsana New" w:hAnsi="Angsana New"/>
          <w:b/>
          <w:sz w:val="24"/>
          <w:szCs w:val="24"/>
          <w:lang w:bidi="th-TH"/>
        </w:rPr>
      </w:pPr>
    </w:p>
    <w:tbl>
      <w:tblPr>
        <w:tblW w:w="9288" w:type="dxa"/>
        <w:tblInd w:w="468" w:type="dxa"/>
        <w:tblLook w:val="01E0" w:firstRow="1" w:lastRow="1" w:firstColumn="1" w:lastColumn="1" w:noHBand="0" w:noVBand="0"/>
      </w:tblPr>
      <w:tblGrid>
        <w:gridCol w:w="4068"/>
        <w:gridCol w:w="5220"/>
      </w:tblGrid>
      <w:tr w:rsidR="00C45653" w:rsidRPr="00646EA6" w14:paraId="580D6419" w14:textId="77777777" w:rsidTr="00B849FF">
        <w:tc>
          <w:tcPr>
            <w:tcW w:w="4068" w:type="dxa"/>
          </w:tcPr>
          <w:p w14:paraId="20E48BD4" w14:textId="77777777" w:rsidR="00C45653" w:rsidRPr="002E0BD6" w:rsidRDefault="00C45653" w:rsidP="00344305">
            <w:pPr>
              <w:pStyle w:val="block"/>
              <w:spacing w:after="0" w:line="240" w:lineRule="atLeast"/>
              <w:ind w:left="0" w:right="-45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2E0BD6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รายการ</w:t>
            </w:r>
            <w:r w:rsidRPr="002E0BD6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 xml:space="preserve"> </w:t>
            </w:r>
          </w:p>
        </w:tc>
        <w:tc>
          <w:tcPr>
            <w:tcW w:w="5220" w:type="dxa"/>
          </w:tcPr>
          <w:p w14:paraId="7AD4FD7B" w14:textId="77777777" w:rsidR="00C45653" w:rsidRPr="002E0BD6" w:rsidRDefault="00C45653" w:rsidP="00344305">
            <w:pPr>
              <w:pStyle w:val="block"/>
              <w:spacing w:after="0" w:line="240" w:lineRule="atLeast"/>
              <w:ind w:left="180" w:right="-45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2E0BD6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นโยบายการกำหนดราคา</w:t>
            </w:r>
            <w:r w:rsidRPr="002E0BD6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 xml:space="preserve"> </w:t>
            </w:r>
          </w:p>
        </w:tc>
      </w:tr>
      <w:tr w:rsidR="00C45653" w:rsidRPr="00646EA6" w14:paraId="05562FDF" w14:textId="77777777" w:rsidTr="00B849FF">
        <w:tc>
          <w:tcPr>
            <w:tcW w:w="4068" w:type="dxa"/>
          </w:tcPr>
          <w:p w14:paraId="14C5FC36" w14:textId="77777777" w:rsidR="00C45653" w:rsidRPr="002E0BD6" w:rsidRDefault="00C45653" w:rsidP="00344305">
            <w:pPr>
              <w:pStyle w:val="block"/>
              <w:spacing w:after="0" w:line="240" w:lineRule="atLeast"/>
              <w:ind w:left="0" w:right="-45" w:hanging="18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2E0BD6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ขายสินค้า</w:t>
            </w:r>
          </w:p>
        </w:tc>
        <w:tc>
          <w:tcPr>
            <w:tcW w:w="5220" w:type="dxa"/>
          </w:tcPr>
          <w:p w14:paraId="0A695107" w14:textId="77777777" w:rsidR="00C45653" w:rsidRPr="002E0BD6" w:rsidRDefault="00C45653" w:rsidP="00344305">
            <w:pPr>
              <w:pStyle w:val="block"/>
              <w:spacing w:after="0" w:line="240" w:lineRule="atLeast"/>
              <w:ind w:left="180" w:right="-45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ราคาต้นทุนบวกกำไร</w:t>
            </w:r>
          </w:p>
        </w:tc>
      </w:tr>
      <w:tr w:rsidR="00C45653" w:rsidRPr="00646EA6" w14:paraId="187AEC68" w14:textId="77777777" w:rsidTr="00B849FF">
        <w:tc>
          <w:tcPr>
            <w:tcW w:w="4068" w:type="dxa"/>
          </w:tcPr>
          <w:p w14:paraId="56772593" w14:textId="77777777" w:rsidR="00C45653" w:rsidRPr="002E0BD6" w:rsidRDefault="00C45653" w:rsidP="00344305">
            <w:pPr>
              <w:pStyle w:val="block"/>
              <w:spacing w:after="0" w:line="240" w:lineRule="atLeast"/>
              <w:ind w:left="0" w:right="-45" w:hanging="18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2E0BD6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รายได้</w:t>
            </w: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อื่น</w:t>
            </w:r>
          </w:p>
        </w:tc>
        <w:tc>
          <w:tcPr>
            <w:tcW w:w="5220" w:type="dxa"/>
          </w:tcPr>
          <w:p w14:paraId="33E94EA5" w14:textId="77777777" w:rsidR="00C45653" w:rsidRPr="002E0BD6" w:rsidRDefault="00C45653" w:rsidP="00344305">
            <w:pPr>
              <w:pStyle w:val="block"/>
              <w:spacing w:after="0" w:line="240" w:lineRule="atLeast"/>
              <w:ind w:left="180" w:right="-45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ราคาตามสัญญา</w:t>
            </w:r>
          </w:p>
        </w:tc>
      </w:tr>
      <w:tr w:rsidR="00C45653" w:rsidRPr="00646EA6" w14:paraId="5A7F039A" w14:textId="77777777" w:rsidTr="00B849FF">
        <w:tc>
          <w:tcPr>
            <w:tcW w:w="4068" w:type="dxa"/>
          </w:tcPr>
          <w:p w14:paraId="3ECC0ACD" w14:textId="77777777" w:rsidR="00C45653" w:rsidRPr="002E0BD6" w:rsidRDefault="00C45653" w:rsidP="00344305">
            <w:pPr>
              <w:pStyle w:val="block"/>
              <w:spacing w:after="0" w:line="240" w:lineRule="atLeast"/>
              <w:ind w:left="0" w:right="-45" w:hanging="18"/>
              <w:jc w:val="thaiDistribute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2E0BD6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ซื้อสินค้า</w:t>
            </w: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และบริการ</w:t>
            </w:r>
          </w:p>
        </w:tc>
        <w:tc>
          <w:tcPr>
            <w:tcW w:w="5220" w:type="dxa"/>
          </w:tcPr>
          <w:p w14:paraId="34C73D14" w14:textId="77777777" w:rsidR="00C45653" w:rsidRPr="002E0BD6" w:rsidRDefault="00C45653" w:rsidP="00344305">
            <w:pPr>
              <w:pStyle w:val="block"/>
              <w:spacing w:after="0" w:line="240" w:lineRule="atLeast"/>
              <w:ind w:left="180" w:right="-45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ราคาต้นทุนบวกกำไรหรือ</w:t>
            </w:r>
            <w:r w:rsidRPr="002E0BD6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ราคาตลาด</w:t>
            </w:r>
          </w:p>
        </w:tc>
      </w:tr>
      <w:tr w:rsidR="00C45653" w:rsidRPr="00646EA6" w14:paraId="1684A230" w14:textId="77777777" w:rsidTr="00B849FF">
        <w:tc>
          <w:tcPr>
            <w:tcW w:w="4068" w:type="dxa"/>
          </w:tcPr>
          <w:p w14:paraId="55BA14E5" w14:textId="77777777" w:rsidR="00C45653" w:rsidRPr="002E0BD6" w:rsidRDefault="00C45653" w:rsidP="00344305">
            <w:pPr>
              <w:pStyle w:val="block"/>
              <w:spacing w:after="0" w:line="240" w:lineRule="atLeast"/>
              <w:ind w:left="0" w:right="-45" w:hanging="18"/>
              <w:jc w:val="thaiDistribute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2E0BD6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ซื้อ</w:t>
            </w: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สินทรัพย์</w:t>
            </w:r>
          </w:p>
        </w:tc>
        <w:tc>
          <w:tcPr>
            <w:tcW w:w="5220" w:type="dxa"/>
          </w:tcPr>
          <w:p w14:paraId="5EC068E2" w14:textId="77777777" w:rsidR="00C45653" w:rsidRPr="002E0BD6" w:rsidRDefault="00C45653" w:rsidP="00344305">
            <w:pPr>
              <w:pStyle w:val="block"/>
              <w:spacing w:after="0" w:line="240" w:lineRule="atLeast"/>
              <w:ind w:left="180" w:right="-45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ราคาต้นทุนบวกกำไรหรือ</w:t>
            </w:r>
            <w:r w:rsidRPr="002E0BD6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ราคาตลาด</w:t>
            </w:r>
          </w:p>
        </w:tc>
      </w:tr>
      <w:tr w:rsidR="00C45653" w:rsidRPr="00646EA6" w14:paraId="6D96301E" w14:textId="77777777" w:rsidTr="00B849FF">
        <w:tc>
          <w:tcPr>
            <w:tcW w:w="4068" w:type="dxa"/>
          </w:tcPr>
          <w:p w14:paraId="794EB71E" w14:textId="77777777" w:rsidR="00C45653" w:rsidRPr="002E0BD6" w:rsidRDefault="00C45653" w:rsidP="00344305">
            <w:pPr>
              <w:pStyle w:val="block"/>
              <w:spacing w:after="0" w:line="240" w:lineRule="atLeast"/>
              <w:ind w:left="0" w:right="-45" w:hanging="18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ค่าเช่าและบริการ</w:t>
            </w:r>
          </w:p>
        </w:tc>
        <w:tc>
          <w:tcPr>
            <w:tcW w:w="5220" w:type="dxa"/>
          </w:tcPr>
          <w:p w14:paraId="5BD3F621" w14:textId="77777777" w:rsidR="00C45653" w:rsidRPr="002E0BD6" w:rsidRDefault="00C45653" w:rsidP="00344305">
            <w:pPr>
              <w:pStyle w:val="block"/>
              <w:spacing w:after="0" w:line="240" w:lineRule="atLeast"/>
              <w:ind w:left="180" w:right="-45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ราคาตามสัญญา</w:t>
            </w:r>
          </w:p>
        </w:tc>
      </w:tr>
      <w:tr w:rsidR="00C45653" w:rsidRPr="00646EA6" w14:paraId="4995BD84" w14:textId="77777777" w:rsidTr="00B849FF">
        <w:tc>
          <w:tcPr>
            <w:tcW w:w="4068" w:type="dxa"/>
          </w:tcPr>
          <w:p w14:paraId="35C0F0D3" w14:textId="77777777" w:rsidR="00C45653" w:rsidRDefault="00C45653" w:rsidP="00344305">
            <w:pPr>
              <w:pStyle w:val="block"/>
              <w:spacing w:after="0" w:line="240" w:lineRule="atLeast"/>
              <w:ind w:left="0" w:right="-45" w:hanging="18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ค่าใช้จ่ายอื่น</w:t>
            </w:r>
          </w:p>
        </w:tc>
        <w:tc>
          <w:tcPr>
            <w:tcW w:w="5220" w:type="dxa"/>
          </w:tcPr>
          <w:p w14:paraId="45E3A74B" w14:textId="77777777" w:rsidR="00C45653" w:rsidRDefault="00C45653" w:rsidP="00344305">
            <w:pPr>
              <w:pStyle w:val="block"/>
              <w:spacing w:after="0" w:line="240" w:lineRule="atLeast"/>
              <w:ind w:left="180" w:right="-45"/>
              <w:jc w:val="thaiDistribute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ราคาตามสัญญา</w:t>
            </w:r>
          </w:p>
        </w:tc>
      </w:tr>
      <w:tr w:rsidR="00C45653" w:rsidRPr="00646EA6" w14:paraId="7CAE19A8" w14:textId="77777777" w:rsidTr="00B849FF">
        <w:tc>
          <w:tcPr>
            <w:tcW w:w="4068" w:type="dxa"/>
          </w:tcPr>
          <w:p w14:paraId="10943F8E" w14:textId="77777777" w:rsidR="00C45653" w:rsidRDefault="00C45653" w:rsidP="00344305">
            <w:pPr>
              <w:pStyle w:val="block"/>
              <w:spacing w:after="0" w:line="240" w:lineRule="atLeast"/>
              <w:ind w:left="0" w:right="-45" w:hanging="18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ดอกเบี้ยรับ</w:t>
            </w:r>
          </w:p>
        </w:tc>
        <w:tc>
          <w:tcPr>
            <w:tcW w:w="5220" w:type="dxa"/>
          </w:tcPr>
          <w:p w14:paraId="2256F2D2" w14:textId="77777777" w:rsidR="00C45653" w:rsidRPr="002E0BD6" w:rsidRDefault="00C45653" w:rsidP="00344305">
            <w:pPr>
              <w:pStyle w:val="block"/>
              <w:spacing w:after="0" w:line="240" w:lineRule="atLeast"/>
              <w:ind w:left="180" w:right="-45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อัตราตามสัญญา</w:t>
            </w:r>
          </w:p>
        </w:tc>
      </w:tr>
      <w:tr w:rsidR="00C45653" w:rsidRPr="00646EA6" w14:paraId="12A6D2B7" w14:textId="77777777" w:rsidTr="00B849FF">
        <w:tc>
          <w:tcPr>
            <w:tcW w:w="4068" w:type="dxa"/>
          </w:tcPr>
          <w:p w14:paraId="3E1B4B27" w14:textId="77777777" w:rsidR="00C45653" w:rsidRPr="002E0BD6" w:rsidRDefault="00C45653" w:rsidP="00344305">
            <w:pPr>
              <w:pStyle w:val="block"/>
              <w:spacing w:after="0" w:line="240" w:lineRule="atLeast"/>
              <w:ind w:left="0" w:right="-45" w:hanging="18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ค่าที่ปรึกษา</w:t>
            </w:r>
          </w:p>
        </w:tc>
        <w:tc>
          <w:tcPr>
            <w:tcW w:w="5220" w:type="dxa"/>
          </w:tcPr>
          <w:p w14:paraId="381EDA3B" w14:textId="77777777" w:rsidR="00C45653" w:rsidRPr="002E0BD6" w:rsidRDefault="00C45653" w:rsidP="00344305">
            <w:pPr>
              <w:pStyle w:val="block"/>
              <w:spacing w:after="0" w:line="240" w:lineRule="atLeast"/>
              <w:ind w:left="180" w:right="-45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ราคาตามสัญญา</w:t>
            </w:r>
          </w:p>
        </w:tc>
      </w:tr>
    </w:tbl>
    <w:p w14:paraId="24EE82AF" w14:textId="77777777" w:rsidR="00C45653" w:rsidRPr="00EE33F0" w:rsidRDefault="00C45653" w:rsidP="00344305">
      <w:pPr>
        <w:tabs>
          <w:tab w:val="left" w:pos="-3402"/>
          <w:tab w:val="left" w:pos="-3261"/>
          <w:tab w:val="left" w:pos="-3119"/>
          <w:tab w:val="left" w:pos="-1843"/>
        </w:tabs>
        <w:spacing w:line="240" w:lineRule="atLeast"/>
        <w:ind w:left="450" w:right="-25"/>
        <w:jc w:val="thaiDistribute"/>
        <w:rPr>
          <w:rFonts w:ascii="Angsana New" w:hAnsi="Angsana New"/>
          <w:sz w:val="24"/>
          <w:szCs w:val="24"/>
        </w:rPr>
      </w:pPr>
    </w:p>
    <w:p w14:paraId="6E6A2D4E" w14:textId="30065218" w:rsidR="002E3445" w:rsidRDefault="002E3445" w:rsidP="002E34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sz w:val="30"/>
          <w:szCs w:val="30"/>
        </w:rPr>
      </w:pPr>
    </w:p>
    <w:p w14:paraId="7D881F7B" w14:textId="6A2CBDCC" w:rsidR="006960FA" w:rsidRDefault="006960FA" w:rsidP="002E34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sz w:val="30"/>
          <w:szCs w:val="30"/>
        </w:rPr>
      </w:pPr>
    </w:p>
    <w:p w14:paraId="517A2EB9" w14:textId="575F5376" w:rsidR="006960FA" w:rsidRDefault="006960FA" w:rsidP="002E34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sz w:val="30"/>
          <w:szCs w:val="30"/>
        </w:rPr>
      </w:pPr>
    </w:p>
    <w:p w14:paraId="7F11B10D" w14:textId="50CCDA5F" w:rsidR="000B516E" w:rsidRDefault="000B516E" w:rsidP="002E34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62304DC7" w14:textId="02D3BC95" w:rsidR="008426EE" w:rsidRDefault="00C45653" w:rsidP="002E34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sz w:val="30"/>
          <w:szCs w:val="30"/>
        </w:rPr>
      </w:pPr>
      <w:r w:rsidRPr="00646EA6">
        <w:rPr>
          <w:rFonts w:ascii="Angsana New" w:hAnsi="Angsana New" w:hint="cs"/>
          <w:sz w:val="30"/>
          <w:szCs w:val="30"/>
          <w:cs/>
        </w:rPr>
        <w:lastRenderedPageBreak/>
        <w:t>รายการที่สำคัญกับบุคคลหรือกิจการที่เกี่ยวข้องกันสำหรับ</w:t>
      </w:r>
      <w:r w:rsidR="00D1204D">
        <w:rPr>
          <w:rFonts w:ascii="Angsana New" w:hAnsi="Angsana New" w:hint="cs"/>
          <w:sz w:val="30"/>
          <w:szCs w:val="30"/>
          <w:cs/>
        </w:rPr>
        <w:t>แต่ละ</w:t>
      </w:r>
      <w:r w:rsidR="00C27A76" w:rsidRPr="00D1204D">
        <w:rPr>
          <w:rFonts w:ascii="Angsana New" w:hAnsi="Angsana New" w:hint="cs"/>
          <w:sz w:val="30"/>
          <w:szCs w:val="30"/>
          <w:cs/>
        </w:rPr>
        <w:t>ปี</w:t>
      </w:r>
      <w:r w:rsidRPr="00D1204D">
        <w:rPr>
          <w:rFonts w:ascii="Angsana New" w:hAnsi="Angsana New" w:hint="cs"/>
          <w:sz w:val="30"/>
          <w:szCs w:val="30"/>
          <w:cs/>
        </w:rPr>
        <w:t xml:space="preserve">สิ้นสุดวันที่ </w:t>
      </w:r>
      <w:r w:rsidRPr="00D1204D">
        <w:rPr>
          <w:rFonts w:ascii="Angsana New" w:hAnsi="Angsana New"/>
          <w:sz w:val="30"/>
          <w:szCs w:val="30"/>
        </w:rPr>
        <w:t>3</w:t>
      </w:r>
      <w:r w:rsidR="00C27A76" w:rsidRPr="00D1204D">
        <w:rPr>
          <w:rFonts w:ascii="Angsana New" w:hAnsi="Angsana New"/>
          <w:sz w:val="30"/>
          <w:szCs w:val="30"/>
        </w:rPr>
        <w:t>1</w:t>
      </w:r>
      <w:r w:rsidRPr="00D1204D">
        <w:rPr>
          <w:rFonts w:ascii="Angsana New" w:hAnsi="Angsana New"/>
          <w:sz w:val="30"/>
          <w:szCs w:val="30"/>
        </w:rPr>
        <w:t xml:space="preserve"> </w:t>
      </w:r>
      <w:r w:rsidR="00C27A76" w:rsidRPr="00D1204D">
        <w:rPr>
          <w:rFonts w:ascii="Angsana New" w:hAnsi="Angsana New" w:hint="cs"/>
          <w:sz w:val="30"/>
          <w:szCs w:val="30"/>
          <w:cs/>
        </w:rPr>
        <w:t>ธันวาคม</w:t>
      </w:r>
      <w:r w:rsidRPr="00D1204D">
        <w:rPr>
          <w:rFonts w:ascii="Angsana New" w:hAnsi="Angsana New"/>
          <w:sz w:val="30"/>
          <w:szCs w:val="30"/>
        </w:rPr>
        <w:t xml:space="preserve"> </w:t>
      </w:r>
      <w:r w:rsidRPr="00D1204D">
        <w:rPr>
          <w:rFonts w:ascii="Angsana New" w:hAnsi="Angsana New" w:hint="cs"/>
          <w:sz w:val="30"/>
          <w:szCs w:val="30"/>
          <w:cs/>
        </w:rPr>
        <w:t>สรุปได้ดังนี้</w:t>
      </w:r>
    </w:p>
    <w:p w14:paraId="7224AAD3" w14:textId="77777777" w:rsidR="00DA1B07" w:rsidRPr="00EE33F0" w:rsidRDefault="00DA1B07" w:rsidP="00344305">
      <w:pPr>
        <w:tabs>
          <w:tab w:val="left" w:pos="-3402"/>
          <w:tab w:val="left" w:pos="-3261"/>
          <w:tab w:val="left" w:pos="-3119"/>
          <w:tab w:val="left" w:pos="-1843"/>
        </w:tabs>
        <w:spacing w:line="240" w:lineRule="atLeast"/>
        <w:ind w:left="450" w:right="-25"/>
        <w:jc w:val="thaiDistribute"/>
        <w:rPr>
          <w:rFonts w:ascii="Angsana New" w:hAnsi="Angsana New"/>
          <w:sz w:val="24"/>
          <w:szCs w:val="24"/>
        </w:rPr>
      </w:pPr>
    </w:p>
    <w:tbl>
      <w:tblPr>
        <w:tblW w:w="9485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46"/>
        <w:gridCol w:w="1303"/>
        <w:gridCol w:w="269"/>
        <w:gridCol w:w="1171"/>
        <w:gridCol w:w="236"/>
        <w:gridCol w:w="1295"/>
        <w:gridCol w:w="270"/>
        <w:gridCol w:w="1295"/>
      </w:tblGrid>
      <w:tr w:rsidR="00D1204D" w:rsidRPr="000E1699" w14:paraId="569E4AC6" w14:textId="77777777" w:rsidTr="004777DA">
        <w:trPr>
          <w:tblHeader/>
        </w:trPr>
        <w:tc>
          <w:tcPr>
            <w:tcW w:w="36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BA5133" w14:textId="77777777" w:rsidR="00D1204D" w:rsidRPr="000E1699" w:rsidRDefault="00D1204D" w:rsidP="00344305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4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C9BE69" w14:textId="77777777" w:rsidR="00D1204D" w:rsidRPr="000E1699" w:rsidRDefault="00D1204D" w:rsidP="00344305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E169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9A946A" w14:textId="77777777" w:rsidR="00D1204D" w:rsidRPr="000E1699" w:rsidRDefault="00D1204D" w:rsidP="00344305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6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3C9148" w14:textId="77777777" w:rsidR="00D1204D" w:rsidRPr="000E1699" w:rsidRDefault="00D1204D" w:rsidP="00344305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E169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1204D" w:rsidRPr="000E1699" w14:paraId="5DC14DEE" w14:textId="77777777" w:rsidTr="004777DA">
        <w:trPr>
          <w:tblHeader/>
        </w:trPr>
        <w:tc>
          <w:tcPr>
            <w:tcW w:w="36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A7830C" w14:textId="77777777" w:rsidR="00D1204D" w:rsidRPr="000E1699" w:rsidRDefault="00D1204D" w:rsidP="00344305">
            <w:pPr>
              <w:ind w:right="-328"/>
              <w:rPr>
                <w:rFonts w:ascii="Angsana New" w:hAnsi="Angsana New"/>
                <w:sz w:val="30"/>
                <w:szCs w:val="30"/>
                <w:cs/>
              </w:rPr>
            </w:pPr>
            <w:r w:rsidRPr="000E169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</w:t>
            </w:r>
            <w:r w:rsidR="00364BD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ปี</w:t>
            </w:r>
            <w:r w:rsidRPr="000E169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สิ้นสุดวันที่</w:t>
            </w:r>
            <w:r w:rsidRPr="000E169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3</w:t>
            </w:r>
            <w:r w:rsidR="00364BD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1 </w:t>
            </w:r>
            <w:r w:rsidR="00364BD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5B1329" w14:textId="5D05A075" w:rsidR="00D1204D" w:rsidRPr="000E1699" w:rsidRDefault="00B849FF" w:rsidP="00344305">
            <w:pPr>
              <w:ind w:left="-11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FB07C0" w14:textId="77777777" w:rsidR="00D1204D" w:rsidRPr="000E1699" w:rsidRDefault="00D1204D" w:rsidP="00344305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653441" w14:textId="17E56667" w:rsidR="00D1204D" w:rsidRPr="000E1699" w:rsidRDefault="00B849FF" w:rsidP="00344305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9283D9" w14:textId="77777777" w:rsidR="00D1204D" w:rsidRPr="000E1699" w:rsidRDefault="00D1204D" w:rsidP="00344305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D8D468" w14:textId="72143C3F" w:rsidR="00D1204D" w:rsidRPr="000E1699" w:rsidRDefault="00B849FF" w:rsidP="0034430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595294" w14:textId="77777777" w:rsidR="00D1204D" w:rsidRPr="000E1699" w:rsidRDefault="00D1204D" w:rsidP="00344305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C1C578" w14:textId="0965F0DB" w:rsidR="00D1204D" w:rsidRPr="000E1699" w:rsidRDefault="00B849FF" w:rsidP="00344305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D1204D" w:rsidRPr="00646EA6" w14:paraId="2DFD8177" w14:textId="77777777" w:rsidTr="004777DA">
        <w:trPr>
          <w:tblHeader/>
        </w:trPr>
        <w:tc>
          <w:tcPr>
            <w:tcW w:w="36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D78C49" w14:textId="77777777" w:rsidR="00D1204D" w:rsidRPr="000E1699" w:rsidRDefault="00D1204D" w:rsidP="00344305">
            <w:pPr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39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2DAAC7" w14:textId="77777777" w:rsidR="00D1204D" w:rsidRPr="00646EA6" w:rsidRDefault="00D1204D" w:rsidP="00344305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0E1699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0E1699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D1204D" w:rsidRPr="00646EA6" w14:paraId="3F1843E2" w14:textId="77777777" w:rsidTr="004777DA">
        <w:tc>
          <w:tcPr>
            <w:tcW w:w="36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5C7EBB" w14:textId="77777777" w:rsidR="00D1204D" w:rsidRPr="00646EA6" w:rsidRDefault="00D1204D" w:rsidP="00344305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46EA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76B73C" w14:textId="77777777" w:rsidR="00D1204D" w:rsidRPr="002F0B72" w:rsidRDefault="00D1204D" w:rsidP="00344305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603078" w14:textId="77777777" w:rsidR="00D1204D" w:rsidRPr="002F0B72" w:rsidRDefault="00D1204D" w:rsidP="00344305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3043DC" w14:textId="77777777" w:rsidR="00D1204D" w:rsidRPr="00CB1057" w:rsidRDefault="00D1204D" w:rsidP="00344305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A827B7" w14:textId="77777777" w:rsidR="00D1204D" w:rsidRPr="002F0B72" w:rsidRDefault="00D1204D" w:rsidP="00344305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085453" w14:textId="77777777" w:rsidR="00D1204D" w:rsidRPr="002F0B72" w:rsidRDefault="00D1204D" w:rsidP="00344305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97BA82" w14:textId="77777777" w:rsidR="00D1204D" w:rsidRPr="002F0B72" w:rsidRDefault="00D1204D" w:rsidP="00344305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DAFC91" w14:textId="77777777" w:rsidR="00D1204D" w:rsidRPr="000955EC" w:rsidRDefault="00D1204D" w:rsidP="00344305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849FF" w:rsidRPr="00646EA6" w14:paraId="327E7B52" w14:textId="77777777" w:rsidTr="001E33B8">
        <w:tc>
          <w:tcPr>
            <w:tcW w:w="36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F0FCA9" w14:textId="77777777" w:rsidR="00B849FF" w:rsidRPr="00646EA6" w:rsidRDefault="00B849FF" w:rsidP="00B849FF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</w:t>
            </w:r>
            <w:r w:rsidRPr="00646EA6">
              <w:rPr>
                <w:rFonts w:ascii="Angsana New" w:hAnsi="Angsana New" w:hint="cs"/>
                <w:sz w:val="30"/>
                <w:szCs w:val="30"/>
                <w:cs/>
              </w:rPr>
              <w:t>ขาย</w:t>
            </w: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19A4C7" w14:textId="2C24F59B" w:rsidR="00B849FF" w:rsidRPr="00A9489F" w:rsidRDefault="00D54EFA" w:rsidP="00D54EF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44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D347C6" w14:textId="77777777" w:rsidR="00B849FF" w:rsidRPr="00A9489F" w:rsidRDefault="00B849FF" w:rsidP="00B849FF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755CD5" w14:textId="77777777" w:rsidR="00B849FF" w:rsidRPr="00FF4195" w:rsidRDefault="00B849FF" w:rsidP="00D54EF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44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F419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77326B" w14:textId="77777777" w:rsidR="00B849FF" w:rsidRPr="00A9489F" w:rsidRDefault="00B849FF" w:rsidP="00B849FF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D600F2" w14:textId="2C25406A" w:rsidR="00B849FF" w:rsidRPr="00A9489F" w:rsidRDefault="00D54EFA" w:rsidP="00B849FF">
            <w:pPr>
              <w:tabs>
                <w:tab w:val="decimal" w:pos="972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221,866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EF2818" w14:textId="77777777" w:rsidR="00B849FF" w:rsidRPr="00A9489F" w:rsidRDefault="00B849FF" w:rsidP="00B849FF">
            <w:pPr>
              <w:tabs>
                <w:tab w:val="decimal" w:pos="972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E1F4EF" w14:textId="2C0132C6" w:rsidR="00B849FF" w:rsidRPr="000955EC" w:rsidRDefault="00B849FF" w:rsidP="00B849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2"/>
              </w:tabs>
              <w:spacing w:line="240" w:lineRule="atLeast"/>
              <w:ind w:right="-1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213,615</w:t>
            </w:r>
          </w:p>
        </w:tc>
      </w:tr>
      <w:tr w:rsidR="00B849FF" w:rsidRPr="00646EA6" w14:paraId="6BC8E1BB" w14:textId="77777777" w:rsidTr="001E33B8">
        <w:tc>
          <w:tcPr>
            <w:tcW w:w="36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4DD46D" w14:textId="77777777" w:rsidR="00B849FF" w:rsidRPr="00646EA6" w:rsidRDefault="00B849FF" w:rsidP="00B849FF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2B0C4A">
              <w:rPr>
                <w:rFonts w:ascii="Angsana New" w:hAnsi="Angsana New" w:hint="cs"/>
                <w:sz w:val="30"/>
                <w:szCs w:val="30"/>
                <w:cs/>
              </w:rPr>
              <w:t>รายได้ค่าบริหารจัดการ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และรายได้อื่น</w:t>
            </w: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DB390E" w14:textId="49696F09" w:rsidR="00B849FF" w:rsidRPr="00A9489F" w:rsidRDefault="00D54EFA" w:rsidP="00D54EF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44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28B7A8" w14:textId="77777777" w:rsidR="00B849FF" w:rsidRPr="00A9489F" w:rsidRDefault="00B849FF" w:rsidP="00B849FF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1AA5B0" w14:textId="77777777" w:rsidR="00B849FF" w:rsidRPr="00FF4195" w:rsidRDefault="00B849FF" w:rsidP="00D54EF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44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F419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531BDE" w14:textId="77777777" w:rsidR="00B849FF" w:rsidRPr="00A9489F" w:rsidRDefault="00B849FF" w:rsidP="00B849FF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60DFB3" w14:textId="0E7569D3" w:rsidR="00B849FF" w:rsidRPr="00A9489F" w:rsidRDefault="00D54EFA" w:rsidP="00B849FF">
            <w:pPr>
              <w:tabs>
                <w:tab w:val="decimal" w:pos="972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5,761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72BDE1" w14:textId="77777777" w:rsidR="00B849FF" w:rsidRPr="00A9489F" w:rsidRDefault="00B849FF" w:rsidP="00B849FF">
            <w:pPr>
              <w:tabs>
                <w:tab w:val="decimal" w:pos="972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EB3123" w14:textId="01698177" w:rsidR="00B849FF" w:rsidRPr="000955EC" w:rsidRDefault="00B849FF" w:rsidP="00B849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2"/>
              </w:tabs>
              <w:spacing w:line="240" w:lineRule="atLeast"/>
              <w:ind w:right="-1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3,756</w:t>
            </w:r>
          </w:p>
        </w:tc>
      </w:tr>
      <w:tr w:rsidR="00B849FF" w:rsidRPr="00646EA6" w14:paraId="6362ABB0" w14:textId="77777777" w:rsidTr="001E33B8">
        <w:tc>
          <w:tcPr>
            <w:tcW w:w="36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88B0DB" w14:textId="77777777" w:rsidR="00B849FF" w:rsidRPr="00646EA6" w:rsidRDefault="00B849FF" w:rsidP="00B849FF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646EA6"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F58704" w14:textId="6CD58CA0" w:rsidR="00B849FF" w:rsidRPr="00A9489F" w:rsidRDefault="00D54EFA" w:rsidP="00D54EF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44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498CE8" w14:textId="77777777" w:rsidR="00B849FF" w:rsidRPr="00A9489F" w:rsidRDefault="00B849FF" w:rsidP="00B849FF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AF5BB3" w14:textId="77777777" w:rsidR="00B849FF" w:rsidRPr="00FF4195" w:rsidRDefault="00B849FF" w:rsidP="00D54EF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44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F419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5DBD70" w14:textId="77777777" w:rsidR="00B849FF" w:rsidRPr="00A9489F" w:rsidRDefault="00B849FF" w:rsidP="00B849FF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39629A" w14:textId="6DD59518" w:rsidR="00B849FF" w:rsidRPr="00A9489F" w:rsidRDefault="00D54EFA" w:rsidP="00B849FF">
            <w:pPr>
              <w:tabs>
                <w:tab w:val="decimal" w:pos="972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559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88A3E3" w14:textId="77777777" w:rsidR="00B849FF" w:rsidRPr="00A9489F" w:rsidRDefault="00B849FF" w:rsidP="00B849FF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03EB31" w14:textId="3BB0CBDE" w:rsidR="00B849FF" w:rsidRPr="000955EC" w:rsidRDefault="00B849FF" w:rsidP="00B849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2"/>
              </w:tabs>
              <w:spacing w:line="240" w:lineRule="atLeast"/>
              <w:ind w:right="-1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744</w:t>
            </w:r>
          </w:p>
        </w:tc>
      </w:tr>
      <w:tr w:rsidR="00B849FF" w:rsidRPr="00646EA6" w14:paraId="021FAC62" w14:textId="77777777" w:rsidTr="001E33B8">
        <w:tc>
          <w:tcPr>
            <w:tcW w:w="3646" w:type="dxa"/>
            <w:tcBorders>
              <w:top w:val="nil"/>
              <w:left w:val="nil"/>
              <w:bottom w:val="nil"/>
              <w:right w:val="nil"/>
            </w:tcBorders>
          </w:tcPr>
          <w:p w14:paraId="5B616690" w14:textId="77777777" w:rsidR="00B849FF" w:rsidRPr="002E0BD6" w:rsidRDefault="00B849FF" w:rsidP="00B849FF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2E0BD6">
              <w:rPr>
                <w:rFonts w:ascii="Angsana New" w:hAnsi="Angsana New" w:hint="cs"/>
                <w:sz w:val="30"/>
                <w:szCs w:val="30"/>
                <w:cs/>
              </w:rPr>
              <w:t>ซื้อสินค้า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และบริการ</w:t>
            </w: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A8842B" w14:textId="5780C697" w:rsidR="00B849FF" w:rsidRPr="00A9489F" w:rsidRDefault="00D54EFA" w:rsidP="00D54EF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44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E34800" w14:textId="77777777" w:rsidR="00B849FF" w:rsidRPr="00A9489F" w:rsidRDefault="00B849FF" w:rsidP="00B849FF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4E14CD" w14:textId="77777777" w:rsidR="00B849FF" w:rsidRPr="00FF4195" w:rsidRDefault="00B849FF" w:rsidP="00D54EF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44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F419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80A60F" w14:textId="77777777" w:rsidR="00B849FF" w:rsidRPr="00A9489F" w:rsidRDefault="00B849FF" w:rsidP="00B849FF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6F6005" w14:textId="2E065BB1" w:rsidR="00B849FF" w:rsidRPr="00A9489F" w:rsidRDefault="00D54EFA" w:rsidP="00B849FF">
            <w:pPr>
              <w:tabs>
                <w:tab w:val="decimal" w:pos="972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3,277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C38019" w14:textId="77777777" w:rsidR="00B849FF" w:rsidRPr="00A9489F" w:rsidRDefault="00B849FF" w:rsidP="00B849FF">
            <w:pPr>
              <w:tabs>
                <w:tab w:val="decimal" w:pos="972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162895" w14:textId="2CC08D8C" w:rsidR="00B849FF" w:rsidRPr="000955EC" w:rsidRDefault="00B849FF" w:rsidP="00B849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2"/>
              </w:tabs>
              <w:spacing w:line="240" w:lineRule="atLeast"/>
              <w:ind w:right="-1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10,450</w:t>
            </w:r>
          </w:p>
        </w:tc>
      </w:tr>
      <w:tr w:rsidR="00B849FF" w:rsidRPr="00646EA6" w14:paraId="3B49A17C" w14:textId="77777777" w:rsidTr="001E33B8">
        <w:tc>
          <w:tcPr>
            <w:tcW w:w="3646" w:type="dxa"/>
            <w:tcBorders>
              <w:top w:val="nil"/>
              <w:left w:val="nil"/>
              <w:bottom w:val="nil"/>
              <w:right w:val="nil"/>
            </w:tcBorders>
          </w:tcPr>
          <w:p w14:paraId="1424CD53" w14:textId="77777777" w:rsidR="00B849FF" w:rsidRPr="002E0BD6" w:rsidRDefault="00B849FF" w:rsidP="00B849FF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ซื้อสินทรัพย์</w:t>
            </w: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E59297" w14:textId="024F816D" w:rsidR="00B849FF" w:rsidRPr="00A9489F" w:rsidRDefault="00D54EFA" w:rsidP="00D54EF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44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35867F" w14:textId="77777777" w:rsidR="00B849FF" w:rsidRPr="00A9489F" w:rsidRDefault="00B849FF" w:rsidP="00B849FF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756F3B" w14:textId="77777777" w:rsidR="00B849FF" w:rsidRPr="00FF4195" w:rsidRDefault="00B849FF" w:rsidP="00D54EF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44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F419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391402" w14:textId="77777777" w:rsidR="00B849FF" w:rsidRPr="00A9489F" w:rsidRDefault="00B849FF" w:rsidP="00B849FF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C167F2" w14:textId="3F01D55A" w:rsidR="00B849FF" w:rsidRPr="00A9489F" w:rsidRDefault="00D54EFA" w:rsidP="00D54EF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44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BD72DF" w14:textId="77777777" w:rsidR="00B849FF" w:rsidRPr="00A9489F" w:rsidRDefault="00B849FF" w:rsidP="00B849FF">
            <w:pPr>
              <w:tabs>
                <w:tab w:val="decimal" w:pos="972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ECCB8C" w14:textId="799BE46C" w:rsidR="00B849FF" w:rsidRPr="000955EC" w:rsidRDefault="00B849FF" w:rsidP="00B849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2"/>
              </w:tabs>
              <w:spacing w:line="240" w:lineRule="atLeast"/>
              <w:ind w:right="-1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86</w:t>
            </w:r>
          </w:p>
        </w:tc>
      </w:tr>
      <w:tr w:rsidR="00B849FF" w:rsidRPr="00646EA6" w14:paraId="48408681" w14:textId="77777777" w:rsidTr="001E33B8">
        <w:tc>
          <w:tcPr>
            <w:tcW w:w="3646" w:type="dxa"/>
            <w:tcBorders>
              <w:top w:val="nil"/>
              <w:left w:val="nil"/>
              <w:bottom w:val="nil"/>
              <w:right w:val="nil"/>
            </w:tcBorders>
          </w:tcPr>
          <w:p w14:paraId="12C4F3FB" w14:textId="77777777" w:rsidR="00B849FF" w:rsidRPr="002E0BD6" w:rsidRDefault="00B849FF" w:rsidP="00B849FF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D0A72C" w14:textId="3F24DBA9" w:rsidR="00B849FF" w:rsidRPr="00A9489F" w:rsidRDefault="00D54EFA" w:rsidP="00D54EF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44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AA054B" w14:textId="77777777" w:rsidR="00B849FF" w:rsidRPr="00F52B2B" w:rsidRDefault="00B849FF" w:rsidP="00B849FF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9A04F0" w14:textId="77777777" w:rsidR="00B849FF" w:rsidRPr="00FF4195" w:rsidRDefault="00B849FF" w:rsidP="00D54EF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44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F419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BC13E0" w14:textId="77777777" w:rsidR="00B849FF" w:rsidRPr="00F52B2B" w:rsidRDefault="00B849FF" w:rsidP="00B849FF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53440D" w14:textId="24507E16" w:rsidR="00B849FF" w:rsidRPr="00F52B2B" w:rsidRDefault="00D54EFA" w:rsidP="00B849FF">
            <w:pPr>
              <w:tabs>
                <w:tab w:val="decimal" w:pos="972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764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669D98" w14:textId="77777777" w:rsidR="00B849FF" w:rsidRPr="00F52B2B" w:rsidRDefault="00B849FF" w:rsidP="00B849FF">
            <w:pPr>
              <w:tabs>
                <w:tab w:val="decimal" w:pos="972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B8C3E9" w14:textId="75FECD5E" w:rsidR="00B849FF" w:rsidRPr="000955EC" w:rsidRDefault="00B849FF" w:rsidP="00B849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2"/>
              </w:tabs>
              <w:spacing w:line="240" w:lineRule="atLeast"/>
              <w:ind w:right="-1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1,041</w:t>
            </w:r>
          </w:p>
        </w:tc>
      </w:tr>
      <w:tr w:rsidR="00B849FF" w:rsidRPr="00646EA6" w14:paraId="0B854B35" w14:textId="77777777" w:rsidTr="001E33B8">
        <w:tc>
          <w:tcPr>
            <w:tcW w:w="36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4017E7" w14:textId="77777777" w:rsidR="00B849FF" w:rsidRPr="00646EA6" w:rsidRDefault="00B849FF" w:rsidP="00B849FF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E1B563" w14:textId="77777777" w:rsidR="00B849FF" w:rsidRPr="00B13DAC" w:rsidRDefault="00B849FF" w:rsidP="00B849FF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F860D8" w14:textId="77777777" w:rsidR="00B849FF" w:rsidRPr="00B13DAC" w:rsidRDefault="00B849FF" w:rsidP="00B849FF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A81C0F" w14:textId="77777777" w:rsidR="00B849FF" w:rsidRPr="00CB1057" w:rsidRDefault="00B849FF" w:rsidP="00B849FF">
            <w:pPr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4919E8" w14:textId="77777777" w:rsidR="00B849FF" w:rsidRPr="00B13DAC" w:rsidRDefault="00B849FF" w:rsidP="00B849FF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73A46E" w14:textId="77777777" w:rsidR="00B849FF" w:rsidRPr="00B13DAC" w:rsidRDefault="00B849FF" w:rsidP="00B849FF">
            <w:pPr>
              <w:tabs>
                <w:tab w:val="decimal" w:pos="972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781748" w14:textId="77777777" w:rsidR="00B849FF" w:rsidRPr="00B13DAC" w:rsidRDefault="00B849FF" w:rsidP="00B849FF">
            <w:pPr>
              <w:tabs>
                <w:tab w:val="decimal" w:pos="972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2200CB" w14:textId="77777777" w:rsidR="00B849FF" w:rsidRPr="00400782" w:rsidRDefault="00B849FF" w:rsidP="00B849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2"/>
              </w:tabs>
              <w:spacing w:line="240" w:lineRule="atLeast"/>
              <w:ind w:right="-1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849FF" w:rsidRPr="00646EA6" w14:paraId="3B85F35F" w14:textId="77777777" w:rsidTr="001E33B8">
        <w:tc>
          <w:tcPr>
            <w:tcW w:w="36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A2F378" w14:textId="77777777" w:rsidR="00B849FF" w:rsidRPr="00FA0EE6" w:rsidRDefault="00B849FF" w:rsidP="00B849FF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A0EE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62F372" w14:textId="77777777" w:rsidR="00B849FF" w:rsidRPr="00B13DAC" w:rsidRDefault="00B849FF" w:rsidP="00B849FF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2246BE" w14:textId="77777777" w:rsidR="00B849FF" w:rsidRPr="00B13DAC" w:rsidRDefault="00B849FF" w:rsidP="00B849FF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0090E9" w14:textId="77777777" w:rsidR="00B849FF" w:rsidRPr="00CB1057" w:rsidRDefault="00B849FF" w:rsidP="00B849FF">
            <w:pPr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C402B9" w14:textId="77777777" w:rsidR="00B849FF" w:rsidRPr="00B13DAC" w:rsidRDefault="00B849FF" w:rsidP="00B849FF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A9695F" w14:textId="77777777" w:rsidR="00B849FF" w:rsidRPr="00B13DAC" w:rsidRDefault="00B849FF" w:rsidP="00B849FF">
            <w:pPr>
              <w:tabs>
                <w:tab w:val="decimal" w:pos="972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3C2639" w14:textId="77777777" w:rsidR="00B849FF" w:rsidRPr="00B13DAC" w:rsidRDefault="00B849FF" w:rsidP="00B849FF">
            <w:pPr>
              <w:tabs>
                <w:tab w:val="decimal" w:pos="972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9321D7" w14:textId="77777777" w:rsidR="00B849FF" w:rsidRPr="00400782" w:rsidRDefault="00B849FF" w:rsidP="00B849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2"/>
              </w:tabs>
              <w:spacing w:line="240" w:lineRule="atLeast"/>
              <w:ind w:right="-1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849FF" w:rsidRPr="00646EA6" w14:paraId="75A9CBC7" w14:textId="77777777" w:rsidTr="001E33B8">
        <w:tc>
          <w:tcPr>
            <w:tcW w:w="36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D65B2E" w14:textId="77777777" w:rsidR="00B849FF" w:rsidRPr="00646EA6" w:rsidRDefault="00B849FF" w:rsidP="00B849FF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CE202F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74BB1E" w14:textId="19E7E8B8" w:rsidR="00B849FF" w:rsidRPr="000955EC" w:rsidRDefault="00D54EFA" w:rsidP="00B849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tLeast"/>
              <w:ind w:right="-53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2,908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3B4BB6" w14:textId="77777777" w:rsidR="00B849FF" w:rsidRPr="000955EC" w:rsidRDefault="00B849FF" w:rsidP="00B849FF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D4487B" w14:textId="4BE6BAAE" w:rsidR="00B849FF" w:rsidRPr="000955EC" w:rsidRDefault="00B849FF" w:rsidP="00B849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tLeast"/>
              <w:ind w:right="-53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9,723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ED5579" w14:textId="77777777" w:rsidR="00B849FF" w:rsidRPr="000955EC" w:rsidRDefault="00B849FF" w:rsidP="00B849FF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F4E50B" w14:textId="6E89777F" w:rsidR="00B849FF" w:rsidRPr="000955EC" w:rsidRDefault="00D54EFA" w:rsidP="00B849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tLeast"/>
              <w:ind w:right="-53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2,908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0381A1" w14:textId="77777777" w:rsidR="00B849FF" w:rsidRPr="000955EC" w:rsidRDefault="00B849FF" w:rsidP="00B849FF">
            <w:pPr>
              <w:tabs>
                <w:tab w:val="decimal" w:pos="972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90E4E3" w14:textId="7BAAB426" w:rsidR="00B849FF" w:rsidRPr="000955EC" w:rsidRDefault="00B849FF" w:rsidP="00B849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2"/>
              </w:tabs>
              <w:spacing w:line="240" w:lineRule="atLeast"/>
              <w:ind w:right="-111"/>
              <w:rPr>
                <w:rFonts w:ascii="Angsana New" w:hAnsi="Angsana New"/>
                <w:sz w:val="30"/>
                <w:szCs w:val="30"/>
              </w:rPr>
            </w:pPr>
            <w:r w:rsidRPr="000955EC">
              <w:rPr>
                <w:rFonts w:ascii="Angsana New" w:hAnsi="Angsana New"/>
                <w:sz w:val="30"/>
                <w:szCs w:val="30"/>
              </w:rPr>
              <w:t>9,723</w:t>
            </w:r>
          </w:p>
        </w:tc>
      </w:tr>
      <w:tr w:rsidR="00B849FF" w:rsidRPr="00646EA6" w14:paraId="290AD933" w14:textId="77777777" w:rsidTr="001E33B8">
        <w:tc>
          <w:tcPr>
            <w:tcW w:w="36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FB801E" w14:textId="77777777" w:rsidR="00B849FF" w:rsidRPr="00CE202F" w:rsidRDefault="00B849FF" w:rsidP="00B849FF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6EA4E4" w14:textId="70D7AC37" w:rsidR="00B849FF" w:rsidRPr="000955EC" w:rsidRDefault="00D54EFA" w:rsidP="00A3068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44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B875D4" w14:textId="77777777" w:rsidR="00B849FF" w:rsidRPr="000955EC" w:rsidRDefault="00B849FF" w:rsidP="00B849FF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8D05ED" w14:textId="76537673" w:rsidR="00B849FF" w:rsidRPr="000955EC" w:rsidRDefault="00B849FF" w:rsidP="00B849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tLeast"/>
              <w:ind w:right="-534"/>
              <w:rPr>
                <w:rFonts w:ascii="Angsana New" w:hAnsi="Angsana New"/>
                <w:sz w:val="30"/>
                <w:szCs w:val="30"/>
              </w:rPr>
            </w:pPr>
            <w:r w:rsidRPr="000955EC">
              <w:rPr>
                <w:rFonts w:ascii="Angsana New" w:hAnsi="Angsana New"/>
                <w:sz w:val="30"/>
                <w:szCs w:val="30"/>
              </w:rPr>
              <w:t>9</w:t>
            </w:r>
            <w:r>
              <w:rPr>
                <w:rFonts w:ascii="Angsana New" w:hAnsi="Angsana New"/>
                <w:sz w:val="30"/>
                <w:szCs w:val="30"/>
              </w:rPr>
              <w:t>80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2952FB" w14:textId="77777777" w:rsidR="00B849FF" w:rsidRPr="000955EC" w:rsidRDefault="00B849FF" w:rsidP="00B849FF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6120A8" w14:textId="2ABA24EB" w:rsidR="00B849FF" w:rsidRPr="000955EC" w:rsidRDefault="00D54EFA" w:rsidP="00A3068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44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2E8CB8" w14:textId="77777777" w:rsidR="00B849FF" w:rsidRPr="000955EC" w:rsidRDefault="00B849FF" w:rsidP="00B849FF">
            <w:pPr>
              <w:tabs>
                <w:tab w:val="decimal" w:pos="972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D957D2" w14:textId="1F91861E" w:rsidR="00B849FF" w:rsidRPr="000955EC" w:rsidRDefault="00B849FF" w:rsidP="00B849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2"/>
              </w:tabs>
              <w:spacing w:line="240" w:lineRule="atLeast"/>
              <w:ind w:right="-111"/>
              <w:rPr>
                <w:rFonts w:ascii="Angsana New" w:hAnsi="Angsana New"/>
                <w:sz w:val="30"/>
                <w:szCs w:val="30"/>
              </w:rPr>
            </w:pPr>
            <w:r w:rsidRPr="000955EC">
              <w:rPr>
                <w:rFonts w:ascii="Angsana New" w:hAnsi="Angsana New"/>
                <w:sz w:val="30"/>
                <w:szCs w:val="30"/>
              </w:rPr>
              <w:t>980</w:t>
            </w:r>
          </w:p>
        </w:tc>
      </w:tr>
      <w:tr w:rsidR="00B849FF" w:rsidRPr="00646EA6" w14:paraId="55083F67" w14:textId="77777777" w:rsidTr="001E33B8">
        <w:tc>
          <w:tcPr>
            <w:tcW w:w="36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3B3F10" w14:textId="77777777" w:rsidR="00B849FF" w:rsidRDefault="00B849FF" w:rsidP="00B849FF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EF11DF" w14:textId="3B1CF3FA" w:rsidR="00B849FF" w:rsidRPr="000955EC" w:rsidRDefault="00D54EFA" w:rsidP="00B849FF">
            <w:pPr>
              <w:tabs>
                <w:tab w:val="decimal" w:pos="945"/>
              </w:tabs>
              <w:spacing w:line="240" w:lineRule="atLeast"/>
              <w:ind w:right="-7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188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8D4F4F" w14:textId="77777777" w:rsidR="00B849FF" w:rsidRPr="000955EC" w:rsidRDefault="00B849FF" w:rsidP="00B849FF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28657C" w14:textId="011CC95E" w:rsidR="00B849FF" w:rsidRPr="000955EC" w:rsidRDefault="00B849FF" w:rsidP="00B849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tLeast"/>
              <w:ind w:right="-73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CA3371" w14:textId="77777777" w:rsidR="00B849FF" w:rsidRPr="000955EC" w:rsidRDefault="00B849FF" w:rsidP="00B849FF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245762" w14:textId="7860BBDD" w:rsidR="00B849FF" w:rsidRPr="000955EC" w:rsidRDefault="00D54EFA" w:rsidP="00B849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spacing w:line="240" w:lineRule="atLeast"/>
              <w:ind w:right="-70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392291" w14:textId="77777777" w:rsidR="00B849FF" w:rsidRPr="000955EC" w:rsidRDefault="00B849FF" w:rsidP="00B849FF">
            <w:pPr>
              <w:tabs>
                <w:tab w:val="decimal" w:pos="972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EFF7F5" w14:textId="3554C23D" w:rsidR="00B849FF" w:rsidRPr="000955EC" w:rsidRDefault="00B849FF" w:rsidP="00B849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2"/>
              </w:tabs>
              <w:spacing w:line="240" w:lineRule="atLeast"/>
              <w:ind w:right="-111"/>
              <w:rPr>
                <w:rFonts w:ascii="Angsana New" w:hAnsi="Angsana New"/>
                <w:sz w:val="30"/>
                <w:szCs w:val="30"/>
              </w:rPr>
            </w:pPr>
            <w:r w:rsidRPr="000955EC">
              <w:rPr>
                <w:rFonts w:ascii="Angsana New" w:hAnsi="Angsana New"/>
                <w:sz w:val="30"/>
                <w:szCs w:val="30"/>
              </w:rPr>
              <w:t>202</w:t>
            </w:r>
          </w:p>
        </w:tc>
      </w:tr>
      <w:tr w:rsidR="00B849FF" w:rsidRPr="00646EA6" w14:paraId="6D14D19A" w14:textId="77777777" w:rsidTr="001E33B8">
        <w:trPr>
          <w:trHeight w:val="344"/>
        </w:trPr>
        <w:tc>
          <w:tcPr>
            <w:tcW w:w="36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1D0319" w14:textId="77777777" w:rsidR="00B849FF" w:rsidRPr="00D461BC" w:rsidRDefault="00B849FF" w:rsidP="00B849FF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0C99AB" w14:textId="77777777" w:rsidR="00B849FF" w:rsidRPr="00B13DAC" w:rsidRDefault="00B849FF" w:rsidP="00B849FF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7008D1" w14:textId="77777777" w:rsidR="00B849FF" w:rsidRPr="00B13DAC" w:rsidRDefault="00B849FF" w:rsidP="00B849FF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0F0FA5" w14:textId="77777777" w:rsidR="00B849FF" w:rsidRPr="00CB1057" w:rsidRDefault="00B849FF" w:rsidP="00B849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D7FEFE" w14:textId="77777777" w:rsidR="00B849FF" w:rsidRPr="00B13DAC" w:rsidRDefault="00B849FF" w:rsidP="00B849FF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5E05C8" w14:textId="77777777" w:rsidR="00B849FF" w:rsidRPr="00B13DAC" w:rsidRDefault="00B849FF" w:rsidP="00B849FF">
            <w:pPr>
              <w:tabs>
                <w:tab w:val="decimal" w:pos="972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108346" w14:textId="77777777" w:rsidR="00B849FF" w:rsidRPr="00B13DAC" w:rsidRDefault="00B849FF" w:rsidP="00B849FF">
            <w:pPr>
              <w:tabs>
                <w:tab w:val="decimal" w:pos="972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89086B" w14:textId="77777777" w:rsidR="00B849FF" w:rsidRPr="00CB1057" w:rsidRDefault="00B849FF" w:rsidP="00B849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2"/>
              </w:tabs>
              <w:spacing w:line="240" w:lineRule="atLeast"/>
              <w:ind w:right="-11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EB0F54" w:rsidRPr="00646EA6" w14:paraId="6162CF71" w14:textId="77777777" w:rsidTr="001E33B8">
        <w:trPr>
          <w:trHeight w:val="344"/>
        </w:trPr>
        <w:tc>
          <w:tcPr>
            <w:tcW w:w="36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BF4FCD" w14:textId="77777777" w:rsidR="00EB0F54" w:rsidRPr="00D461BC" w:rsidRDefault="00EB0F54" w:rsidP="00B849FF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652F5C" w14:textId="77777777" w:rsidR="00EB0F54" w:rsidRPr="00B13DAC" w:rsidRDefault="00EB0F54" w:rsidP="00B849FF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D6B120" w14:textId="77777777" w:rsidR="00EB0F54" w:rsidRPr="00B13DAC" w:rsidRDefault="00EB0F54" w:rsidP="00B849FF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5612E9" w14:textId="77777777" w:rsidR="00EB0F54" w:rsidRPr="00CB1057" w:rsidRDefault="00EB0F54" w:rsidP="00B849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2038E7" w14:textId="77777777" w:rsidR="00EB0F54" w:rsidRPr="00B13DAC" w:rsidRDefault="00EB0F54" w:rsidP="00B849FF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33E1F7" w14:textId="77777777" w:rsidR="00EB0F54" w:rsidRPr="00B13DAC" w:rsidRDefault="00EB0F54" w:rsidP="00B849FF">
            <w:pPr>
              <w:tabs>
                <w:tab w:val="decimal" w:pos="972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7097DF" w14:textId="77777777" w:rsidR="00EB0F54" w:rsidRPr="00B13DAC" w:rsidRDefault="00EB0F54" w:rsidP="00B849FF">
            <w:pPr>
              <w:tabs>
                <w:tab w:val="decimal" w:pos="972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7F295F" w14:textId="77777777" w:rsidR="00EB0F54" w:rsidRPr="00CB1057" w:rsidRDefault="00EB0F54" w:rsidP="00B849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2"/>
              </w:tabs>
              <w:spacing w:line="240" w:lineRule="atLeast"/>
              <w:ind w:right="-11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B849FF" w:rsidRPr="00646EA6" w14:paraId="124C05FA" w14:textId="77777777" w:rsidTr="001E33B8">
        <w:tc>
          <w:tcPr>
            <w:tcW w:w="36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A96435" w14:textId="77777777" w:rsidR="00B849FF" w:rsidRPr="00A70B78" w:rsidRDefault="00B849FF" w:rsidP="00B849FF">
            <w:pPr>
              <w:rPr>
                <w:rFonts w:ascii="Angsana New" w:hAnsi="Angsana New"/>
                <w:b/>
                <w:bCs/>
                <w:i/>
                <w:iCs/>
                <w:sz w:val="16"/>
                <w:szCs w:val="16"/>
                <w:cs/>
              </w:rPr>
            </w:pPr>
            <w:r w:rsidRPr="00E4225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762742" w14:textId="77777777" w:rsidR="00B849FF" w:rsidRPr="00B13DAC" w:rsidRDefault="00B849FF" w:rsidP="00B849FF">
            <w:pPr>
              <w:tabs>
                <w:tab w:val="decimal" w:pos="972"/>
              </w:tabs>
              <w:spacing w:line="240" w:lineRule="atLeast"/>
              <w:ind w:right="25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CCFF4B" w14:textId="77777777" w:rsidR="00B849FF" w:rsidRPr="00B13DAC" w:rsidRDefault="00B849FF" w:rsidP="00B849FF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6AC4DF" w14:textId="77777777" w:rsidR="00B849FF" w:rsidRPr="00CB1057" w:rsidRDefault="00B849FF" w:rsidP="00B849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tLeast"/>
              <w:ind w:right="252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0F9D0B" w14:textId="77777777" w:rsidR="00B849FF" w:rsidRPr="00B13DAC" w:rsidRDefault="00B849FF" w:rsidP="00B849FF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087666" w14:textId="77777777" w:rsidR="00B849FF" w:rsidRPr="00B13DAC" w:rsidRDefault="00B849FF" w:rsidP="00B849FF">
            <w:pPr>
              <w:tabs>
                <w:tab w:val="decimal" w:pos="972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B32B3A" w14:textId="77777777" w:rsidR="00B849FF" w:rsidRPr="00B13DAC" w:rsidRDefault="00B849FF" w:rsidP="00B849FF">
            <w:pPr>
              <w:tabs>
                <w:tab w:val="decimal" w:pos="972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8E39CB" w14:textId="77777777" w:rsidR="00B849FF" w:rsidRPr="00CB1057" w:rsidRDefault="00B849FF" w:rsidP="00B849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2"/>
              </w:tabs>
              <w:spacing w:line="240" w:lineRule="atLeast"/>
              <w:ind w:right="-11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B849FF" w:rsidRPr="00646EA6" w14:paraId="0DBD71F2" w14:textId="77777777" w:rsidTr="001E33B8">
        <w:tc>
          <w:tcPr>
            <w:tcW w:w="36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8E0A83" w14:textId="77777777" w:rsidR="00B849FF" w:rsidRPr="00A36ED1" w:rsidRDefault="00B849FF" w:rsidP="00B849FF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36ED1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รายได้จากการขาย</w:t>
            </w: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35EA08" w14:textId="60C893C3" w:rsidR="00B849FF" w:rsidRPr="000955EC" w:rsidRDefault="00D54EFA" w:rsidP="00B849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44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5FEF5A" w14:textId="77777777" w:rsidR="00B849FF" w:rsidRPr="000955EC" w:rsidRDefault="00B849FF" w:rsidP="00B849FF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6E1D3F" w14:textId="02E2F6C1" w:rsidR="00B849FF" w:rsidRPr="000955EC" w:rsidRDefault="00B849FF" w:rsidP="00B849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right="-55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12,848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64D3A6" w14:textId="7914E33F" w:rsidR="00B849FF" w:rsidRPr="000955EC" w:rsidRDefault="00B849FF" w:rsidP="00B849FF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18785E" w14:textId="315EEF5C" w:rsidR="00B849FF" w:rsidRPr="000955EC" w:rsidRDefault="00D54EFA" w:rsidP="00B849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44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CEB219" w14:textId="77777777" w:rsidR="00B849FF" w:rsidRPr="000955EC" w:rsidRDefault="00B849FF" w:rsidP="00B849FF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933DFA" w14:textId="67AC7C59" w:rsidR="00B849FF" w:rsidRPr="000955EC" w:rsidRDefault="00B849FF" w:rsidP="00B849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right="-111"/>
              <w:rPr>
                <w:rFonts w:ascii="Angsana New" w:hAnsi="Angsana New"/>
                <w:sz w:val="30"/>
                <w:szCs w:val="30"/>
              </w:rPr>
            </w:pPr>
            <w:r w:rsidRPr="000955E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849FF" w:rsidRPr="00646EA6" w14:paraId="090EBE41" w14:textId="77777777" w:rsidTr="001E33B8">
        <w:tc>
          <w:tcPr>
            <w:tcW w:w="36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C90763" w14:textId="77777777" w:rsidR="00B849FF" w:rsidRPr="00A36ED1" w:rsidRDefault="00B849FF" w:rsidP="00B849FF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2D3CD4" w14:textId="52CEB6A4" w:rsidR="00B849FF" w:rsidRPr="000955EC" w:rsidRDefault="00D54EFA" w:rsidP="00B849FF">
            <w:pPr>
              <w:tabs>
                <w:tab w:val="clear" w:pos="907"/>
                <w:tab w:val="clear" w:pos="1644"/>
              </w:tabs>
              <w:ind w:right="-7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351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835F05" w14:textId="77777777" w:rsidR="00B849FF" w:rsidRPr="000955EC" w:rsidRDefault="00B849FF" w:rsidP="00B849FF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E0F9AA" w14:textId="02E45019" w:rsidR="00B849FF" w:rsidRPr="000955EC" w:rsidRDefault="00B849FF" w:rsidP="00B849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right="-55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379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D6C71A" w14:textId="77777777" w:rsidR="00B849FF" w:rsidRPr="000955EC" w:rsidRDefault="00B849FF" w:rsidP="00B849FF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A0F54E" w14:textId="11391FB9" w:rsidR="00B849FF" w:rsidRPr="000955EC" w:rsidRDefault="00D54EFA" w:rsidP="00B849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70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EF8868" w14:textId="77777777" w:rsidR="00B849FF" w:rsidRPr="000955EC" w:rsidRDefault="00B849FF" w:rsidP="00B849FF">
            <w:pPr>
              <w:tabs>
                <w:tab w:val="decimal" w:pos="972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50B3CE" w14:textId="1DFFD87D" w:rsidR="00B849FF" w:rsidRPr="000955EC" w:rsidRDefault="00B849FF" w:rsidP="00B849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2"/>
              </w:tabs>
              <w:ind w:right="-111"/>
              <w:rPr>
                <w:rFonts w:ascii="Angsana New" w:hAnsi="Angsana New"/>
                <w:sz w:val="30"/>
                <w:szCs w:val="30"/>
              </w:rPr>
            </w:pPr>
            <w:r w:rsidRPr="000955EC">
              <w:rPr>
                <w:rFonts w:ascii="Angsana New" w:hAnsi="Angsana New"/>
                <w:sz w:val="30"/>
                <w:szCs w:val="30"/>
              </w:rPr>
              <w:t>379</w:t>
            </w:r>
          </w:p>
        </w:tc>
      </w:tr>
      <w:tr w:rsidR="00B849FF" w:rsidRPr="00646EA6" w14:paraId="394BC752" w14:textId="77777777" w:rsidTr="001E33B8">
        <w:tc>
          <w:tcPr>
            <w:tcW w:w="36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A583FB" w14:textId="77777777" w:rsidR="00B849FF" w:rsidRDefault="00B849FF" w:rsidP="00B849FF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C4E8C9" w14:textId="71DEAA69" w:rsidR="00B849FF" w:rsidRPr="000955EC" w:rsidRDefault="00D54EFA" w:rsidP="00B849FF">
            <w:pPr>
              <w:tabs>
                <w:tab w:val="decimal" w:pos="945"/>
              </w:tabs>
              <w:ind w:right="-80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232E20" w14:textId="77777777" w:rsidR="00B849FF" w:rsidRPr="000955EC" w:rsidRDefault="00B849FF" w:rsidP="00B849FF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AD69EC" w14:textId="6371CF9B" w:rsidR="00B849FF" w:rsidRPr="000955EC" w:rsidRDefault="00B849FF" w:rsidP="00B849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right="-44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C57CF1" w14:textId="77777777" w:rsidR="00B849FF" w:rsidRPr="000955EC" w:rsidRDefault="00B849FF" w:rsidP="00B849FF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570D47" w14:textId="35C06486" w:rsidR="00B849FF" w:rsidRPr="000955EC" w:rsidRDefault="00D54EFA" w:rsidP="00D54EF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44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A553EE" w14:textId="77777777" w:rsidR="00B849FF" w:rsidRPr="000955EC" w:rsidRDefault="00B849FF" w:rsidP="00B849FF">
            <w:pPr>
              <w:tabs>
                <w:tab w:val="decimal" w:pos="972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91A3F5" w14:textId="394BF85E" w:rsidR="00B849FF" w:rsidRPr="000955EC" w:rsidRDefault="00B849FF" w:rsidP="00B849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2"/>
              </w:tabs>
              <w:ind w:right="-111"/>
              <w:rPr>
                <w:rFonts w:ascii="Angsana New" w:hAnsi="Angsana New"/>
                <w:sz w:val="30"/>
                <w:szCs w:val="30"/>
              </w:rPr>
            </w:pPr>
            <w:r w:rsidRPr="000955EC">
              <w:rPr>
                <w:rFonts w:ascii="Angsana New" w:hAnsi="Angsana New"/>
                <w:sz w:val="30"/>
                <w:szCs w:val="30"/>
              </w:rPr>
              <w:t>67</w:t>
            </w:r>
          </w:p>
        </w:tc>
      </w:tr>
      <w:tr w:rsidR="00B849FF" w:rsidRPr="00646EA6" w14:paraId="3C0F71B0" w14:textId="77777777" w:rsidTr="001E33B8">
        <w:tc>
          <w:tcPr>
            <w:tcW w:w="36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2A5C0C" w14:textId="77777777" w:rsidR="00B849FF" w:rsidRPr="00B93BAB" w:rsidRDefault="00B849FF" w:rsidP="00B849FF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A36ED1">
              <w:rPr>
                <w:rFonts w:ascii="Angsana New" w:hAnsi="Angsana New"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1A083C" w14:textId="76575BF7" w:rsidR="00B849FF" w:rsidRPr="000955EC" w:rsidRDefault="00D54EFA" w:rsidP="00B849FF">
            <w:pPr>
              <w:tabs>
                <w:tab w:val="decimal" w:pos="945"/>
              </w:tabs>
              <w:ind w:right="-7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431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BAB166" w14:textId="77777777" w:rsidR="00B849FF" w:rsidRPr="000955EC" w:rsidRDefault="00B849FF" w:rsidP="00B849FF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347A75" w14:textId="62365A35" w:rsidR="00B849FF" w:rsidRPr="000955EC" w:rsidRDefault="00B849FF" w:rsidP="00B849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right="-7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596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4AC3A1" w14:textId="77777777" w:rsidR="00B849FF" w:rsidRPr="000955EC" w:rsidRDefault="00B849FF" w:rsidP="00B849FF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3FCB41" w14:textId="54AE174A" w:rsidR="00B849FF" w:rsidRPr="000955EC" w:rsidRDefault="00D54EFA" w:rsidP="00B849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70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657FA9" w14:textId="77777777" w:rsidR="00B849FF" w:rsidRPr="000955EC" w:rsidRDefault="00B849FF" w:rsidP="00B849FF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DF6AC2" w14:textId="0F6F785C" w:rsidR="00B849FF" w:rsidRPr="000955EC" w:rsidRDefault="00B849FF" w:rsidP="00B849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2"/>
              </w:tabs>
              <w:ind w:right="-111"/>
              <w:rPr>
                <w:rFonts w:ascii="Angsana New" w:hAnsi="Angsana New"/>
                <w:sz w:val="30"/>
                <w:szCs w:val="30"/>
              </w:rPr>
            </w:pPr>
            <w:r w:rsidRPr="000955EC">
              <w:rPr>
                <w:rFonts w:ascii="Angsana New" w:hAnsi="Angsana New"/>
                <w:sz w:val="30"/>
                <w:szCs w:val="30"/>
              </w:rPr>
              <w:t>439</w:t>
            </w:r>
          </w:p>
        </w:tc>
      </w:tr>
      <w:tr w:rsidR="00B849FF" w:rsidRPr="00646EA6" w14:paraId="7C053B9E" w14:textId="77777777" w:rsidTr="001E33B8">
        <w:tc>
          <w:tcPr>
            <w:tcW w:w="36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894547" w14:textId="77777777" w:rsidR="00B849FF" w:rsidRDefault="00B849FF" w:rsidP="00B849FF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33948E" w14:textId="055FB371" w:rsidR="00B849FF" w:rsidRPr="000955EC" w:rsidRDefault="00D54EFA" w:rsidP="00B849FF">
            <w:pPr>
              <w:tabs>
                <w:tab w:val="clear" w:pos="907"/>
                <w:tab w:val="left" w:pos="928"/>
              </w:tabs>
              <w:ind w:right="-53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6,865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D6C44E" w14:textId="77777777" w:rsidR="00B849FF" w:rsidRPr="000955EC" w:rsidRDefault="00B849FF" w:rsidP="00B849FF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35D16F" w14:textId="6C0CA5CF" w:rsidR="00B849FF" w:rsidRPr="000955EC" w:rsidRDefault="00B849FF" w:rsidP="00B849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right="-53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7,769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B054C9" w14:textId="77777777" w:rsidR="00B849FF" w:rsidRPr="000955EC" w:rsidRDefault="00B849FF" w:rsidP="00B849FF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B1651C" w14:textId="1A103C02" w:rsidR="00B849FF" w:rsidRPr="000955EC" w:rsidRDefault="00D54EFA" w:rsidP="00B849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52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6,738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809E97" w14:textId="77777777" w:rsidR="00B849FF" w:rsidRPr="000955EC" w:rsidRDefault="00B849FF" w:rsidP="00B849FF">
            <w:pPr>
              <w:tabs>
                <w:tab w:val="decimal" w:pos="972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50E245" w14:textId="555081D8" w:rsidR="00B849FF" w:rsidRPr="000955EC" w:rsidRDefault="00B849FF" w:rsidP="00B849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2"/>
              </w:tabs>
              <w:ind w:right="-111"/>
              <w:rPr>
                <w:rFonts w:ascii="Angsana New" w:hAnsi="Angsana New"/>
                <w:sz w:val="30"/>
                <w:szCs w:val="30"/>
              </w:rPr>
            </w:pPr>
            <w:r w:rsidRPr="000955EC">
              <w:rPr>
                <w:rFonts w:ascii="Angsana New" w:hAnsi="Angsana New"/>
                <w:sz w:val="30"/>
                <w:szCs w:val="30"/>
              </w:rPr>
              <w:t>7,490</w:t>
            </w:r>
          </w:p>
        </w:tc>
      </w:tr>
      <w:tr w:rsidR="00B849FF" w:rsidRPr="00646EA6" w14:paraId="6D32D0F9" w14:textId="77777777" w:rsidTr="004777DA">
        <w:tc>
          <w:tcPr>
            <w:tcW w:w="36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CD1255" w14:textId="77777777" w:rsidR="00B849FF" w:rsidRDefault="00B849FF" w:rsidP="00B849FF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45437D" w14:textId="77777777" w:rsidR="00B849FF" w:rsidRPr="00B13DAC" w:rsidRDefault="00B849FF" w:rsidP="00B849FF">
            <w:pPr>
              <w:tabs>
                <w:tab w:val="decimal" w:pos="972"/>
              </w:tabs>
              <w:spacing w:line="240" w:lineRule="atLeast"/>
              <w:ind w:right="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3AC895" w14:textId="77777777" w:rsidR="00B849FF" w:rsidRPr="00B13DAC" w:rsidRDefault="00B849FF" w:rsidP="00B849FF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2DE27C" w14:textId="77777777" w:rsidR="00B849FF" w:rsidRPr="00400782" w:rsidRDefault="00B849FF" w:rsidP="00B849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right="-44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56672C" w14:textId="77777777" w:rsidR="00B849FF" w:rsidRPr="00B13DAC" w:rsidRDefault="00B849FF" w:rsidP="00B849FF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C0B855" w14:textId="77777777" w:rsidR="00B849FF" w:rsidRPr="00B13DAC" w:rsidRDefault="00B849FF" w:rsidP="00B849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44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6C7B4F" w14:textId="77777777" w:rsidR="00B849FF" w:rsidRPr="00B13DAC" w:rsidRDefault="00B849FF" w:rsidP="00B849FF">
            <w:pPr>
              <w:tabs>
                <w:tab w:val="decimal" w:pos="972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C344CA" w14:textId="77777777" w:rsidR="00B849FF" w:rsidRPr="00400782" w:rsidRDefault="00B849FF" w:rsidP="00B849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2"/>
              </w:tabs>
              <w:ind w:right="-1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849FF" w:rsidRPr="00646EA6" w14:paraId="28CA5952" w14:textId="77777777" w:rsidTr="004777DA">
        <w:tc>
          <w:tcPr>
            <w:tcW w:w="36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87C742" w14:textId="77777777" w:rsidR="00B849FF" w:rsidRPr="00646EA6" w:rsidRDefault="00B849FF" w:rsidP="00B849FF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46EA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ผู้บริหาร</w:t>
            </w:r>
            <w:r w:rsidRPr="00646EA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สำคัญ</w:t>
            </w: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F410E8" w14:textId="77777777" w:rsidR="00B849FF" w:rsidRPr="00B13DAC" w:rsidRDefault="00B849FF" w:rsidP="00B849FF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397DA2" w14:textId="77777777" w:rsidR="00B849FF" w:rsidRPr="00B13DAC" w:rsidRDefault="00B849FF" w:rsidP="00B849FF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95722A" w14:textId="77777777" w:rsidR="00B849FF" w:rsidRPr="00400782" w:rsidRDefault="00B849FF" w:rsidP="00B849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right="-4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498594" w14:textId="77777777" w:rsidR="00B849FF" w:rsidRPr="00B13DAC" w:rsidRDefault="00B849FF" w:rsidP="00B849FF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96742D" w14:textId="77777777" w:rsidR="00B849FF" w:rsidRPr="00B13DAC" w:rsidRDefault="00B849FF" w:rsidP="00B849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44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F3D463" w14:textId="77777777" w:rsidR="00B849FF" w:rsidRPr="00B13DAC" w:rsidRDefault="00B849FF" w:rsidP="00B849FF">
            <w:pPr>
              <w:tabs>
                <w:tab w:val="decimal" w:pos="972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27C556" w14:textId="77777777" w:rsidR="00B849FF" w:rsidRPr="00400782" w:rsidRDefault="00B849FF" w:rsidP="00B849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2"/>
              </w:tabs>
              <w:ind w:right="-1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849FF" w:rsidRPr="00646EA6" w14:paraId="65FE7916" w14:textId="77777777" w:rsidTr="001E33B8">
        <w:tc>
          <w:tcPr>
            <w:tcW w:w="36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D179F9" w14:textId="77777777" w:rsidR="00B849FF" w:rsidRPr="00646EA6" w:rsidRDefault="00B849FF" w:rsidP="00B849FF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ค่าที่ปรึกษา</w:t>
            </w: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4147D6" w14:textId="5BE98663" w:rsidR="00B849FF" w:rsidRPr="000955EC" w:rsidRDefault="001E441D" w:rsidP="00B849FF">
            <w:pPr>
              <w:tabs>
                <w:tab w:val="clear" w:pos="907"/>
              </w:tabs>
              <w:ind w:right="-53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6,960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6D9250" w14:textId="77777777" w:rsidR="00B849FF" w:rsidRPr="000955EC" w:rsidRDefault="00B849FF" w:rsidP="00B849FF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930264" w14:textId="47EA5282" w:rsidR="00B849FF" w:rsidRPr="000955EC" w:rsidRDefault="00B849FF" w:rsidP="00B849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right="-559"/>
              <w:rPr>
                <w:rFonts w:ascii="Angsana New" w:hAnsi="Angsana New"/>
                <w:sz w:val="30"/>
                <w:szCs w:val="30"/>
              </w:rPr>
            </w:pPr>
            <w:r w:rsidRPr="000955EC">
              <w:rPr>
                <w:rFonts w:ascii="Angsana New" w:hAnsi="Angsana New"/>
                <w:sz w:val="30"/>
                <w:szCs w:val="30"/>
              </w:rPr>
              <w:t>6,050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CFC42C" w14:textId="77777777" w:rsidR="00B849FF" w:rsidRPr="000955EC" w:rsidRDefault="00B849FF" w:rsidP="00B849FF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A5799E" w14:textId="079A616E" w:rsidR="00B849FF" w:rsidRPr="000955EC" w:rsidRDefault="001E441D" w:rsidP="00B849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2580"/>
                <w:tab w:val="left" w:pos="1595"/>
              </w:tabs>
              <w:ind w:right="-52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6,960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376DA1" w14:textId="77777777" w:rsidR="00B849FF" w:rsidRPr="000955EC" w:rsidRDefault="00B849FF" w:rsidP="00B849FF">
            <w:pPr>
              <w:tabs>
                <w:tab w:val="decimal" w:pos="972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757B0C" w14:textId="5E5BE5EF" w:rsidR="00B849FF" w:rsidRPr="000955EC" w:rsidRDefault="00B849FF" w:rsidP="00B849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2"/>
              </w:tabs>
              <w:ind w:right="-111"/>
              <w:rPr>
                <w:rFonts w:ascii="Angsana New" w:hAnsi="Angsana New"/>
                <w:sz w:val="30"/>
                <w:szCs w:val="30"/>
              </w:rPr>
            </w:pPr>
            <w:r w:rsidRPr="000955EC">
              <w:rPr>
                <w:rFonts w:ascii="Angsana New" w:hAnsi="Angsana New"/>
                <w:sz w:val="30"/>
                <w:szCs w:val="30"/>
              </w:rPr>
              <w:t>6,050</w:t>
            </w:r>
          </w:p>
        </w:tc>
      </w:tr>
      <w:tr w:rsidR="00B849FF" w:rsidRPr="00646EA6" w14:paraId="277C1A5B" w14:textId="77777777" w:rsidTr="001E33B8">
        <w:tc>
          <w:tcPr>
            <w:tcW w:w="36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783966" w14:textId="77777777" w:rsidR="00B849FF" w:rsidRPr="00646EA6" w:rsidRDefault="00B849FF" w:rsidP="00B849FF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646EA6">
              <w:rPr>
                <w:rFonts w:ascii="Angsana New" w:hAnsi="Angsana New" w:hint="cs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3EFA4A" w14:textId="77777777" w:rsidR="00B849FF" w:rsidRPr="000955EC" w:rsidRDefault="00B849FF" w:rsidP="00B849FF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14A2A7" w14:textId="77777777" w:rsidR="00B849FF" w:rsidRPr="000955EC" w:rsidRDefault="00B849FF" w:rsidP="00B849FF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B0BC3B" w14:textId="77777777" w:rsidR="00B849FF" w:rsidRPr="000955EC" w:rsidRDefault="00B849FF" w:rsidP="00B849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right="-4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31FBEC" w14:textId="77777777" w:rsidR="00B849FF" w:rsidRPr="000955EC" w:rsidRDefault="00B849FF" w:rsidP="00B849FF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9A7A6F" w14:textId="77777777" w:rsidR="00B849FF" w:rsidRPr="000955EC" w:rsidRDefault="00B849FF" w:rsidP="00B849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44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57A4CD" w14:textId="77777777" w:rsidR="00B849FF" w:rsidRPr="000955EC" w:rsidRDefault="00B849FF" w:rsidP="00B849FF">
            <w:pPr>
              <w:tabs>
                <w:tab w:val="decimal" w:pos="972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5A3A52" w14:textId="77777777" w:rsidR="00B849FF" w:rsidRPr="000955EC" w:rsidRDefault="00B849FF" w:rsidP="00B849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2"/>
              </w:tabs>
              <w:ind w:right="-1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849FF" w:rsidRPr="00117DB0" w14:paraId="18C05F3E" w14:textId="77777777" w:rsidTr="001E33B8">
        <w:tc>
          <w:tcPr>
            <w:tcW w:w="36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0BE23C" w14:textId="77777777" w:rsidR="00B849FF" w:rsidRPr="00117DB0" w:rsidRDefault="00B849FF" w:rsidP="00B849FF">
            <w:pPr>
              <w:ind w:right="-328" w:firstLine="162"/>
              <w:rPr>
                <w:rFonts w:ascii="Angsana New" w:hAnsi="Angsana New"/>
                <w:sz w:val="30"/>
                <w:szCs w:val="30"/>
                <w:cs/>
              </w:rPr>
            </w:pPr>
            <w:r w:rsidRPr="00117DB0">
              <w:rPr>
                <w:rFonts w:ascii="Angsana New" w:hAnsi="Angsana New" w:hint="cs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F2F515" w14:textId="401453F9" w:rsidR="00B849FF" w:rsidRPr="000955EC" w:rsidRDefault="001E441D" w:rsidP="001E441D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left" w:pos="840"/>
                <w:tab w:val="left" w:pos="1290"/>
                <w:tab w:val="left" w:pos="1380"/>
              </w:tabs>
              <w:ind w:left="-240" w:right="-534" w:firstLine="18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47,048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B105F0" w14:textId="77777777" w:rsidR="00B849FF" w:rsidRPr="000955EC" w:rsidRDefault="00B849FF" w:rsidP="00B849FF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3DA3D4" w14:textId="67FEA92E" w:rsidR="00B849FF" w:rsidRPr="000955EC" w:rsidRDefault="00B849FF" w:rsidP="00B849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right="-444"/>
              <w:rPr>
                <w:rFonts w:ascii="Angsana New" w:hAnsi="Angsana New"/>
                <w:sz w:val="30"/>
                <w:szCs w:val="30"/>
              </w:rPr>
            </w:pPr>
            <w:r w:rsidRPr="000955EC">
              <w:rPr>
                <w:rFonts w:ascii="Angsana New" w:hAnsi="Angsana New"/>
                <w:sz w:val="30"/>
                <w:szCs w:val="30"/>
              </w:rPr>
              <w:t>46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0955EC">
              <w:rPr>
                <w:rFonts w:ascii="Angsana New" w:hAnsi="Angsana New"/>
                <w:sz w:val="30"/>
                <w:szCs w:val="30"/>
              </w:rPr>
              <w:t>783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C2B51D" w14:textId="77777777" w:rsidR="00B849FF" w:rsidRPr="000955EC" w:rsidRDefault="00B849FF" w:rsidP="00B849FF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AADCC0" w14:textId="6D76987D" w:rsidR="00B849FF" w:rsidRPr="000955EC" w:rsidRDefault="001E441D" w:rsidP="00B849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44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43,722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E3629A" w14:textId="77777777" w:rsidR="00B849FF" w:rsidRPr="000955EC" w:rsidRDefault="00B849FF" w:rsidP="00B849FF">
            <w:pPr>
              <w:tabs>
                <w:tab w:val="decimal" w:pos="972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4A9846" w14:textId="017835B5" w:rsidR="00B849FF" w:rsidRPr="000955EC" w:rsidRDefault="00B849FF" w:rsidP="00B849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2"/>
              </w:tabs>
              <w:ind w:right="-111"/>
              <w:rPr>
                <w:rFonts w:ascii="Angsana New" w:hAnsi="Angsana New"/>
                <w:sz w:val="30"/>
                <w:szCs w:val="30"/>
              </w:rPr>
            </w:pPr>
            <w:r w:rsidRPr="000955EC">
              <w:rPr>
                <w:rFonts w:ascii="Angsana New" w:hAnsi="Angsana New"/>
                <w:sz w:val="30"/>
                <w:szCs w:val="30"/>
              </w:rPr>
              <w:t>39,337</w:t>
            </w:r>
          </w:p>
        </w:tc>
      </w:tr>
      <w:tr w:rsidR="00B849FF" w:rsidRPr="00117DB0" w14:paraId="489144A1" w14:textId="77777777" w:rsidTr="001E33B8">
        <w:tc>
          <w:tcPr>
            <w:tcW w:w="36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128EA3" w14:textId="77777777" w:rsidR="00B849FF" w:rsidRPr="00117DB0" w:rsidRDefault="00B849FF" w:rsidP="00B849FF">
            <w:pPr>
              <w:ind w:right="-328" w:firstLine="162"/>
              <w:rPr>
                <w:rFonts w:ascii="Angsana New" w:hAnsi="Angsana New"/>
                <w:sz w:val="30"/>
                <w:szCs w:val="30"/>
                <w:cs/>
              </w:rPr>
            </w:pPr>
            <w:r w:rsidRPr="00117DB0">
              <w:rPr>
                <w:rFonts w:ascii="Angsana New" w:hAnsi="Angsana New" w:hint="cs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DF6D723" w14:textId="3472C5A6" w:rsidR="00B849FF" w:rsidRPr="000955EC" w:rsidRDefault="001E441D" w:rsidP="00B849FF">
            <w:pPr>
              <w:tabs>
                <w:tab w:val="decimal" w:pos="938"/>
              </w:tabs>
              <w:ind w:right="-7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449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A81DF9" w14:textId="77777777" w:rsidR="00B849FF" w:rsidRPr="000955EC" w:rsidRDefault="00B849FF" w:rsidP="00B849FF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992C581" w14:textId="221F740A" w:rsidR="00B849FF" w:rsidRPr="000955EC" w:rsidRDefault="00B849FF" w:rsidP="00B849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right="-7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0955EC">
              <w:rPr>
                <w:rFonts w:ascii="Angsana New" w:hAnsi="Angsana New"/>
                <w:sz w:val="30"/>
                <w:szCs w:val="30"/>
              </w:rPr>
              <w:t>220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AFBCDB" w14:textId="77777777" w:rsidR="00B849FF" w:rsidRPr="000955EC" w:rsidRDefault="00B849FF" w:rsidP="00B849FF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6ECF2FA" w14:textId="462B19C6" w:rsidR="00B849FF" w:rsidRPr="000955EC" w:rsidRDefault="001E441D" w:rsidP="00B849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70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323D5C" w14:textId="77777777" w:rsidR="00B849FF" w:rsidRPr="000955EC" w:rsidRDefault="00B849FF" w:rsidP="00B849FF">
            <w:pPr>
              <w:tabs>
                <w:tab w:val="decimal" w:pos="972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168B26A" w14:textId="50654F82" w:rsidR="00B849FF" w:rsidRPr="000955EC" w:rsidRDefault="00B849FF" w:rsidP="00B849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2"/>
              </w:tabs>
              <w:ind w:right="-111"/>
              <w:rPr>
                <w:rFonts w:ascii="Angsana New" w:hAnsi="Angsana New"/>
                <w:sz w:val="30"/>
                <w:szCs w:val="30"/>
              </w:rPr>
            </w:pPr>
            <w:r w:rsidRPr="000955EC">
              <w:rPr>
                <w:rFonts w:ascii="Angsana New" w:hAnsi="Angsana New"/>
                <w:sz w:val="30"/>
                <w:szCs w:val="30"/>
              </w:rPr>
              <w:t>186</w:t>
            </w:r>
          </w:p>
        </w:tc>
      </w:tr>
      <w:tr w:rsidR="00B849FF" w:rsidRPr="00360C0A" w14:paraId="6317B832" w14:textId="77777777" w:rsidTr="001E33B8">
        <w:tc>
          <w:tcPr>
            <w:tcW w:w="36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02B034" w14:textId="77777777" w:rsidR="00B849FF" w:rsidRPr="00117DB0" w:rsidRDefault="00B849FF" w:rsidP="00B849FF">
            <w:pPr>
              <w:ind w:right="-32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17DB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0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A2E7AF4" w14:textId="1F3B78A4" w:rsidR="00B849FF" w:rsidRPr="000955EC" w:rsidRDefault="001E441D" w:rsidP="00B849FF">
            <w:pPr>
              <w:tabs>
                <w:tab w:val="decimal" w:pos="938"/>
              </w:tabs>
              <w:ind w:right="-44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47,497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2FC819" w14:textId="77777777" w:rsidR="00B849FF" w:rsidRPr="000955EC" w:rsidRDefault="00B849FF" w:rsidP="00B849FF">
            <w:pPr>
              <w:tabs>
                <w:tab w:val="decimal" w:pos="972"/>
              </w:tabs>
              <w:ind w:right="4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81C1850" w14:textId="1EED07A0" w:rsidR="00B849FF" w:rsidRPr="00360C0A" w:rsidRDefault="00B849FF" w:rsidP="00B849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right="-44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</w:t>
            </w:r>
            <w:r w:rsidRPr="000955EC">
              <w:rPr>
                <w:rFonts w:ascii="Angsana New" w:hAnsi="Angsana New"/>
                <w:b/>
                <w:bCs/>
                <w:sz w:val="30"/>
                <w:szCs w:val="30"/>
              </w:rPr>
              <w:t>47,003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DD7580" w14:textId="77777777" w:rsidR="00B849FF" w:rsidRPr="00360C0A" w:rsidRDefault="00B849FF" w:rsidP="00B849FF">
            <w:pPr>
              <w:tabs>
                <w:tab w:val="decimal" w:pos="972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2F1916F" w14:textId="6E831A86" w:rsidR="00B849FF" w:rsidRPr="00360C0A" w:rsidRDefault="001E441D" w:rsidP="00B849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44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43,996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651250" w14:textId="77777777" w:rsidR="00B849FF" w:rsidRPr="000955EC" w:rsidRDefault="00B849FF" w:rsidP="00B849FF">
            <w:pPr>
              <w:tabs>
                <w:tab w:val="decimal" w:pos="972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87C4960" w14:textId="1D810EE7" w:rsidR="00B849FF" w:rsidRPr="00360C0A" w:rsidRDefault="00B849FF" w:rsidP="00B849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2"/>
              </w:tabs>
              <w:ind w:right="-1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60C0A">
              <w:rPr>
                <w:rFonts w:ascii="Angsana New" w:hAnsi="Angsana New"/>
                <w:b/>
                <w:bCs/>
                <w:sz w:val="30"/>
                <w:szCs w:val="30"/>
              </w:rPr>
              <w:t>39,523</w:t>
            </w:r>
          </w:p>
        </w:tc>
      </w:tr>
    </w:tbl>
    <w:p w14:paraId="20024B94" w14:textId="3E7DE3CC" w:rsidR="009546CB" w:rsidRPr="00623946" w:rsidRDefault="009546CB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rPr>
          <w:rFonts w:asciiTheme="majorBidi" w:hAnsiTheme="majorBidi" w:cstheme="majorBidi"/>
          <w:sz w:val="30"/>
          <w:szCs w:val="30"/>
        </w:rPr>
      </w:pPr>
      <w:r w:rsidRPr="00623946">
        <w:rPr>
          <w:rFonts w:asciiTheme="majorBidi" w:hAnsiTheme="majorBidi" w:cstheme="majorBidi"/>
          <w:sz w:val="30"/>
          <w:szCs w:val="30"/>
          <w:cs/>
        </w:rPr>
        <w:lastRenderedPageBreak/>
        <w:t>ยอดคงเหลือกับบุคคลหรือกิจการที่เกี่ยวข้องกัน ณ วันที่</w:t>
      </w:r>
      <w:r w:rsidRPr="00623946">
        <w:rPr>
          <w:rFonts w:asciiTheme="majorBidi" w:hAnsiTheme="majorBidi" w:cstheme="majorBidi"/>
          <w:sz w:val="30"/>
          <w:szCs w:val="30"/>
        </w:rPr>
        <w:t xml:space="preserve"> 31 </w:t>
      </w:r>
      <w:r w:rsidRPr="00623946">
        <w:rPr>
          <w:rFonts w:asciiTheme="majorBidi" w:hAnsiTheme="majorBidi" w:cstheme="majorBidi"/>
          <w:sz w:val="30"/>
          <w:szCs w:val="30"/>
          <w:cs/>
        </w:rPr>
        <w:t>ธันวาคม มีดังนี้</w:t>
      </w:r>
    </w:p>
    <w:p w14:paraId="131A3872" w14:textId="77777777" w:rsidR="001966D8" w:rsidRPr="00EE33F0" w:rsidRDefault="001966D8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thaiDistribute"/>
        <w:rPr>
          <w:rFonts w:asciiTheme="majorBidi" w:hAnsiTheme="majorBidi" w:cstheme="majorBidi"/>
          <w:spacing w:val="-2"/>
          <w:sz w:val="24"/>
          <w:szCs w:val="24"/>
          <w:cs/>
        </w:rPr>
      </w:pPr>
    </w:p>
    <w:tbl>
      <w:tblPr>
        <w:tblW w:w="9371" w:type="dxa"/>
        <w:tblInd w:w="446" w:type="dxa"/>
        <w:tblBorders>
          <w:top w:val="single" w:sz="4" w:space="0" w:color="auto"/>
          <w:bottom w:val="double" w:sz="4" w:space="0" w:color="auto"/>
        </w:tblBorders>
        <w:tblLook w:val="0000" w:firstRow="0" w:lastRow="0" w:firstColumn="0" w:lastColumn="0" w:noHBand="0" w:noVBand="0"/>
      </w:tblPr>
      <w:tblGrid>
        <w:gridCol w:w="10"/>
        <w:gridCol w:w="3590"/>
        <w:gridCol w:w="1260"/>
        <w:gridCol w:w="270"/>
        <w:gridCol w:w="1181"/>
        <w:gridCol w:w="270"/>
        <w:gridCol w:w="1260"/>
        <w:gridCol w:w="270"/>
        <w:gridCol w:w="1260"/>
      </w:tblGrid>
      <w:tr w:rsidR="00977A3D" w:rsidRPr="002E0BD6" w14:paraId="3D63C12F" w14:textId="77777777" w:rsidTr="00D83E23">
        <w:trPr>
          <w:tblHeader/>
        </w:trPr>
        <w:tc>
          <w:tcPr>
            <w:tcW w:w="3611" w:type="dxa"/>
            <w:gridSpan w:val="2"/>
            <w:tcBorders>
              <w:top w:val="nil"/>
            </w:tcBorders>
            <w:vAlign w:val="bottom"/>
          </w:tcPr>
          <w:p w14:paraId="6FF4326C" w14:textId="77777777" w:rsidR="00977A3D" w:rsidRPr="002E0BD6" w:rsidRDefault="00977A3D" w:rsidP="00344305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tcBorders>
              <w:top w:val="nil"/>
            </w:tcBorders>
            <w:vAlign w:val="bottom"/>
          </w:tcPr>
          <w:p w14:paraId="063F3E3E" w14:textId="77777777" w:rsidR="00977A3D" w:rsidRPr="002E0BD6" w:rsidRDefault="00977A3D" w:rsidP="00344305">
            <w:pPr>
              <w:ind w:left="-127" w:right="-7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E0BD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43437E4E" w14:textId="77777777" w:rsidR="00977A3D" w:rsidRPr="002E0BD6" w:rsidRDefault="00977A3D" w:rsidP="00344305">
            <w:pPr>
              <w:ind w:left="-127" w:right="-7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90" w:type="dxa"/>
            <w:gridSpan w:val="3"/>
            <w:tcBorders>
              <w:top w:val="nil"/>
            </w:tcBorders>
            <w:vAlign w:val="bottom"/>
          </w:tcPr>
          <w:p w14:paraId="0F514F81" w14:textId="77777777" w:rsidR="00977A3D" w:rsidRPr="002E0BD6" w:rsidRDefault="00977A3D" w:rsidP="00344305">
            <w:pPr>
              <w:ind w:left="-127" w:right="-7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E0BD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77A3D" w:rsidRPr="002E0BD6" w14:paraId="3FA29A9C" w14:textId="77777777" w:rsidTr="00D83E23">
        <w:trPr>
          <w:tblHeader/>
        </w:trPr>
        <w:tc>
          <w:tcPr>
            <w:tcW w:w="3611" w:type="dxa"/>
            <w:gridSpan w:val="2"/>
            <w:vAlign w:val="bottom"/>
          </w:tcPr>
          <w:p w14:paraId="36F70031" w14:textId="77777777" w:rsidR="00977A3D" w:rsidRPr="002E0BD6" w:rsidRDefault="00977A3D" w:rsidP="00344305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CCF22A8" w14:textId="23914D8F" w:rsidR="00977A3D" w:rsidRPr="00646EA6" w:rsidRDefault="00B849FF" w:rsidP="0034430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  <w:vAlign w:val="bottom"/>
          </w:tcPr>
          <w:p w14:paraId="71714C1D" w14:textId="77777777" w:rsidR="00977A3D" w:rsidRPr="00646EA6" w:rsidRDefault="00977A3D" w:rsidP="00344305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2281E082" w14:textId="2148C5A7" w:rsidR="00977A3D" w:rsidRPr="00646EA6" w:rsidRDefault="00B849FF" w:rsidP="00344305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  <w:vAlign w:val="bottom"/>
          </w:tcPr>
          <w:p w14:paraId="6B8EAB53" w14:textId="77777777" w:rsidR="00977A3D" w:rsidRPr="002E0BD6" w:rsidRDefault="00977A3D" w:rsidP="00344305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B4F6FA9" w14:textId="1AC62B66" w:rsidR="00977A3D" w:rsidRPr="00646EA6" w:rsidRDefault="00B849FF" w:rsidP="0034430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  <w:vAlign w:val="bottom"/>
          </w:tcPr>
          <w:p w14:paraId="117B7E70" w14:textId="77777777" w:rsidR="00977A3D" w:rsidRPr="00646EA6" w:rsidRDefault="00977A3D" w:rsidP="00344305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49AE5293" w14:textId="27E7908B" w:rsidR="00977A3D" w:rsidRPr="00646EA6" w:rsidRDefault="00B849FF" w:rsidP="00344305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977A3D" w:rsidRPr="002E0BD6" w14:paraId="5A0F76CC" w14:textId="77777777" w:rsidTr="00D83E23">
        <w:tc>
          <w:tcPr>
            <w:tcW w:w="3611" w:type="dxa"/>
            <w:gridSpan w:val="2"/>
            <w:tcBorders>
              <w:bottom w:val="nil"/>
            </w:tcBorders>
            <w:vAlign w:val="bottom"/>
          </w:tcPr>
          <w:p w14:paraId="5C1217E7" w14:textId="77777777" w:rsidR="00977A3D" w:rsidRPr="002E0BD6" w:rsidRDefault="00977A3D" w:rsidP="00344305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60" w:type="dxa"/>
            <w:gridSpan w:val="7"/>
            <w:tcBorders>
              <w:bottom w:val="nil"/>
            </w:tcBorders>
            <w:vAlign w:val="bottom"/>
          </w:tcPr>
          <w:p w14:paraId="3D2BF2D4" w14:textId="77777777" w:rsidR="00977A3D" w:rsidRPr="002E0BD6" w:rsidRDefault="00977A3D" w:rsidP="00344305">
            <w:pPr>
              <w:ind w:left="-127" w:right="-7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2E0BD6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2E0BD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977A3D" w:rsidRPr="002E0BD6" w14:paraId="310F7F03" w14:textId="77777777" w:rsidTr="00D83E23">
        <w:tc>
          <w:tcPr>
            <w:tcW w:w="3611" w:type="dxa"/>
            <w:gridSpan w:val="2"/>
            <w:tcBorders>
              <w:bottom w:val="nil"/>
            </w:tcBorders>
            <w:vAlign w:val="bottom"/>
          </w:tcPr>
          <w:p w14:paraId="1E4D4A66" w14:textId="4E16D1D6" w:rsidR="00977A3D" w:rsidRPr="002E0BD6" w:rsidRDefault="00977A3D" w:rsidP="00344305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E0BD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5760" w:type="dxa"/>
            <w:gridSpan w:val="7"/>
            <w:tcBorders>
              <w:bottom w:val="nil"/>
            </w:tcBorders>
            <w:vAlign w:val="bottom"/>
          </w:tcPr>
          <w:p w14:paraId="162C002D" w14:textId="77777777" w:rsidR="00977A3D" w:rsidRPr="002E0BD6" w:rsidRDefault="00977A3D" w:rsidP="00344305">
            <w:pPr>
              <w:ind w:left="-127" w:right="-7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B849FF" w:rsidRPr="002E0BD6" w14:paraId="32ABC474" w14:textId="77777777" w:rsidTr="001E33B8">
        <w:tc>
          <w:tcPr>
            <w:tcW w:w="3611" w:type="dxa"/>
            <w:gridSpan w:val="2"/>
            <w:tcBorders>
              <w:top w:val="nil"/>
              <w:bottom w:val="nil"/>
            </w:tcBorders>
            <w:vAlign w:val="bottom"/>
          </w:tcPr>
          <w:p w14:paraId="3A886690" w14:textId="77777777" w:rsidR="00B849FF" w:rsidRPr="00EE33F0" w:rsidRDefault="00B849FF" w:rsidP="00B849FF">
            <w:pPr>
              <w:pStyle w:val="a0"/>
              <w:tabs>
                <w:tab w:val="clear" w:pos="1080"/>
              </w:tabs>
              <w:ind w:left="432" w:hanging="432"/>
              <w:rPr>
                <w:rFonts w:asciiTheme="majorBidi" w:hAnsiTheme="majorBidi" w:cstheme="majorBidi"/>
                <w:cs/>
                <w:lang w:val="en-US"/>
              </w:rPr>
            </w:pPr>
            <w:r w:rsidRPr="00EE33F0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DD37F4D" w14:textId="369D6F6E" w:rsidR="00B849FF" w:rsidRPr="00FB2CAE" w:rsidRDefault="001E441D" w:rsidP="001E441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44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5C77068" w14:textId="77777777" w:rsidR="00B849FF" w:rsidRPr="002F0B72" w:rsidRDefault="00B849FF" w:rsidP="00B849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F3031E7" w14:textId="15456054" w:rsidR="00B849FF" w:rsidRPr="00A9489F" w:rsidRDefault="00B849FF" w:rsidP="00B849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ind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6F748E1" w14:textId="77777777" w:rsidR="00B849FF" w:rsidRPr="002F0B72" w:rsidRDefault="00B849FF" w:rsidP="00B849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7B3B109" w14:textId="2A1B277A" w:rsidR="00B849FF" w:rsidRPr="002E0BD6" w:rsidRDefault="001E441D" w:rsidP="00B849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tLeast"/>
              <w:ind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48,646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39B832E" w14:textId="77777777" w:rsidR="00B849FF" w:rsidRPr="002E0BD6" w:rsidRDefault="00B849FF" w:rsidP="00B849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after="0"/>
              <w:ind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0045E8B" w14:textId="4A98F685" w:rsidR="00B849FF" w:rsidRPr="00C179C4" w:rsidRDefault="00B849FF" w:rsidP="00B849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ind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50,655</w:t>
            </w:r>
          </w:p>
        </w:tc>
      </w:tr>
      <w:tr w:rsidR="00B849FF" w:rsidRPr="002E0BD6" w14:paraId="18E6FA29" w14:textId="77777777" w:rsidTr="001E33B8">
        <w:tc>
          <w:tcPr>
            <w:tcW w:w="3611" w:type="dxa"/>
            <w:gridSpan w:val="2"/>
            <w:tcBorders>
              <w:top w:val="nil"/>
              <w:bottom w:val="nil"/>
            </w:tcBorders>
            <w:vAlign w:val="bottom"/>
          </w:tcPr>
          <w:p w14:paraId="029C5456" w14:textId="77777777" w:rsidR="00B849FF" w:rsidRPr="00EE33F0" w:rsidRDefault="00B849FF" w:rsidP="00B849FF">
            <w:pPr>
              <w:pStyle w:val="a0"/>
              <w:tabs>
                <w:tab w:val="clear" w:pos="1080"/>
              </w:tabs>
              <w:ind w:left="432" w:hanging="432"/>
              <w:rPr>
                <w:rFonts w:asciiTheme="majorBidi" w:hAnsiTheme="majorBidi" w:cstheme="majorBidi"/>
                <w:cs/>
              </w:rPr>
            </w:pPr>
            <w:r w:rsidRPr="00EE33F0">
              <w:rPr>
                <w:rFonts w:asciiTheme="majorBidi" w:hAnsiTheme="majorBidi" w:cstheme="majorBidi"/>
                <w:cs/>
              </w:rPr>
              <w:t>การร่วมค้า</w:t>
            </w: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25C1194" w14:textId="3415AD41" w:rsidR="00B849FF" w:rsidRPr="006067C2" w:rsidRDefault="001E441D" w:rsidP="00B849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ind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882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11B264B" w14:textId="77777777" w:rsidR="00B849FF" w:rsidRPr="002E0BD6" w:rsidRDefault="00B849FF" w:rsidP="00B849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after="0"/>
              <w:ind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998FFAF" w14:textId="408DBB91" w:rsidR="00B849FF" w:rsidRPr="00C179C4" w:rsidRDefault="00B849FF" w:rsidP="00B849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ind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2,683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D95C0C1" w14:textId="77777777" w:rsidR="00B849FF" w:rsidRPr="002F0B72" w:rsidRDefault="00B849FF" w:rsidP="00B849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5108055" w14:textId="4BB5F176" w:rsidR="00B849FF" w:rsidRPr="006067C2" w:rsidRDefault="001E441D" w:rsidP="00B849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tLeast"/>
              <w:ind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882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5181D03" w14:textId="77777777" w:rsidR="00B849FF" w:rsidRPr="002E0BD6" w:rsidRDefault="00B849FF" w:rsidP="00B849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after="0"/>
              <w:ind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91DD7A7" w14:textId="5EE98C9D" w:rsidR="00B849FF" w:rsidRPr="00C179C4" w:rsidRDefault="00B849FF" w:rsidP="00B849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ind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2,683</w:t>
            </w:r>
          </w:p>
        </w:tc>
      </w:tr>
      <w:tr w:rsidR="00B849FF" w:rsidRPr="002E0BD6" w14:paraId="6134617C" w14:textId="77777777" w:rsidTr="001E33B8">
        <w:tc>
          <w:tcPr>
            <w:tcW w:w="3611" w:type="dxa"/>
            <w:gridSpan w:val="2"/>
            <w:tcBorders>
              <w:top w:val="nil"/>
              <w:bottom w:val="nil"/>
            </w:tcBorders>
            <w:vAlign w:val="bottom"/>
          </w:tcPr>
          <w:p w14:paraId="7017BE39" w14:textId="77777777" w:rsidR="00B849FF" w:rsidRPr="00EE33F0" w:rsidRDefault="00B849FF" w:rsidP="00B849FF">
            <w:pPr>
              <w:pStyle w:val="a0"/>
              <w:tabs>
                <w:tab w:val="clear" w:pos="1080"/>
              </w:tabs>
              <w:ind w:left="432" w:hanging="432"/>
              <w:rPr>
                <w:rFonts w:asciiTheme="majorBidi" w:hAnsiTheme="majorBidi" w:cstheme="majorBidi"/>
                <w:cs/>
              </w:rPr>
            </w:pPr>
            <w:r w:rsidRPr="00EE33F0">
              <w:rPr>
                <w:rFonts w:asciiTheme="majorBidi" w:hAnsiTheme="majorBidi" w:cstheme="majorBidi"/>
                <w:cs/>
              </w:rPr>
              <w:t>กิจการอื่นที่เกี่ยวข้องกัน</w:t>
            </w: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9E98DE9" w14:textId="3EA469C9" w:rsidR="00B849FF" w:rsidRPr="00C179C4" w:rsidRDefault="001E441D" w:rsidP="001E441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44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FF61190" w14:textId="77777777" w:rsidR="00B849FF" w:rsidRPr="002E0BD6" w:rsidRDefault="00B849FF" w:rsidP="00B849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ind w:left="-127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E0CAD0F" w14:textId="6D530F67" w:rsidR="00B849FF" w:rsidRPr="002E0BD6" w:rsidRDefault="00B849FF" w:rsidP="00B849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ind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3,180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757FA14" w14:textId="77777777" w:rsidR="00B849FF" w:rsidRPr="002E0BD6" w:rsidRDefault="00B849FF" w:rsidP="00B849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ind w:left="-127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521C51A" w14:textId="1DFD0E37" w:rsidR="00B849FF" w:rsidRPr="00C179C4" w:rsidRDefault="001E441D" w:rsidP="001E441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44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B936F9A" w14:textId="77777777" w:rsidR="00B849FF" w:rsidRPr="002E0BD6" w:rsidRDefault="00B849FF" w:rsidP="00B849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ind w:left="-127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22D5C22" w14:textId="458DD5F5" w:rsidR="00B849FF" w:rsidRPr="00A9489F" w:rsidRDefault="00B849FF" w:rsidP="00B849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ind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849FF" w:rsidRPr="002E0BD6" w14:paraId="30D3E7AF" w14:textId="77777777" w:rsidTr="001E33B8">
        <w:tc>
          <w:tcPr>
            <w:tcW w:w="3611" w:type="dxa"/>
            <w:gridSpan w:val="2"/>
            <w:tcBorders>
              <w:top w:val="nil"/>
              <w:bottom w:val="nil"/>
            </w:tcBorders>
            <w:vAlign w:val="bottom"/>
          </w:tcPr>
          <w:p w14:paraId="318CC9C9" w14:textId="77777777" w:rsidR="00B849FF" w:rsidRPr="002E0BD6" w:rsidRDefault="00B849FF" w:rsidP="00B849FF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E0BD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125E18A" w14:textId="108F48F8" w:rsidR="00B849FF" w:rsidRPr="00C179C4" w:rsidRDefault="001E441D" w:rsidP="00B849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tLeast"/>
              <w:ind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882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254A237B" w14:textId="77777777" w:rsidR="00B849FF" w:rsidRPr="002E0BD6" w:rsidRDefault="00B849FF" w:rsidP="00B849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ind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83FEFF1" w14:textId="03AD5D00" w:rsidR="00B849FF" w:rsidRPr="00C179C4" w:rsidRDefault="00B849FF" w:rsidP="00B849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ind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5,863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37E4AFC1" w14:textId="77777777" w:rsidR="00B849FF" w:rsidRPr="002E0BD6" w:rsidRDefault="00B849FF" w:rsidP="00B849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ind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B374DF9" w14:textId="20A3AAAD" w:rsidR="00B849FF" w:rsidRPr="00C179C4" w:rsidRDefault="001E441D" w:rsidP="00B849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tLeast"/>
              <w:ind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49,528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3B73D4B" w14:textId="77777777" w:rsidR="00B849FF" w:rsidRPr="002E0BD6" w:rsidRDefault="00B849FF" w:rsidP="00B849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ind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7B75F67" w14:textId="16063351" w:rsidR="00B849FF" w:rsidRPr="00C179C4" w:rsidRDefault="00B849FF" w:rsidP="00B849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ind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53,338</w:t>
            </w:r>
          </w:p>
        </w:tc>
      </w:tr>
      <w:tr w:rsidR="00B849FF" w:rsidRPr="00B849FF" w14:paraId="3C056E46" w14:textId="77777777" w:rsidTr="001E33B8">
        <w:trPr>
          <w:gridBefore w:val="1"/>
          <w:wBefore w:w="11" w:type="dxa"/>
          <w:trHeight w:val="26"/>
        </w:trPr>
        <w:tc>
          <w:tcPr>
            <w:tcW w:w="3600" w:type="dxa"/>
            <w:tcBorders>
              <w:top w:val="nil"/>
            </w:tcBorders>
            <w:vAlign w:val="bottom"/>
          </w:tcPr>
          <w:p w14:paraId="4C6BE251" w14:textId="77777777" w:rsidR="00B849FF" w:rsidRPr="00B849FF" w:rsidRDefault="00B849FF" w:rsidP="00B849FF">
            <w:pPr>
              <w:rPr>
                <w:rFonts w:ascii="Angsana New" w:hAnsi="Angsana New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260" w:type="dxa"/>
            <w:tcBorders>
              <w:top w:val="nil"/>
            </w:tcBorders>
            <w:shd w:val="clear" w:color="auto" w:fill="auto"/>
            <w:vAlign w:val="bottom"/>
          </w:tcPr>
          <w:p w14:paraId="61D60AAD" w14:textId="77777777" w:rsidR="00B849FF" w:rsidRPr="00B849FF" w:rsidRDefault="00B849FF" w:rsidP="00B849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ind w:left="-127" w:right="-79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</w:tcBorders>
            <w:shd w:val="clear" w:color="auto" w:fill="auto"/>
            <w:vAlign w:val="bottom"/>
          </w:tcPr>
          <w:p w14:paraId="6B647319" w14:textId="77777777" w:rsidR="00B849FF" w:rsidRPr="00B849FF" w:rsidRDefault="00B849FF" w:rsidP="00B849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ind w:left="-127" w:right="-79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nil"/>
            </w:tcBorders>
            <w:shd w:val="clear" w:color="auto" w:fill="auto"/>
            <w:vAlign w:val="bottom"/>
          </w:tcPr>
          <w:p w14:paraId="07A087A3" w14:textId="77777777" w:rsidR="00B849FF" w:rsidRPr="00B849FF" w:rsidRDefault="00B849FF" w:rsidP="00B849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ind w:left="-127" w:right="-79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</w:tcBorders>
            <w:shd w:val="clear" w:color="auto" w:fill="auto"/>
            <w:vAlign w:val="bottom"/>
          </w:tcPr>
          <w:p w14:paraId="34802DF1" w14:textId="77777777" w:rsidR="00B849FF" w:rsidRPr="00B849FF" w:rsidRDefault="00B849FF" w:rsidP="00B849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ind w:left="-127" w:right="-79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nil"/>
            </w:tcBorders>
            <w:shd w:val="clear" w:color="auto" w:fill="auto"/>
            <w:vAlign w:val="bottom"/>
          </w:tcPr>
          <w:p w14:paraId="346F3318" w14:textId="77777777" w:rsidR="00B849FF" w:rsidRPr="00B849FF" w:rsidRDefault="00B849FF" w:rsidP="00B849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ind w:left="-127" w:right="-79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</w:tcBorders>
            <w:shd w:val="clear" w:color="auto" w:fill="auto"/>
            <w:vAlign w:val="bottom"/>
          </w:tcPr>
          <w:p w14:paraId="2907F091" w14:textId="77777777" w:rsidR="00B849FF" w:rsidRPr="00B849FF" w:rsidRDefault="00B849FF" w:rsidP="00B849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ind w:left="-127" w:right="-79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nil"/>
            </w:tcBorders>
            <w:shd w:val="clear" w:color="auto" w:fill="auto"/>
            <w:vAlign w:val="bottom"/>
          </w:tcPr>
          <w:p w14:paraId="30A4C424" w14:textId="77777777" w:rsidR="00B849FF" w:rsidRPr="00B849FF" w:rsidRDefault="00B849FF" w:rsidP="00B849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ind w:right="-79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B849FF" w:rsidRPr="002E0BD6" w14:paraId="7D2073F1" w14:textId="77777777" w:rsidTr="001E33B8">
        <w:trPr>
          <w:gridBefore w:val="1"/>
          <w:wBefore w:w="11" w:type="dxa"/>
        </w:trPr>
        <w:tc>
          <w:tcPr>
            <w:tcW w:w="3600" w:type="dxa"/>
            <w:tcBorders>
              <w:top w:val="nil"/>
            </w:tcBorders>
            <w:vAlign w:val="bottom"/>
          </w:tcPr>
          <w:p w14:paraId="37643B10" w14:textId="3D686701" w:rsidR="00B849FF" w:rsidRPr="002E0BD6" w:rsidRDefault="00B849FF" w:rsidP="00B849FF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E0BD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</w:t>
            </w:r>
            <w:r w:rsidRPr="002E0BD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1260" w:type="dxa"/>
            <w:tcBorders>
              <w:top w:val="nil"/>
            </w:tcBorders>
            <w:shd w:val="clear" w:color="auto" w:fill="auto"/>
            <w:vAlign w:val="bottom"/>
          </w:tcPr>
          <w:p w14:paraId="1B3AA12B" w14:textId="77777777" w:rsidR="00B849FF" w:rsidRPr="002E0BD6" w:rsidRDefault="00B849FF" w:rsidP="00B849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ind w:left="-127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</w:tcBorders>
            <w:shd w:val="clear" w:color="auto" w:fill="auto"/>
            <w:vAlign w:val="bottom"/>
          </w:tcPr>
          <w:p w14:paraId="3345A59F" w14:textId="77777777" w:rsidR="00B849FF" w:rsidRPr="002E0BD6" w:rsidRDefault="00B849FF" w:rsidP="00B849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ind w:left="-127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</w:tcBorders>
            <w:shd w:val="clear" w:color="auto" w:fill="auto"/>
            <w:vAlign w:val="bottom"/>
          </w:tcPr>
          <w:p w14:paraId="11EF84AE" w14:textId="77777777" w:rsidR="00B849FF" w:rsidRPr="002E0BD6" w:rsidRDefault="00B849FF" w:rsidP="00B849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ind w:left="-127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</w:tcBorders>
            <w:shd w:val="clear" w:color="auto" w:fill="auto"/>
            <w:vAlign w:val="bottom"/>
          </w:tcPr>
          <w:p w14:paraId="2CC1B85E" w14:textId="77777777" w:rsidR="00B849FF" w:rsidRPr="002E0BD6" w:rsidRDefault="00B849FF" w:rsidP="00B849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ind w:left="-127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</w:tcBorders>
            <w:shd w:val="clear" w:color="auto" w:fill="auto"/>
            <w:vAlign w:val="bottom"/>
          </w:tcPr>
          <w:p w14:paraId="1ECAA79F" w14:textId="77777777" w:rsidR="00B849FF" w:rsidRPr="002E0BD6" w:rsidRDefault="00B849FF" w:rsidP="00B849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ind w:left="-127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</w:tcBorders>
            <w:shd w:val="clear" w:color="auto" w:fill="auto"/>
            <w:vAlign w:val="bottom"/>
          </w:tcPr>
          <w:p w14:paraId="5F8D3E73" w14:textId="77777777" w:rsidR="00B849FF" w:rsidRPr="002E0BD6" w:rsidRDefault="00B849FF" w:rsidP="00B849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ind w:left="-127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</w:tcBorders>
            <w:shd w:val="clear" w:color="auto" w:fill="auto"/>
            <w:vAlign w:val="bottom"/>
          </w:tcPr>
          <w:p w14:paraId="48A1AAC0" w14:textId="77777777" w:rsidR="00B849FF" w:rsidRPr="002E0BD6" w:rsidRDefault="00B849FF" w:rsidP="00B849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849FF" w:rsidRPr="002E0BD6" w14:paraId="0D4D6AB3" w14:textId="77777777" w:rsidTr="001E33B8">
        <w:trPr>
          <w:gridBefore w:val="1"/>
          <w:wBefore w:w="11" w:type="dxa"/>
        </w:trPr>
        <w:tc>
          <w:tcPr>
            <w:tcW w:w="3600" w:type="dxa"/>
            <w:vAlign w:val="bottom"/>
          </w:tcPr>
          <w:p w14:paraId="610CEFD7" w14:textId="77777777" w:rsidR="00B849FF" w:rsidRPr="00EE33F0" w:rsidRDefault="00B849FF" w:rsidP="00B849FF">
            <w:pPr>
              <w:pStyle w:val="a0"/>
              <w:tabs>
                <w:tab w:val="clear" w:pos="1080"/>
              </w:tabs>
              <w:rPr>
                <w:rFonts w:asciiTheme="majorBidi" w:hAnsiTheme="majorBidi" w:cstheme="majorBidi"/>
                <w:cs/>
                <w:lang w:val="en-GB"/>
              </w:rPr>
            </w:pPr>
            <w:r w:rsidRPr="00EE33F0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859FEB8" w14:textId="4E020159" w:rsidR="00B849FF" w:rsidRPr="00FB2CAE" w:rsidRDefault="001E441D" w:rsidP="001E441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44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F8DBD19" w14:textId="77777777" w:rsidR="00B849FF" w:rsidRPr="002F0B72" w:rsidRDefault="00B849FF" w:rsidP="00B849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B9C4345" w14:textId="1323DC5E" w:rsidR="00B849FF" w:rsidRPr="00A9489F" w:rsidRDefault="00B849FF" w:rsidP="00B849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4CD8A13" w14:textId="77777777" w:rsidR="00B849FF" w:rsidRPr="002F0B72" w:rsidRDefault="00B849FF" w:rsidP="00B849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C36FD35" w14:textId="482B9B8C" w:rsidR="00B849FF" w:rsidRPr="002E0BD6" w:rsidRDefault="001E441D" w:rsidP="00B849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tLeast"/>
              <w:ind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2,6</w:t>
            </w:r>
            <w:r w:rsidR="00CA0053">
              <w:rPr>
                <w:rFonts w:ascii="Angsana New" w:hAnsi="Angsana New"/>
                <w:sz w:val="30"/>
                <w:szCs w:val="30"/>
              </w:rPr>
              <w:t>70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49C88EF" w14:textId="77777777" w:rsidR="00B849FF" w:rsidRPr="002E0BD6" w:rsidRDefault="00B849FF" w:rsidP="00B849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after="0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43E18E1" w14:textId="0D8143F9" w:rsidR="00B849FF" w:rsidRPr="00C179C4" w:rsidRDefault="00B849FF" w:rsidP="00B849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ind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361</w:t>
            </w:r>
          </w:p>
        </w:tc>
      </w:tr>
      <w:tr w:rsidR="00B849FF" w:rsidRPr="002E0BD6" w14:paraId="5EC311DE" w14:textId="77777777" w:rsidTr="001E33B8">
        <w:tc>
          <w:tcPr>
            <w:tcW w:w="3611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E030B59" w14:textId="77777777" w:rsidR="00B849FF" w:rsidRPr="00EE33F0" w:rsidRDefault="00B849FF" w:rsidP="00B849FF">
            <w:pPr>
              <w:pStyle w:val="a0"/>
              <w:tabs>
                <w:tab w:val="clear" w:pos="1080"/>
              </w:tabs>
              <w:ind w:left="432" w:hanging="432"/>
              <w:rPr>
                <w:rFonts w:asciiTheme="majorBidi" w:hAnsiTheme="majorBidi" w:cstheme="majorBidi"/>
                <w:cs/>
              </w:rPr>
            </w:pPr>
            <w:r w:rsidRPr="00EE33F0">
              <w:rPr>
                <w:rFonts w:asciiTheme="majorBidi" w:hAnsiTheme="majorBidi" w:cstheme="majorBidi"/>
                <w:cs/>
              </w:rPr>
              <w:t>การร่วมค้า</w:t>
            </w: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5D749A0" w14:textId="67650D86" w:rsidR="00B849FF" w:rsidRPr="00D02655" w:rsidRDefault="001E441D" w:rsidP="00B849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ind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89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F302F01" w14:textId="77777777" w:rsidR="00B849FF" w:rsidRPr="00D02655" w:rsidRDefault="00B849FF" w:rsidP="00B849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68815D3" w14:textId="1593C6E8" w:rsidR="00B849FF" w:rsidRPr="00A9489F" w:rsidRDefault="00B849FF" w:rsidP="00B849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ind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89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DBA1F0A" w14:textId="77777777" w:rsidR="00B849FF" w:rsidRPr="00D02655" w:rsidRDefault="00B849FF" w:rsidP="00B849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8457EE0" w14:textId="6C01D33D" w:rsidR="00B849FF" w:rsidRPr="00D02655" w:rsidRDefault="001E441D" w:rsidP="00B849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tLeast"/>
              <w:ind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89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D2132B6" w14:textId="77777777" w:rsidR="00B849FF" w:rsidRPr="00D02655" w:rsidRDefault="00B849FF" w:rsidP="00B849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after="0"/>
              <w:ind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DA35A10" w14:textId="714BF744" w:rsidR="00B849FF" w:rsidRPr="00A9489F" w:rsidRDefault="00B849FF" w:rsidP="00B849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ind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89</w:t>
            </w:r>
          </w:p>
        </w:tc>
      </w:tr>
      <w:tr w:rsidR="00B849FF" w:rsidRPr="002E0BD6" w14:paraId="6E295C98" w14:textId="77777777" w:rsidTr="001E33B8">
        <w:trPr>
          <w:gridBefore w:val="1"/>
          <w:wBefore w:w="11" w:type="dxa"/>
        </w:trPr>
        <w:tc>
          <w:tcPr>
            <w:tcW w:w="3600" w:type="dxa"/>
            <w:vAlign w:val="bottom"/>
          </w:tcPr>
          <w:p w14:paraId="7C916DBA" w14:textId="77777777" w:rsidR="00B849FF" w:rsidRPr="00EE33F0" w:rsidRDefault="00B849FF" w:rsidP="00B849FF">
            <w:pPr>
              <w:pStyle w:val="a0"/>
              <w:tabs>
                <w:tab w:val="clear" w:pos="1080"/>
              </w:tabs>
              <w:ind w:left="432" w:hanging="432"/>
              <w:rPr>
                <w:rFonts w:asciiTheme="majorBidi" w:hAnsiTheme="majorBidi" w:cstheme="majorBidi"/>
                <w:cs/>
                <w:lang w:val="en-US"/>
              </w:rPr>
            </w:pPr>
            <w:r w:rsidRPr="00EE33F0">
              <w:rPr>
                <w:rFonts w:asciiTheme="majorBidi" w:hAnsiTheme="majorBidi" w:cstheme="majorBidi"/>
                <w:cs/>
              </w:rPr>
              <w:t xml:space="preserve">กิจการอื่นที่เกี่ยวข้องกัน 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2B70FA" w14:textId="2AC4ADF7" w:rsidR="00B849FF" w:rsidRPr="00C179C4" w:rsidRDefault="001E441D" w:rsidP="00B849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ind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79A2321" w14:textId="77777777" w:rsidR="00B849FF" w:rsidRPr="002E0BD6" w:rsidRDefault="00B849FF" w:rsidP="00B849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ind w:left="-127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4269A7" w14:textId="4E3A9323" w:rsidR="00B849FF" w:rsidRPr="002E0BD6" w:rsidRDefault="00B849FF" w:rsidP="00B849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ind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1DBFC23" w14:textId="77777777" w:rsidR="00B849FF" w:rsidRPr="002E0BD6" w:rsidRDefault="00B849FF" w:rsidP="00B849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ind w:left="-127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64CE11" w14:textId="1D11BB68" w:rsidR="00B849FF" w:rsidRPr="002E0BD6" w:rsidRDefault="001E441D" w:rsidP="00B849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tLeast"/>
              <w:ind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94225AF" w14:textId="77777777" w:rsidR="00B849FF" w:rsidRPr="002E0BD6" w:rsidRDefault="00B849FF" w:rsidP="00B849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AC9DA9" w14:textId="3512882B" w:rsidR="00B849FF" w:rsidRPr="00C179C4" w:rsidRDefault="00B849FF" w:rsidP="00B849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ind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B849FF" w:rsidRPr="002E0BD6" w14:paraId="79D77BEA" w14:textId="77777777" w:rsidTr="001E33B8">
        <w:trPr>
          <w:gridBefore w:val="1"/>
          <w:wBefore w:w="11" w:type="dxa"/>
        </w:trPr>
        <w:tc>
          <w:tcPr>
            <w:tcW w:w="3600" w:type="dxa"/>
            <w:tcBorders>
              <w:bottom w:val="nil"/>
            </w:tcBorders>
            <w:vAlign w:val="bottom"/>
          </w:tcPr>
          <w:p w14:paraId="43D22B54" w14:textId="77777777" w:rsidR="00B849FF" w:rsidRPr="00464228" w:rsidRDefault="00B849FF" w:rsidP="00B849FF">
            <w:pPr>
              <w:pStyle w:val="a0"/>
              <w:tabs>
                <w:tab w:val="clear" w:pos="1080"/>
              </w:tabs>
              <w:rPr>
                <w:rFonts w:asciiTheme="majorBidi" w:hAnsiTheme="majorBidi" w:cstheme="majorBidi"/>
                <w:b/>
                <w:bCs/>
                <w:cs/>
              </w:rPr>
            </w:pPr>
            <w:r w:rsidRPr="00464228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0D515F2" w14:textId="3ACBD7E6" w:rsidR="00B849FF" w:rsidRPr="00C179C4" w:rsidRDefault="001E441D" w:rsidP="00B849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ind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95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39B7DC5A" w14:textId="77777777" w:rsidR="00B849FF" w:rsidRPr="002E0BD6" w:rsidRDefault="00B849FF" w:rsidP="00B849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ind w:left="-127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D8D30DA" w14:textId="76452DB7" w:rsidR="00B849FF" w:rsidRPr="00C179C4" w:rsidRDefault="00B849FF" w:rsidP="00B849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ind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98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0C97F1F7" w14:textId="77777777" w:rsidR="00B849FF" w:rsidRPr="002E0BD6" w:rsidRDefault="00B849FF" w:rsidP="00B849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ind w:left="-127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C2A513F" w14:textId="2C13200E" w:rsidR="00B849FF" w:rsidRPr="00C179C4" w:rsidRDefault="001E441D" w:rsidP="00B849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tLeast"/>
              <w:ind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2,7</w:t>
            </w:r>
            <w:r w:rsidR="00CA0053">
              <w:rPr>
                <w:rFonts w:ascii="Angsana New" w:hAnsi="Angsana New"/>
                <w:b/>
                <w:bCs/>
                <w:sz w:val="30"/>
                <w:szCs w:val="30"/>
              </w:rPr>
              <w:t>65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3E7BA06C" w14:textId="77777777" w:rsidR="00B849FF" w:rsidRPr="002E0BD6" w:rsidRDefault="00B849FF" w:rsidP="00B849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ind w:left="-127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7C63477" w14:textId="209C2304" w:rsidR="00B849FF" w:rsidRPr="00C179C4" w:rsidRDefault="00B849FF" w:rsidP="00B849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ind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459</w:t>
            </w:r>
          </w:p>
        </w:tc>
      </w:tr>
    </w:tbl>
    <w:p w14:paraId="494FCA0B" w14:textId="77777777" w:rsidR="00A35790" w:rsidRPr="00EE33F0" w:rsidRDefault="00A35790" w:rsidP="00344305">
      <w:pPr>
        <w:ind w:left="450"/>
        <w:rPr>
          <w:rFonts w:ascii="Angsana New" w:hAnsi="Angsana New"/>
          <w:b/>
          <w:bCs/>
          <w:sz w:val="24"/>
          <w:szCs w:val="24"/>
        </w:rPr>
      </w:pPr>
    </w:p>
    <w:tbl>
      <w:tblPr>
        <w:tblStyle w:val="TableGrid"/>
        <w:tblW w:w="94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18"/>
        <w:gridCol w:w="1432"/>
        <w:gridCol w:w="236"/>
        <w:gridCol w:w="1112"/>
        <w:gridCol w:w="236"/>
        <w:gridCol w:w="994"/>
        <w:gridCol w:w="236"/>
        <w:gridCol w:w="1080"/>
        <w:gridCol w:w="236"/>
        <w:gridCol w:w="1200"/>
      </w:tblGrid>
      <w:tr w:rsidR="00A35790" w:rsidRPr="00A35790" w14:paraId="00EA845A" w14:textId="77777777" w:rsidTr="00BA63BC">
        <w:trPr>
          <w:tblHeader/>
        </w:trPr>
        <w:tc>
          <w:tcPr>
            <w:tcW w:w="2718" w:type="dxa"/>
          </w:tcPr>
          <w:p w14:paraId="1506F552" w14:textId="77777777" w:rsidR="00A35790" w:rsidRPr="00A35790" w:rsidRDefault="00A35790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2" w:type="dxa"/>
            <w:vAlign w:val="bottom"/>
          </w:tcPr>
          <w:p w14:paraId="46FDFECA" w14:textId="77777777" w:rsidR="00A35790" w:rsidRPr="00A35790" w:rsidRDefault="00A35790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3579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  <w:r w:rsidRPr="00A3579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36" w:type="dxa"/>
          </w:tcPr>
          <w:p w14:paraId="19246779" w14:textId="77777777" w:rsidR="00A35790" w:rsidRPr="00A35790" w:rsidRDefault="00A35790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094" w:type="dxa"/>
            <w:gridSpan w:val="7"/>
          </w:tcPr>
          <w:p w14:paraId="24A24980" w14:textId="77777777" w:rsidR="00A35790" w:rsidRPr="00A35790" w:rsidRDefault="00A35790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3579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Pr="00A3579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  <w:r w:rsidRPr="00A3579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</w:p>
        </w:tc>
      </w:tr>
      <w:tr w:rsidR="00A35790" w:rsidRPr="00A35790" w14:paraId="59335ECA" w14:textId="77777777" w:rsidTr="00BA63BC">
        <w:trPr>
          <w:tblHeader/>
        </w:trPr>
        <w:tc>
          <w:tcPr>
            <w:tcW w:w="2718" w:type="dxa"/>
          </w:tcPr>
          <w:p w14:paraId="3FE423CC" w14:textId="77777777" w:rsidR="00A35790" w:rsidRPr="00A35790" w:rsidRDefault="00A35790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2" w:type="dxa"/>
            <w:vAlign w:val="bottom"/>
          </w:tcPr>
          <w:p w14:paraId="2E3E1E4E" w14:textId="77777777" w:rsidR="00A35790" w:rsidRPr="00A35790" w:rsidRDefault="00A35790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35790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36" w:type="dxa"/>
          </w:tcPr>
          <w:p w14:paraId="201D696F" w14:textId="77777777" w:rsidR="00A35790" w:rsidRPr="00A35790" w:rsidRDefault="00A35790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  <w:vAlign w:val="bottom"/>
          </w:tcPr>
          <w:p w14:paraId="23628BA9" w14:textId="77777777" w:rsidR="00A35790" w:rsidRPr="00A35790" w:rsidRDefault="00A35790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3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35790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36" w:type="dxa"/>
          </w:tcPr>
          <w:p w14:paraId="16949F0D" w14:textId="77777777" w:rsidR="00A35790" w:rsidRPr="00A35790" w:rsidRDefault="00A35790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4" w:type="dxa"/>
          </w:tcPr>
          <w:p w14:paraId="5EA6623B" w14:textId="77777777" w:rsidR="00A35790" w:rsidRPr="00A35790" w:rsidRDefault="00A35790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013473A" w14:textId="77777777" w:rsidR="00A35790" w:rsidRPr="00A35790" w:rsidRDefault="00A35790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EA05515" w14:textId="77777777" w:rsidR="00A35790" w:rsidRPr="00A35790" w:rsidRDefault="00A35790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7ECFEBE" w14:textId="77777777" w:rsidR="00A35790" w:rsidRPr="00A35790" w:rsidRDefault="00A35790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vAlign w:val="bottom"/>
          </w:tcPr>
          <w:p w14:paraId="79F57917" w14:textId="77777777" w:rsidR="00A35790" w:rsidRPr="00A35790" w:rsidRDefault="00A35790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35790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</w:tc>
      </w:tr>
      <w:tr w:rsidR="00A35790" w:rsidRPr="00A35790" w14:paraId="21C06CD6" w14:textId="77777777" w:rsidTr="00BA63BC">
        <w:trPr>
          <w:tblHeader/>
        </w:trPr>
        <w:tc>
          <w:tcPr>
            <w:tcW w:w="2718" w:type="dxa"/>
          </w:tcPr>
          <w:p w14:paraId="22C859E7" w14:textId="50E8FA2C" w:rsidR="00A35790" w:rsidRPr="00A35790" w:rsidRDefault="00BA63BC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63BC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รายการเคลื่อนไหวของ</w:t>
            </w:r>
            <w:r w:rsidRPr="00BA63B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เงินให้กู้ยืม</w:t>
            </w:r>
          </w:p>
        </w:tc>
        <w:tc>
          <w:tcPr>
            <w:tcW w:w="1432" w:type="dxa"/>
            <w:vAlign w:val="bottom"/>
          </w:tcPr>
          <w:p w14:paraId="7B2DC9AF" w14:textId="77777777" w:rsidR="00A35790" w:rsidRPr="00A35790" w:rsidRDefault="00A35790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35790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A35790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36" w:type="dxa"/>
          </w:tcPr>
          <w:p w14:paraId="269F2574" w14:textId="77777777" w:rsidR="00A35790" w:rsidRPr="00A35790" w:rsidRDefault="00A35790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  <w:vAlign w:val="bottom"/>
          </w:tcPr>
          <w:p w14:paraId="426C95C1" w14:textId="77777777" w:rsidR="00A35790" w:rsidRPr="00A35790" w:rsidRDefault="00A35790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35790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A35790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236" w:type="dxa"/>
          </w:tcPr>
          <w:p w14:paraId="5AB9D2F2" w14:textId="77777777" w:rsidR="00A35790" w:rsidRPr="00A35790" w:rsidRDefault="00A35790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4" w:type="dxa"/>
            <w:vAlign w:val="bottom"/>
          </w:tcPr>
          <w:p w14:paraId="25DE72D8" w14:textId="77777777" w:rsidR="00A35790" w:rsidRPr="00A35790" w:rsidRDefault="00A35790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35790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6" w:type="dxa"/>
            <w:vAlign w:val="bottom"/>
          </w:tcPr>
          <w:p w14:paraId="61E895A5" w14:textId="77777777" w:rsidR="00A35790" w:rsidRPr="00A35790" w:rsidRDefault="00A35790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2C1B83A" w14:textId="77777777" w:rsidR="00A35790" w:rsidRPr="00A35790" w:rsidRDefault="00A35790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35790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36" w:type="dxa"/>
          </w:tcPr>
          <w:p w14:paraId="4CC56861" w14:textId="77777777" w:rsidR="00A35790" w:rsidRPr="00A35790" w:rsidRDefault="00A35790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vAlign w:val="bottom"/>
          </w:tcPr>
          <w:p w14:paraId="4C422CE0" w14:textId="77777777" w:rsidR="00A35790" w:rsidRPr="00A35790" w:rsidRDefault="00A35790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35790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A35790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A35790" w:rsidRPr="00A35790" w14:paraId="3C9F810E" w14:textId="77777777" w:rsidTr="00BA63BC">
        <w:trPr>
          <w:tblHeader/>
        </w:trPr>
        <w:tc>
          <w:tcPr>
            <w:tcW w:w="2718" w:type="dxa"/>
          </w:tcPr>
          <w:p w14:paraId="6E1C10F3" w14:textId="77777777" w:rsidR="00A35790" w:rsidRPr="00A35790" w:rsidRDefault="00A35790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2" w:type="dxa"/>
            <w:vAlign w:val="bottom"/>
          </w:tcPr>
          <w:p w14:paraId="45C337DB" w14:textId="77777777" w:rsidR="00A35790" w:rsidRPr="00A35790" w:rsidRDefault="00A35790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3579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6" w:type="dxa"/>
          </w:tcPr>
          <w:p w14:paraId="6D42B6E1" w14:textId="77777777" w:rsidR="00A35790" w:rsidRPr="00A35790" w:rsidRDefault="00A35790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094" w:type="dxa"/>
            <w:gridSpan w:val="7"/>
          </w:tcPr>
          <w:p w14:paraId="336ECC47" w14:textId="77777777" w:rsidR="00A35790" w:rsidRPr="00A35790" w:rsidRDefault="00A35790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3579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A3579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A35790" w:rsidRPr="00A35790" w14:paraId="0E07E55A" w14:textId="77777777" w:rsidTr="00BA63BC">
        <w:tc>
          <w:tcPr>
            <w:tcW w:w="2718" w:type="dxa"/>
            <w:vAlign w:val="bottom"/>
          </w:tcPr>
          <w:p w14:paraId="4E26D7F1" w14:textId="581AFDDC" w:rsidR="00A35790" w:rsidRPr="00A35790" w:rsidRDefault="00B849FF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432" w:type="dxa"/>
            <w:vAlign w:val="bottom"/>
          </w:tcPr>
          <w:p w14:paraId="43371AEF" w14:textId="77777777" w:rsidR="00A35790" w:rsidRPr="00A35790" w:rsidRDefault="00A35790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  <w:cs/>
              </w:rPr>
            </w:pPr>
          </w:p>
        </w:tc>
        <w:tc>
          <w:tcPr>
            <w:tcW w:w="236" w:type="dxa"/>
          </w:tcPr>
          <w:p w14:paraId="34110942" w14:textId="77777777" w:rsidR="00A35790" w:rsidRPr="00A35790" w:rsidRDefault="00A35790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</w:tcPr>
          <w:p w14:paraId="0C9CF8EE" w14:textId="77777777" w:rsidR="00A35790" w:rsidRPr="00A35790" w:rsidRDefault="00A35790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D066EAA" w14:textId="77777777" w:rsidR="00A35790" w:rsidRPr="00A35790" w:rsidRDefault="00A35790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4" w:type="dxa"/>
          </w:tcPr>
          <w:p w14:paraId="7AD07667" w14:textId="77777777" w:rsidR="00A35790" w:rsidRPr="00A35790" w:rsidRDefault="00A35790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A5B36FE" w14:textId="77777777" w:rsidR="00A35790" w:rsidRPr="00A35790" w:rsidRDefault="00A35790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8598592" w14:textId="77777777" w:rsidR="00A35790" w:rsidRPr="00A35790" w:rsidRDefault="00A35790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D65D69A" w14:textId="77777777" w:rsidR="00A35790" w:rsidRPr="00A35790" w:rsidRDefault="00A35790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</w:tcPr>
          <w:p w14:paraId="76E6C45C" w14:textId="77777777" w:rsidR="00A35790" w:rsidRPr="00A35790" w:rsidRDefault="00A35790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2590B" w:rsidRPr="00A35790" w14:paraId="2E03A918" w14:textId="77777777" w:rsidTr="001E33B8">
        <w:tc>
          <w:tcPr>
            <w:tcW w:w="2718" w:type="dxa"/>
          </w:tcPr>
          <w:p w14:paraId="3934F8B6" w14:textId="77777777" w:rsidR="00B2590B" w:rsidRPr="00A35790" w:rsidRDefault="00B2590B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35790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อื่นที่เกี่ยวข้องกัน</w:t>
            </w:r>
          </w:p>
        </w:tc>
        <w:tc>
          <w:tcPr>
            <w:tcW w:w="1432" w:type="dxa"/>
          </w:tcPr>
          <w:p w14:paraId="4036419F" w14:textId="1D1739E2" w:rsidR="00B2590B" w:rsidRPr="004742CA" w:rsidRDefault="001E441D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2.90 - 9.00</w:t>
            </w:r>
          </w:p>
        </w:tc>
        <w:tc>
          <w:tcPr>
            <w:tcW w:w="236" w:type="dxa"/>
          </w:tcPr>
          <w:p w14:paraId="7C8052FD" w14:textId="77777777" w:rsidR="00B2590B" w:rsidRPr="004742CA" w:rsidRDefault="00B2590B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  <w:shd w:val="clear" w:color="auto" w:fill="auto"/>
            <w:vAlign w:val="bottom"/>
          </w:tcPr>
          <w:p w14:paraId="61FCB922" w14:textId="6624D6EE" w:rsidR="00B2590B" w:rsidRPr="004742CA" w:rsidRDefault="001E441D" w:rsidP="00A33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171</w:t>
            </w:r>
          </w:p>
        </w:tc>
        <w:tc>
          <w:tcPr>
            <w:tcW w:w="236" w:type="dxa"/>
            <w:shd w:val="clear" w:color="auto" w:fill="auto"/>
          </w:tcPr>
          <w:p w14:paraId="375725B1" w14:textId="77777777" w:rsidR="00B2590B" w:rsidRPr="004742CA" w:rsidRDefault="00B2590B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4" w:type="dxa"/>
            <w:shd w:val="clear" w:color="auto" w:fill="auto"/>
          </w:tcPr>
          <w:p w14:paraId="254DD710" w14:textId="5FB01FE6" w:rsidR="00B2590B" w:rsidRPr="004742CA" w:rsidRDefault="001E441D" w:rsidP="00344305">
            <w:pPr>
              <w:tabs>
                <w:tab w:val="clear" w:pos="68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33,050</w:t>
            </w:r>
          </w:p>
        </w:tc>
        <w:tc>
          <w:tcPr>
            <w:tcW w:w="236" w:type="dxa"/>
            <w:shd w:val="clear" w:color="auto" w:fill="auto"/>
          </w:tcPr>
          <w:p w14:paraId="36403989" w14:textId="77777777" w:rsidR="00B2590B" w:rsidRPr="004742CA" w:rsidRDefault="00B2590B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8EC0380" w14:textId="7A8861BE" w:rsidR="00B2590B" w:rsidRPr="004742CA" w:rsidRDefault="001E441D" w:rsidP="001E441D">
            <w:pPr>
              <w:tabs>
                <w:tab w:val="clear" w:pos="680"/>
                <w:tab w:val="decimal" w:pos="403"/>
                <w:tab w:val="left" w:pos="617"/>
              </w:tabs>
              <w:ind w:right="-25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(6,071)</w:t>
            </w:r>
          </w:p>
        </w:tc>
        <w:tc>
          <w:tcPr>
            <w:tcW w:w="236" w:type="dxa"/>
            <w:shd w:val="clear" w:color="auto" w:fill="auto"/>
          </w:tcPr>
          <w:p w14:paraId="714F3152" w14:textId="77777777" w:rsidR="00B2590B" w:rsidRPr="004742CA" w:rsidRDefault="00B2590B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14:paraId="0623FF3E" w14:textId="244DCF04" w:rsidR="00B2590B" w:rsidRPr="004742CA" w:rsidRDefault="001E441D" w:rsidP="00A33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33F2D">
              <w:rPr>
                <w:rFonts w:asciiTheme="majorBidi" w:hAnsiTheme="majorBidi" w:cstheme="majorBidi"/>
                <w:sz w:val="30"/>
                <w:szCs w:val="30"/>
              </w:rPr>
              <w:t>27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,150</w:t>
            </w:r>
          </w:p>
        </w:tc>
      </w:tr>
      <w:tr w:rsidR="00B2590B" w:rsidRPr="00A35790" w14:paraId="505D669D" w14:textId="77777777" w:rsidTr="001E33B8">
        <w:tc>
          <w:tcPr>
            <w:tcW w:w="2718" w:type="dxa"/>
          </w:tcPr>
          <w:p w14:paraId="5D7AC0B4" w14:textId="77777777" w:rsidR="00B2590B" w:rsidRPr="00A35790" w:rsidRDefault="00B2590B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3579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32" w:type="dxa"/>
          </w:tcPr>
          <w:p w14:paraId="493FA211" w14:textId="77777777" w:rsidR="00B2590B" w:rsidRPr="004742CA" w:rsidRDefault="00B2590B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29393680" w14:textId="77777777" w:rsidR="00B2590B" w:rsidRPr="004742CA" w:rsidRDefault="00B2590B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EC9B8D" w14:textId="27453C68" w:rsidR="00B2590B" w:rsidRPr="004742CA" w:rsidRDefault="001E441D" w:rsidP="00A33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171</w:t>
            </w:r>
          </w:p>
        </w:tc>
        <w:tc>
          <w:tcPr>
            <w:tcW w:w="236" w:type="dxa"/>
            <w:shd w:val="clear" w:color="auto" w:fill="auto"/>
          </w:tcPr>
          <w:p w14:paraId="1A183BE7" w14:textId="77777777" w:rsidR="00B2590B" w:rsidRPr="004742CA" w:rsidRDefault="00B2590B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4" w:type="dxa"/>
            <w:shd w:val="clear" w:color="auto" w:fill="auto"/>
          </w:tcPr>
          <w:p w14:paraId="2EBED1EE" w14:textId="77777777" w:rsidR="00B2590B" w:rsidRPr="004742CA" w:rsidRDefault="00B2590B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9885619" w14:textId="77777777" w:rsidR="00B2590B" w:rsidRPr="004742CA" w:rsidRDefault="00B2590B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E5BF797" w14:textId="77777777" w:rsidR="00B2590B" w:rsidRPr="004742CA" w:rsidRDefault="00B2590B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19363506" w14:textId="77777777" w:rsidR="00B2590B" w:rsidRPr="004742CA" w:rsidRDefault="00B2590B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single" w:sz="4" w:space="0" w:color="auto"/>
            </w:tcBorders>
            <w:shd w:val="clear" w:color="auto" w:fill="auto"/>
          </w:tcPr>
          <w:p w14:paraId="4F9CE080" w14:textId="130E3B7A" w:rsidR="00B2590B" w:rsidRPr="00A33F2D" w:rsidRDefault="001E441D" w:rsidP="00A33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33F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27,150</w:t>
            </w:r>
          </w:p>
        </w:tc>
      </w:tr>
      <w:tr w:rsidR="00B2590B" w:rsidRPr="00A35790" w14:paraId="13C9DEA1" w14:textId="77777777" w:rsidTr="001E33B8">
        <w:tc>
          <w:tcPr>
            <w:tcW w:w="2718" w:type="dxa"/>
          </w:tcPr>
          <w:p w14:paraId="2A368641" w14:textId="77777777" w:rsidR="00B2590B" w:rsidRPr="00A35790" w:rsidRDefault="00B2590B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2" w:type="dxa"/>
            <w:vAlign w:val="bottom"/>
          </w:tcPr>
          <w:p w14:paraId="08C930B3" w14:textId="77777777" w:rsidR="00B2590B" w:rsidRPr="004742CA" w:rsidRDefault="00B2590B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295E08A3" w14:textId="77777777" w:rsidR="00B2590B" w:rsidRPr="004742CA" w:rsidRDefault="00B2590B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  <w:tcBorders>
              <w:top w:val="double" w:sz="4" w:space="0" w:color="auto"/>
            </w:tcBorders>
            <w:shd w:val="clear" w:color="auto" w:fill="auto"/>
          </w:tcPr>
          <w:p w14:paraId="177E253E" w14:textId="77777777" w:rsidR="00B2590B" w:rsidRPr="004742CA" w:rsidRDefault="00B2590B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D676EB3" w14:textId="77777777" w:rsidR="00B2590B" w:rsidRPr="004742CA" w:rsidRDefault="00B2590B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4" w:type="dxa"/>
            <w:shd w:val="clear" w:color="auto" w:fill="auto"/>
          </w:tcPr>
          <w:p w14:paraId="640EA530" w14:textId="77777777" w:rsidR="00B2590B" w:rsidRPr="004742CA" w:rsidRDefault="00B2590B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20E40C50" w14:textId="77777777" w:rsidR="00B2590B" w:rsidRPr="004742CA" w:rsidRDefault="00B2590B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7B925C9" w14:textId="77777777" w:rsidR="00B2590B" w:rsidRPr="004742CA" w:rsidRDefault="00B2590B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4EB9039" w14:textId="77777777" w:rsidR="00B2590B" w:rsidRPr="004742CA" w:rsidRDefault="00B2590B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double" w:sz="4" w:space="0" w:color="auto"/>
            </w:tcBorders>
            <w:shd w:val="clear" w:color="auto" w:fill="auto"/>
          </w:tcPr>
          <w:p w14:paraId="1C08AC62" w14:textId="77777777" w:rsidR="00B2590B" w:rsidRPr="004742CA" w:rsidRDefault="00B2590B" w:rsidP="00A33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2590B" w:rsidRPr="00A35790" w14:paraId="269CBCB5" w14:textId="77777777" w:rsidTr="001E33B8">
        <w:tc>
          <w:tcPr>
            <w:tcW w:w="2718" w:type="dxa"/>
          </w:tcPr>
          <w:p w14:paraId="426E94B7" w14:textId="749A30ED" w:rsidR="00B2590B" w:rsidRPr="00A35790" w:rsidRDefault="00B849FF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2562</w:t>
            </w:r>
          </w:p>
        </w:tc>
        <w:tc>
          <w:tcPr>
            <w:tcW w:w="1432" w:type="dxa"/>
            <w:vAlign w:val="bottom"/>
          </w:tcPr>
          <w:p w14:paraId="274BFC3C" w14:textId="77777777" w:rsidR="00B2590B" w:rsidRPr="004742CA" w:rsidRDefault="00B2590B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291855C7" w14:textId="77777777" w:rsidR="00B2590B" w:rsidRPr="004742CA" w:rsidRDefault="00B2590B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  <w:shd w:val="clear" w:color="auto" w:fill="auto"/>
          </w:tcPr>
          <w:p w14:paraId="259F6DD0" w14:textId="77777777" w:rsidR="00B2590B" w:rsidRPr="004742CA" w:rsidRDefault="00B2590B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70449914" w14:textId="77777777" w:rsidR="00B2590B" w:rsidRPr="004742CA" w:rsidRDefault="00B2590B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4" w:type="dxa"/>
            <w:shd w:val="clear" w:color="auto" w:fill="auto"/>
          </w:tcPr>
          <w:p w14:paraId="12B19046" w14:textId="77777777" w:rsidR="00B2590B" w:rsidRPr="004742CA" w:rsidRDefault="00B2590B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0F89895" w14:textId="77777777" w:rsidR="00B2590B" w:rsidRPr="004742CA" w:rsidRDefault="00B2590B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C026D17" w14:textId="77777777" w:rsidR="00B2590B" w:rsidRPr="004742CA" w:rsidRDefault="00B2590B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241FC07B" w14:textId="77777777" w:rsidR="00B2590B" w:rsidRPr="004742CA" w:rsidRDefault="00B2590B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14:paraId="71280034" w14:textId="77777777" w:rsidR="00B2590B" w:rsidRPr="004742CA" w:rsidRDefault="00B2590B" w:rsidP="00A33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849FF" w:rsidRPr="00A35790" w14:paraId="6F83FEFB" w14:textId="77777777" w:rsidTr="001E33B8">
        <w:tc>
          <w:tcPr>
            <w:tcW w:w="2718" w:type="dxa"/>
          </w:tcPr>
          <w:p w14:paraId="6600424B" w14:textId="1FB49429" w:rsidR="00B849FF" w:rsidRPr="00A35790" w:rsidRDefault="00B849FF" w:rsidP="00B849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35790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อื่นที่เกี่ยวข้องกัน</w:t>
            </w:r>
          </w:p>
        </w:tc>
        <w:tc>
          <w:tcPr>
            <w:tcW w:w="1432" w:type="dxa"/>
          </w:tcPr>
          <w:p w14:paraId="32FC2F95" w14:textId="462D3AA9" w:rsidR="00B849FF" w:rsidRPr="004742CA" w:rsidRDefault="00B849FF" w:rsidP="00B849FF">
            <w:pPr>
              <w:tabs>
                <w:tab w:val="clear" w:pos="680"/>
                <w:tab w:val="decimal" w:pos="675"/>
              </w:tabs>
              <w:ind w:right="-5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742CA">
              <w:rPr>
                <w:rFonts w:asciiTheme="majorBidi" w:hAnsiTheme="majorBidi"/>
                <w:sz w:val="30"/>
                <w:szCs w:val="30"/>
              </w:rPr>
              <w:t>4.05</w:t>
            </w:r>
            <w:r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 w:rsidRPr="004742CA">
              <w:rPr>
                <w:rFonts w:asciiTheme="majorBidi" w:hAnsiTheme="majorBidi"/>
                <w:sz w:val="30"/>
                <w:szCs w:val="30"/>
              </w:rPr>
              <w:t>-</w:t>
            </w:r>
            <w:r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 w:rsidRPr="004742CA">
              <w:rPr>
                <w:rFonts w:asciiTheme="majorBidi" w:hAnsiTheme="majorBidi"/>
                <w:sz w:val="30"/>
                <w:szCs w:val="30"/>
              </w:rPr>
              <w:t>4.09</w:t>
            </w:r>
          </w:p>
        </w:tc>
        <w:tc>
          <w:tcPr>
            <w:tcW w:w="236" w:type="dxa"/>
          </w:tcPr>
          <w:p w14:paraId="0FBA3608" w14:textId="77777777" w:rsidR="00B849FF" w:rsidRPr="004742CA" w:rsidRDefault="00B849FF" w:rsidP="00B849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  <w:shd w:val="clear" w:color="auto" w:fill="auto"/>
            <w:vAlign w:val="bottom"/>
          </w:tcPr>
          <w:p w14:paraId="75B78EA5" w14:textId="25084733" w:rsidR="00B849FF" w:rsidRPr="004742CA" w:rsidRDefault="00B849FF" w:rsidP="00B849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ind w:right="-46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DE8438F" w14:textId="77777777" w:rsidR="00B849FF" w:rsidRPr="004742CA" w:rsidRDefault="00B849FF" w:rsidP="00B849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4" w:type="dxa"/>
            <w:shd w:val="clear" w:color="auto" w:fill="auto"/>
          </w:tcPr>
          <w:p w14:paraId="727482EA" w14:textId="391242B9" w:rsidR="00B849FF" w:rsidRPr="004742CA" w:rsidRDefault="00B849FF" w:rsidP="001E441D">
            <w:pPr>
              <w:tabs>
                <w:tab w:val="clear" w:pos="68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4742CA">
              <w:rPr>
                <w:rFonts w:ascii="Angsana New" w:hAnsi="Angsana New"/>
                <w:sz w:val="30"/>
                <w:szCs w:val="30"/>
              </w:rPr>
              <w:t>171</w:t>
            </w:r>
          </w:p>
        </w:tc>
        <w:tc>
          <w:tcPr>
            <w:tcW w:w="236" w:type="dxa"/>
            <w:shd w:val="clear" w:color="auto" w:fill="auto"/>
          </w:tcPr>
          <w:p w14:paraId="7ACF2D29" w14:textId="77777777" w:rsidR="00B849FF" w:rsidRPr="004742CA" w:rsidRDefault="00B849FF" w:rsidP="00B849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9047C4C" w14:textId="0919855A" w:rsidR="00B849FF" w:rsidRPr="004742CA" w:rsidRDefault="00B849FF" w:rsidP="00B849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ind w:right="-4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C2159EF" w14:textId="77777777" w:rsidR="00B849FF" w:rsidRPr="004742CA" w:rsidRDefault="00B849FF" w:rsidP="00B849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14:paraId="6683F612" w14:textId="60B75B2C" w:rsidR="00B849FF" w:rsidRPr="00A33F2D" w:rsidRDefault="00B849FF" w:rsidP="00A33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742CA">
              <w:rPr>
                <w:rFonts w:asciiTheme="majorBidi" w:hAnsiTheme="majorBidi" w:cstheme="majorBidi"/>
                <w:sz w:val="30"/>
                <w:szCs w:val="30"/>
              </w:rPr>
              <w:t>171</w:t>
            </w:r>
          </w:p>
        </w:tc>
      </w:tr>
      <w:tr w:rsidR="00B849FF" w:rsidRPr="00A35790" w14:paraId="5D7E5C95" w14:textId="77777777" w:rsidTr="001E33B8">
        <w:tc>
          <w:tcPr>
            <w:tcW w:w="2718" w:type="dxa"/>
          </w:tcPr>
          <w:p w14:paraId="4A107B63" w14:textId="77777777" w:rsidR="00B849FF" w:rsidRPr="00A35790" w:rsidRDefault="00B849FF" w:rsidP="00B849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3579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32" w:type="dxa"/>
          </w:tcPr>
          <w:p w14:paraId="755A5A4E" w14:textId="77777777" w:rsidR="00B849FF" w:rsidRPr="004742CA" w:rsidRDefault="00B849FF" w:rsidP="00B849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26475E45" w14:textId="77777777" w:rsidR="00B849FF" w:rsidRPr="004742CA" w:rsidRDefault="00B849FF" w:rsidP="00B849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AF84154" w14:textId="24007A46" w:rsidR="00B849FF" w:rsidRPr="004742CA" w:rsidRDefault="00B849FF" w:rsidP="00B849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ind w:right="-46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0EEF933" w14:textId="77777777" w:rsidR="00B849FF" w:rsidRPr="004742CA" w:rsidRDefault="00B849FF" w:rsidP="00B849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4" w:type="dxa"/>
            <w:shd w:val="clear" w:color="auto" w:fill="auto"/>
          </w:tcPr>
          <w:p w14:paraId="2ADAF085" w14:textId="77777777" w:rsidR="00B849FF" w:rsidRPr="004742CA" w:rsidRDefault="00B849FF" w:rsidP="00B849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2C49F3BC" w14:textId="77777777" w:rsidR="00B849FF" w:rsidRPr="004742CA" w:rsidRDefault="00B849FF" w:rsidP="00B849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C184FD6" w14:textId="77777777" w:rsidR="00B849FF" w:rsidRPr="004742CA" w:rsidRDefault="00B849FF" w:rsidP="00B849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BBB84BB" w14:textId="77777777" w:rsidR="00B849FF" w:rsidRPr="004742CA" w:rsidRDefault="00B849FF" w:rsidP="00B849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3DFD86C" w14:textId="1DA65228" w:rsidR="00B849FF" w:rsidRPr="00A33F2D" w:rsidRDefault="00B849FF" w:rsidP="00A33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33F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171</w:t>
            </w:r>
          </w:p>
        </w:tc>
      </w:tr>
    </w:tbl>
    <w:p w14:paraId="53B2A68E" w14:textId="77777777" w:rsidR="00A35790" w:rsidRPr="008B0988" w:rsidRDefault="00A35790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24"/>
          <w:szCs w:val="24"/>
        </w:rPr>
      </w:pPr>
    </w:p>
    <w:tbl>
      <w:tblPr>
        <w:tblStyle w:val="TableGrid"/>
        <w:tblW w:w="94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18"/>
        <w:gridCol w:w="1432"/>
        <w:gridCol w:w="236"/>
        <w:gridCol w:w="1112"/>
        <w:gridCol w:w="236"/>
        <w:gridCol w:w="994"/>
        <w:gridCol w:w="236"/>
        <w:gridCol w:w="1080"/>
        <w:gridCol w:w="236"/>
        <w:gridCol w:w="1200"/>
      </w:tblGrid>
      <w:tr w:rsidR="00565FCF" w:rsidRPr="00A35790" w14:paraId="247287E2" w14:textId="77777777" w:rsidTr="00BA63BC">
        <w:trPr>
          <w:tblHeader/>
        </w:trPr>
        <w:tc>
          <w:tcPr>
            <w:tcW w:w="2718" w:type="dxa"/>
          </w:tcPr>
          <w:p w14:paraId="07AC7B0B" w14:textId="77777777" w:rsidR="00565FCF" w:rsidRPr="00A35790" w:rsidRDefault="00565FCF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2" w:type="dxa"/>
            <w:vAlign w:val="bottom"/>
          </w:tcPr>
          <w:p w14:paraId="7EF90638" w14:textId="77777777" w:rsidR="00565FCF" w:rsidRPr="00A35790" w:rsidRDefault="00565FCF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3579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  <w:r w:rsidRPr="00A3579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36" w:type="dxa"/>
          </w:tcPr>
          <w:p w14:paraId="32709F83" w14:textId="77777777" w:rsidR="00565FCF" w:rsidRPr="00A35790" w:rsidRDefault="00565FCF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094" w:type="dxa"/>
            <w:gridSpan w:val="7"/>
          </w:tcPr>
          <w:p w14:paraId="25A42029" w14:textId="77777777" w:rsidR="00565FCF" w:rsidRPr="00A35790" w:rsidRDefault="00565FCF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3579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เฉพาะกิจการ</w:t>
            </w:r>
            <w:r w:rsidRPr="00A3579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</w:p>
        </w:tc>
      </w:tr>
      <w:tr w:rsidR="00565FCF" w:rsidRPr="00A35790" w14:paraId="0711D968" w14:textId="77777777" w:rsidTr="00BA63BC">
        <w:trPr>
          <w:tblHeader/>
        </w:trPr>
        <w:tc>
          <w:tcPr>
            <w:tcW w:w="2718" w:type="dxa"/>
          </w:tcPr>
          <w:p w14:paraId="58D3AB69" w14:textId="77777777" w:rsidR="00565FCF" w:rsidRPr="00A35790" w:rsidRDefault="00565FCF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2" w:type="dxa"/>
            <w:vAlign w:val="bottom"/>
          </w:tcPr>
          <w:p w14:paraId="4B63D1D5" w14:textId="77777777" w:rsidR="00565FCF" w:rsidRPr="00A35790" w:rsidRDefault="00565FCF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35790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36" w:type="dxa"/>
          </w:tcPr>
          <w:p w14:paraId="4F75A76D" w14:textId="77777777" w:rsidR="00565FCF" w:rsidRPr="00A35790" w:rsidRDefault="00565FCF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  <w:vAlign w:val="bottom"/>
          </w:tcPr>
          <w:p w14:paraId="6FA4F2A3" w14:textId="77777777" w:rsidR="00565FCF" w:rsidRPr="00A35790" w:rsidRDefault="00565FCF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3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35790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36" w:type="dxa"/>
          </w:tcPr>
          <w:p w14:paraId="25FD4297" w14:textId="77777777" w:rsidR="00565FCF" w:rsidRPr="00A35790" w:rsidRDefault="00565FCF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4" w:type="dxa"/>
          </w:tcPr>
          <w:p w14:paraId="7FF05991" w14:textId="77777777" w:rsidR="00565FCF" w:rsidRPr="00A35790" w:rsidRDefault="00565FCF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2A91127" w14:textId="77777777" w:rsidR="00565FCF" w:rsidRPr="00A35790" w:rsidRDefault="00565FCF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B03DA36" w14:textId="77777777" w:rsidR="00565FCF" w:rsidRPr="00A35790" w:rsidRDefault="00565FCF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DD729AE" w14:textId="77777777" w:rsidR="00565FCF" w:rsidRPr="00A35790" w:rsidRDefault="00565FCF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vAlign w:val="bottom"/>
          </w:tcPr>
          <w:p w14:paraId="1266A698" w14:textId="77777777" w:rsidR="00565FCF" w:rsidRPr="00A35790" w:rsidRDefault="00565FCF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35790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</w:tc>
      </w:tr>
      <w:tr w:rsidR="00565FCF" w:rsidRPr="00A35790" w14:paraId="6D170353" w14:textId="77777777" w:rsidTr="00BA63BC">
        <w:trPr>
          <w:tblHeader/>
        </w:trPr>
        <w:tc>
          <w:tcPr>
            <w:tcW w:w="2718" w:type="dxa"/>
          </w:tcPr>
          <w:p w14:paraId="52CE297F" w14:textId="662499B8" w:rsidR="00565FCF" w:rsidRPr="00A35790" w:rsidRDefault="00BA63BC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63BC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รายการเคลื่อนไหวของ</w:t>
            </w:r>
            <w:r w:rsidRPr="00BA63B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เงินให้กู้ยืม</w:t>
            </w:r>
          </w:p>
        </w:tc>
        <w:tc>
          <w:tcPr>
            <w:tcW w:w="1432" w:type="dxa"/>
            <w:vAlign w:val="bottom"/>
          </w:tcPr>
          <w:p w14:paraId="4A1AC840" w14:textId="77777777" w:rsidR="00565FCF" w:rsidRPr="00A35790" w:rsidRDefault="00565FCF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35790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A35790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36" w:type="dxa"/>
          </w:tcPr>
          <w:p w14:paraId="0081144C" w14:textId="77777777" w:rsidR="00565FCF" w:rsidRPr="00A35790" w:rsidRDefault="00565FCF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  <w:vAlign w:val="bottom"/>
          </w:tcPr>
          <w:p w14:paraId="72F4614D" w14:textId="77777777" w:rsidR="00565FCF" w:rsidRPr="00A35790" w:rsidRDefault="00565FCF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35790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A35790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236" w:type="dxa"/>
          </w:tcPr>
          <w:p w14:paraId="2445C1EF" w14:textId="77777777" w:rsidR="00565FCF" w:rsidRPr="00A35790" w:rsidRDefault="00565FCF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4" w:type="dxa"/>
            <w:vAlign w:val="bottom"/>
          </w:tcPr>
          <w:p w14:paraId="232DAFB0" w14:textId="77777777" w:rsidR="00565FCF" w:rsidRPr="00A35790" w:rsidRDefault="00565FCF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35790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6" w:type="dxa"/>
            <w:vAlign w:val="bottom"/>
          </w:tcPr>
          <w:p w14:paraId="2AB9BFD1" w14:textId="77777777" w:rsidR="00565FCF" w:rsidRPr="00A35790" w:rsidRDefault="00565FCF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3007657" w14:textId="77777777" w:rsidR="00565FCF" w:rsidRPr="00A35790" w:rsidRDefault="00565FCF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35790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36" w:type="dxa"/>
          </w:tcPr>
          <w:p w14:paraId="33C8B109" w14:textId="77777777" w:rsidR="00565FCF" w:rsidRPr="00A35790" w:rsidRDefault="00565FCF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vAlign w:val="bottom"/>
          </w:tcPr>
          <w:p w14:paraId="353C8069" w14:textId="77777777" w:rsidR="00565FCF" w:rsidRPr="00A35790" w:rsidRDefault="00565FCF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35790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A35790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565FCF" w:rsidRPr="00A35790" w14:paraId="54FD9BCD" w14:textId="77777777" w:rsidTr="00BA63BC">
        <w:trPr>
          <w:tblHeader/>
        </w:trPr>
        <w:tc>
          <w:tcPr>
            <w:tcW w:w="2718" w:type="dxa"/>
          </w:tcPr>
          <w:p w14:paraId="26E7766C" w14:textId="77777777" w:rsidR="00565FCF" w:rsidRPr="00A35790" w:rsidRDefault="00565FCF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2" w:type="dxa"/>
            <w:vAlign w:val="bottom"/>
          </w:tcPr>
          <w:p w14:paraId="18B6DD09" w14:textId="77777777" w:rsidR="00565FCF" w:rsidRPr="00A35790" w:rsidRDefault="00565FCF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3579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6" w:type="dxa"/>
          </w:tcPr>
          <w:p w14:paraId="3A4A66E8" w14:textId="77777777" w:rsidR="00565FCF" w:rsidRPr="00A35790" w:rsidRDefault="00565FCF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094" w:type="dxa"/>
            <w:gridSpan w:val="7"/>
          </w:tcPr>
          <w:p w14:paraId="535A9471" w14:textId="77777777" w:rsidR="00565FCF" w:rsidRPr="00A35790" w:rsidRDefault="00565FCF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3579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A3579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565FCF" w:rsidRPr="00A35790" w14:paraId="35B452C0" w14:textId="77777777" w:rsidTr="00BA63BC">
        <w:tc>
          <w:tcPr>
            <w:tcW w:w="2718" w:type="dxa"/>
            <w:vAlign w:val="bottom"/>
          </w:tcPr>
          <w:p w14:paraId="204EDEC4" w14:textId="77B0DD90" w:rsidR="00565FCF" w:rsidRPr="00A35790" w:rsidRDefault="00B849FF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432" w:type="dxa"/>
            <w:vAlign w:val="bottom"/>
          </w:tcPr>
          <w:p w14:paraId="0CC4D023" w14:textId="77777777" w:rsidR="00565FCF" w:rsidRPr="00A35790" w:rsidRDefault="00565FCF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  <w:cs/>
              </w:rPr>
            </w:pPr>
          </w:p>
        </w:tc>
        <w:tc>
          <w:tcPr>
            <w:tcW w:w="236" w:type="dxa"/>
          </w:tcPr>
          <w:p w14:paraId="75717467" w14:textId="77777777" w:rsidR="00565FCF" w:rsidRPr="00A35790" w:rsidRDefault="00565FCF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</w:tcPr>
          <w:p w14:paraId="1C8B7B45" w14:textId="77777777" w:rsidR="00565FCF" w:rsidRPr="00A35790" w:rsidRDefault="00565FCF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E04D69E" w14:textId="77777777" w:rsidR="00565FCF" w:rsidRPr="00A35790" w:rsidRDefault="00565FCF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4" w:type="dxa"/>
          </w:tcPr>
          <w:p w14:paraId="0AAA28FE" w14:textId="77777777" w:rsidR="00565FCF" w:rsidRPr="00A35790" w:rsidRDefault="00565FCF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CF35797" w14:textId="77777777" w:rsidR="00565FCF" w:rsidRPr="00A35790" w:rsidRDefault="00565FCF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E7401FD" w14:textId="77777777" w:rsidR="00565FCF" w:rsidRPr="00A35790" w:rsidRDefault="00565FCF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37D215A" w14:textId="77777777" w:rsidR="00565FCF" w:rsidRPr="00A35790" w:rsidRDefault="00565FCF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</w:tcPr>
          <w:p w14:paraId="12753664" w14:textId="77777777" w:rsidR="00565FCF" w:rsidRPr="00A35790" w:rsidRDefault="00565FCF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65FCF" w:rsidRPr="00A35790" w14:paraId="7DCEF30F" w14:textId="77777777" w:rsidTr="001E33B8">
        <w:tc>
          <w:tcPr>
            <w:tcW w:w="2718" w:type="dxa"/>
          </w:tcPr>
          <w:p w14:paraId="61D760F8" w14:textId="77777777" w:rsidR="00565FCF" w:rsidRPr="00A35790" w:rsidRDefault="00565FCF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3579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ย่อย</w:t>
            </w:r>
          </w:p>
        </w:tc>
        <w:tc>
          <w:tcPr>
            <w:tcW w:w="1432" w:type="dxa"/>
          </w:tcPr>
          <w:p w14:paraId="1EB00667" w14:textId="16F297EF" w:rsidR="00565FCF" w:rsidRPr="00A35790" w:rsidRDefault="00A33F2D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2.50 - 3.99</w:t>
            </w:r>
          </w:p>
        </w:tc>
        <w:tc>
          <w:tcPr>
            <w:tcW w:w="236" w:type="dxa"/>
          </w:tcPr>
          <w:p w14:paraId="61F25E01" w14:textId="77777777" w:rsidR="00565FCF" w:rsidRPr="00A35790" w:rsidRDefault="00565FCF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  <w:shd w:val="clear" w:color="auto" w:fill="auto"/>
          </w:tcPr>
          <w:p w14:paraId="2A0D3C3C" w14:textId="7373C07F" w:rsidR="00565FCF" w:rsidRPr="00A33F2D" w:rsidRDefault="00A33F2D" w:rsidP="00A33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33F2D">
              <w:rPr>
                <w:rFonts w:asciiTheme="majorBidi" w:hAnsiTheme="majorBidi" w:cstheme="majorBidi"/>
                <w:sz w:val="30"/>
                <w:szCs w:val="30"/>
              </w:rPr>
              <w:t>13,000</w:t>
            </w:r>
          </w:p>
        </w:tc>
        <w:tc>
          <w:tcPr>
            <w:tcW w:w="236" w:type="dxa"/>
            <w:shd w:val="clear" w:color="auto" w:fill="auto"/>
          </w:tcPr>
          <w:p w14:paraId="58CC848A" w14:textId="77777777" w:rsidR="00565FCF" w:rsidRPr="00A35790" w:rsidRDefault="00565FCF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4" w:type="dxa"/>
            <w:shd w:val="clear" w:color="auto" w:fill="auto"/>
          </w:tcPr>
          <w:p w14:paraId="39058B8F" w14:textId="109F90A1" w:rsidR="00565FCF" w:rsidRPr="00A35790" w:rsidRDefault="00A33F2D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61,500</w:t>
            </w:r>
          </w:p>
        </w:tc>
        <w:tc>
          <w:tcPr>
            <w:tcW w:w="236" w:type="dxa"/>
            <w:shd w:val="clear" w:color="auto" w:fill="auto"/>
          </w:tcPr>
          <w:p w14:paraId="24C7B63B" w14:textId="77777777" w:rsidR="00565FCF" w:rsidRPr="00A35790" w:rsidRDefault="00565FCF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CA6C1A3" w14:textId="4961253B" w:rsidR="00565FCF" w:rsidRPr="003459FF" w:rsidRDefault="00A33F2D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(51,000)</w:t>
            </w:r>
          </w:p>
        </w:tc>
        <w:tc>
          <w:tcPr>
            <w:tcW w:w="236" w:type="dxa"/>
            <w:shd w:val="clear" w:color="auto" w:fill="auto"/>
          </w:tcPr>
          <w:p w14:paraId="445F59A4" w14:textId="77777777" w:rsidR="00565FCF" w:rsidRPr="00A35790" w:rsidRDefault="00565FCF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14:paraId="18FEB0BD" w14:textId="16160619" w:rsidR="00565FCF" w:rsidRPr="00A35790" w:rsidRDefault="00A33F2D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23,500</w:t>
            </w:r>
          </w:p>
        </w:tc>
      </w:tr>
      <w:tr w:rsidR="00F90571" w:rsidRPr="00A35790" w14:paraId="504E2DF1" w14:textId="77777777" w:rsidTr="001E33B8">
        <w:tc>
          <w:tcPr>
            <w:tcW w:w="2718" w:type="dxa"/>
          </w:tcPr>
          <w:p w14:paraId="48538F6F" w14:textId="77777777" w:rsidR="00F90571" w:rsidRPr="00A35790" w:rsidRDefault="00F90571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3579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32" w:type="dxa"/>
          </w:tcPr>
          <w:p w14:paraId="48B27575" w14:textId="77777777" w:rsidR="00F90571" w:rsidRPr="00A35790" w:rsidRDefault="00F90571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0150E512" w14:textId="77777777" w:rsidR="00F90571" w:rsidRPr="00A35790" w:rsidRDefault="00F90571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  <w:tcBorders>
              <w:top w:val="single" w:sz="4" w:space="0" w:color="auto"/>
            </w:tcBorders>
            <w:shd w:val="clear" w:color="auto" w:fill="auto"/>
          </w:tcPr>
          <w:p w14:paraId="177095AB" w14:textId="3E5B28AF" w:rsidR="00F90571" w:rsidRPr="00447812" w:rsidRDefault="00A33F2D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13,000</w:t>
            </w:r>
          </w:p>
        </w:tc>
        <w:tc>
          <w:tcPr>
            <w:tcW w:w="236" w:type="dxa"/>
            <w:shd w:val="clear" w:color="auto" w:fill="auto"/>
          </w:tcPr>
          <w:p w14:paraId="552A8874" w14:textId="77777777" w:rsidR="00F90571" w:rsidRPr="00447812" w:rsidRDefault="00F90571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4" w:type="dxa"/>
            <w:shd w:val="clear" w:color="auto" w:fill="auto"/>
          </w:tcPr>
          <w:p w14:paraId="5BC1AC7C" w14:textId="77777777" w:rsidR="00F90571" w:rsidRPr="00447812" w:rsidRDefault="00F90571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002E737" w14:textId="77777777" w:rsidR="00F90571" w:rsidRPr="00447812" w:rsidRDefault="00F90571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A6CFE78" w14:textId="77777777" w:rsidR="00F90571" w:rsidRPr="00447812" w:rsidRDefault="00F90571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26B4B76" w14:textId="77777777" w:rsidR="00F90571" w:rsidRPr="00447812" w:rsidRDefault="00F90571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single" w:sz="4" w:space="0" w:color="auto"/>
            </w:tcBorders>
            <w:shd w:val="clear" w:color="auto" w:fill="auto"/>
          </w:tcPr>
          <w:p w14:paraId="293AD01A" w14:textId="29F38FC6" w:rsidR="00F90571" w:rsidRPr="00447812" w:rsidRDefault="00A33F2D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23,500</w:t>
            </w:r>
          </w:p>
        </w:tc>
      </w:tr>
      <w:tr w:rsidR="00F90571" w:rsidRPr="00A35790" w14:paraId="2BE35D80" w14:textId="77777777" w:rsidTr="001E33B8">
        <w:tc>
          <w:tcPr>
            <w:tcW w:w="2718" w:type="dxa"/>
          </w:tcPr>
          <w:p w14:paraId="62454EBD" w14:textId="77777777" w:rsidR="00F90571" w:rsidRPr="00A35790" w:rsidRDefault="00F90571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2" w:type="dxa"/>
            <w:vAlign w:val="bottom"/>
          </w:tcPr>
          <w:p w14:paraId="17EAA0D9" w14:textId="77777777" w:rsidR="00F90571" w:rsidRPr="00A35790" w:rsidRDefault="00F90571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1F2965CC" w14:textId="77777777" w:rsidR="00F90571" w:rsidRPr="00A35790" w:rsidRDefault="00F90571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  <w:tcBorders>
              <w:top w:val="double" w:sz="4" w:space="0" w:color="auto"/>
            </w:tcBorders>
            <w:shd w:val="clear" w:color="auto" w:fill="auto"/>
          </w:tcPr>
          <w:p w14:paraId="12330918" w14:textId="77777777" w:rsidR="00F90571" w:rsidRPr="00A35790" w:rsidRDefault="00F90571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AF0AA38" w14:textId="77777777" w:rsidR="00F90571" w:rsidRPr="00A35790" w:rsidRDefault="00F90571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4" w:type="dxa"/>
            <w:shd w:val="clear" w:color="auto" w:fill="auto"/>
          </w:tcPr>
          <w:p w14:paraId="0DBF11A5" w14:textId="77777777" w:rsidR="00F90571" w:rsidRPr="00A35790" w:rsidRDefault="00F90571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76149E9C" w14:textId="77777777" w:rsidR="00F90571" w:rsidRPr="00A35790" w:rsidRDefault="00F90571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015C54E" w14:textId="77777777" w:rsidR="00F90571" w:rsidRPr="00A35790" w:rsidRDefault="00F90571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2E3EF3EA" w14:textId="77777777" w:rsidR="00F90571" w:rsidRPr="00A35790" w:rsidRDefault="00F90571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double" w:sz="4" w:space="0" w:color="auto"/>
            </w:tcBorders>
            <w:shd w:val="clear" w:color="auto" w:fill="auto"/>
          </w:tcPr>
          <w:p w14:paraId="402022C9" w14:textId="77777777" w:rsidR="00F90571" w:rsidRPr="00A35790" w:rsidRDefault="00F90571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90571" w:rsidRPr="00A35790" w14:paraId="3C0F427B" w14:textId="77777777" w:rsidTr="00BA63BC">
        <w:tc>
          <w:tcPr>
            <w:tcW w:w="2718" w:type="dxa"/>
          </w:tcPr>
          <w:p w14:paraId="4C86C13B" w14:textId="4BB2A34E" w:rsidR="00F90571" w:rsidRPr="00A35790" w:rsidRDefault="00B849FF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2562</w:t>
            </w:r>
          </w:p>
        </w:tc>
        <w:tc>
          <w:tcPr>
            <w:tcW w:w="1432" w:type="dxa"/>
            <w:vAlign w:val="bottom"/>
          </w:tcPr>
          <w:p w14:paraId="68AFC415" w14:textId="77777777" w:rsidR="00F90571" w:rsidRPr="00A35790" w:rsidRDefault="00F90571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3A0236B1" w14:textId="77777777" w:rsidR="00F90571" w:rsidRPr="00A35790" w:rsidRDefault="00F90571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</w:tcPr>
          <w:p w14:paraId="01F8EEB5" w14:textId="77777777" w:rsidR="00F90571" w:rsidRPr="00A35790" w:rsidRDefault="00F90571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5EA5764" w14:textId="77777777" w:rsidR="00F90571" w:rsidRPr="00A35790" w:rsidRDefault="00F90571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4" w:type="dxa"/>
          </w:tcPr>
          <w:p w14:paraId="4A2775AA" w14:textId="77777777" w:rsidR="00F90571" w:rsidRPr="00A35790" w:rsidRDefault="00F90571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6D9DF89" w14:textId="77777777" w:rsidR="00F90571" w:rsidRPr="00A35790" w:rsidRDefault="00F90571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F61705F" w14:textId="77777777" w:rsidR="00F90571" w:rsidRPr="00A35790" w:rsidRDefault="00F90571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820D20A" w14:textId="77777777" w:rsidR="00F90571" w:rsidRPr="00A35790" w:rsidRDefault="00F90571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</w:tcPr>
          <w:p w14:paraId="4E26A831" w14:textId="77777777" w:rsidR="00F90571" w:rsidRPr="00A35790" w:rsidRDefault="00F90571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849FF" w:rsidRPr="00A35790" w14:paraId="15840F7F" w14:textId="77777777" w:rsidTr="00CB7C64">
        <w:tc>
          <w:tcPr>
            <w:tcW w:w="2718" w:type="dxa"/>
          </w:tcPr>
          <w:p w14:paraId="30764AFE" w14:textId="77777777" w:rsidR="00B849FF" w:rsidRPr="00A35790" w:rsidRDefault="00B849FF" w:rsidP="00B849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3579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ย่อย</w:t>
            </w:r>
          </w:p>
        </w:tc>
        <w:tc>
          <w:tcPr>
            <w:tcW w:w="1432" w:type="dxa"/>
          </w:tcPr>
          <w:p w14:paraId="4527B1BD" w14:textId="2F996A12" w:rsidR="00B849FF" w:rsidRPr="00A35790" w:rsidRDefault="00B849FF" w:rsidP="00B849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3.50 - 4.57</w:t>
            </w:r>
          </w:p>
        </w:tc>
        <w:tc>
          <w:tcPr>
            <w:tcW w:w="236" w:type="dxa"/>
          </w:tcPr>
          <w:p w14:paraId="1EDA73BB" w14:textId="77777777" w:rsidR="00B849FF" w:rsidRPr="00A35790" w:rsidRDefault="00B849FF" w:rsidP="00B849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</w:tcPr>
          <w:p w14:paraId="3D969F21" w14:textId="7581E4F4" w:rsidR="00B849FF" w:rsidRPr="00A30AA4" w:rsidRDefault="00B849FF" w:rsidP="00B849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1,200</w:t>
            </w:r>
          </w:p>
        </w:tc>
        <w:tc>
          <w:tcPr>
            <w:tcW w:w="236" w:type="dxa"/>
          </w:tcPr>
          <w:p w14:paraId="566398CB" w14:textId="77777777" w:rsidR="00B849FF" w:rsidRPr="00A30AA4" w:rsidRDefault="00B849FF" w:rsidP="00B849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4" w:type="dxa"/>
          </w:tcPr>
          <w:p w14:paraId="45E97B7D" w14:textId="19CABC38" w:rsidR="00B849FF" w:rsidRPr="00A30AA4" w:rsidRDefault="00B849FF" w:rsidP="00A33F2D">
            <w:pPr>
              <w:tabs>
                <w:tab w:val="clear" w:pos="68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96,000</w:t>
            </w:r>
          </w:p>
        </w:tc>
        <w:tc>
          <w:tcPr>
            <w:tcW w:w="236" w:type="dxa"/>
          </w:tcPr>
          <w:p w14:paraId="293338C9" w14:textId="77777777" w:rsidR="00B849FF" w:rsidRPr="00A30AA4" w:rsidRDefault="00B849FF" w:rsidP="00B849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D1650B6" w14:textId="4583D217" w:rsidR="00B849FF" w:rsidRPr="00A30AA4" w:rsidRDefault="00B849FF" w:rsidP="00B849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459FF">
              <w:rPr>
                <w:rFonts w:asciiTheme="majorBidi" w:hAnsiTheme="majorBidi" w:cstheme="majorBidi"/>
                <w:sz w:val="30"/>
                <w:szCs w:val="30"/>
              </w:rPr>
              <w:t>(84,200)</w:t>
            </w:r>
          </w:p>
        </w:tc>
        <w:tc>
          <w:tcPr>
            <w:tcW w:w="236" w:type="dxa"/>
          </w:tcPr>
          <w:p w14:paraId="4C2319DA" w14:textId="77777777" w:rsidR="00B849FF" w:rsidRPr="00A30AA4" w:rsidRDefault="00B849FF" w:rsidP="00B849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</w:tcPr>
          <w:p w14:paraId="79A3A1D3" w14:textId="6DB84604" w:rsidR="00B849FF" w:rsidRPr="00A30AA4" w:rsidRDefault="00B849FF" w:rsidP="00B849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13,000</w:t>
            </w:r>
          </w:p>
        </w:tc>
      </w:tr>
      <w:tr w:rsidR="00B849FF" w:rsidRPr="00A35790" w14:paraId="02591C0C" w14:textId="77777777" w:rsidTr="00BA63BC">
        <w:tc>
          <w:tcPr>
            <w:tcW w:w="2718" w:type="dxa"/>
          </w:tcPr>
          <w:p w14:paraId="7A962DDA" w14:textId="77777777" w:rsidR="00B849FF" w:rsidRPr="00A35790" w:rsidRDefault="00B849FF" w:rsidP="00B849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3579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32" w:type="dxa"/>
          </w:tcPr>
          <w:p w14:paraId="6E69F004" w14:textId="77777777" w:rsidR="00B849FF" w:rsidRPr="00A35790" w:rsidRDefault="00B849FF" w:rsidP="00B849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7129B1FA" w14:textId="77777777" w:rsidR="00B849FF" w:rsidRPr="00A35790" w:rsidRDefault="00B849FF" w:rsidP="00B849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  <w:tcBorders>
              <w:top w:val="single" w:sz="4" w:space="0" w:color="auto"/>
              <w:bottom w:val="double" w:sz="4" w:space="0" w:color="auto"/>
            </w:tcBorders>
          </w:tcPr>
          <w:p w14:paraId="679DACA5" w14:textId="5F9C849A" w:rsidR="00B849FF" w:rsidRPr="00A35790" w:rsidRDefault="00B849FF" w:rsidP="00B849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4781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1,200</w:t>
            </w:r>
          </w:p>
        </w:tc>
        <w:tc>
          <w:tcPr>
            <w:tcW w:w="236" w:type="dxa"/>
          </w:tcPr>
          <w:p w14:paraId="26F51447" w14:textId="77777777" w:rsidR="00B849FF" w:rsidRPr="00A35790" w:rsidRDefault="00B849FF" w:rsidP="00B849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4" w:type="dxa"/>
          </w:tcPr>
          <w:p w14:paraId="2317B592" w14:textId="77777777" w:rsidR="00B849FF" w:rsidRPr="00A35790" w:rsidRDefault="00B849FF" w:rsidP="00B849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F9D6A58" w14:textId="77777777" w:rsidR="00B849FF" w:rsidRPr="00A35790" w:rsidRDefault="00B849FF" w:rsidP="00B849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50596AC" w14:textId="77777777" w:rsidR="00B849FF" w:rsidRPr="00A35790" w:rsidRDefault="00B849FF" w:rsidP="00B849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272231F" w14:textId="77777777" w:rsidR="00B849FF" w:rsidRPr="00A35790" w:rsidRDefault="00B849FF" w:rsidP="00B849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</w:tcPr>
          <w:p w14:paraId="5FBA1F8C" w14:textId="6CC293E1" w:rsidR="00B849FF" w:rsidRPr="00A35790" w:rsidRDefault="00B849FF" w:rsidP="00B849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4781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13,000</w:t>
            </w:r>
          </w:p>
        </w:tc>
      </w:tr>
    </w:tbl>
    <w:p w14:paraId="2F95B833" w14:textId="14288604" w:rsidR="00565FCF" w:rsidRDefault="00565FCF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30"/>
          <w:szCs w:val="30"/>
        </w:rPr>
      </w:pPr>
    </w:p>
    <w:tbl>
      <w:tblPr>
        <w:tblW w:w="9396" w:type="dxa"/>
        <w:tblInd w:w="432" w:type="dxa"/>
        <w:tblBorders>
          <w:top w:val="single" w:sz="4" w:space="0" w:color="auto"/>
          <w:bottom w:val="double" w:sz="4" w:space="0" w:color="auto"/>
        </w:tblBorders>
        <w:tblLook w:val="0000" w:firstRow="0" w:lastRow="0" w:firstColumn="0" w:lastColumn="0" w:noHBand="0" w:noVBand="0"/>
      </w:tblPr>
      <w:tblGrid>
        <w:gridCol w:w="3902"/>
        <w:gridCol w:w="1171"/>
        <w:gridCol w:w="270"/>
        <w:gridCol w:w="1171"/>
        <w:gridCol w:w="270"/>
        <w:gridCol w:w="1171"/>
        <w:gridCol w:w="270"/>
        <w:gridCol w:w="1171"/>
      </w:tblGrid>
      <w:tr w:rsidR="00977A3D" w:rsidRPr="002E0BD6" w14:paraId="0281AFC9" w14:textId="77777777" w:rsidTr="00921253">
        <w:trPr>
          <w:tblHeader/>
        </w:trPr>
        <w:tc>
          <w:tcPr>
            <w:tcW w:w="3902" w:type="dxa"/>
            <w:tcBorders>
              <w:top w:val="nil"/>
            </w:tcBorders>
            <w:vAlign w:val="bottom"/>
          </w:tcPr>
          <w:p w14:paraId="2841CCDD" w14:textId="77777777" w:rsidR="00977A3D" w:rsidRPr="002E0BD6" w:rsidRDefault="00977A3D" w:rsidP="00344305">
            <w:pPr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2E0BD6">
              <w:rPr>
                <w:rFonts w:ascii="Angsana New" w:hAnsi="Angsana New"/>
                <w:sz w:val="30"/>
                <w:szCs w:val="30"/>
              </w:rPr>
              <w:br w:type="page"/>
            </w:r>
          </w:p>
        </w:tc>
        <w:tc>
          <w:tcPr>
            <w:tcW w:w="2612" w:type="dxa"/>
            <w:gridSpan w:val="3"/>
            <w:tcBorders>
              <w:top w:val="nil"/>
            </w:tcBorders>
            <w:vAlign w:val="bottom"/>
          </w:tcPr>
          <w:p w14:paraId="7F5CF088" w14:textId="77777777" w:rsidR="00977A3D" w:rsidRPr="002E0BD6" w:rsidRDefault="00977A3D" w:rsidP="00344305">
            <w:pPr>
              <w:spacing w:line="240" w:lineRule="atLeast"/>
              <w:ind w:left="-127" w:right="-12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E0BD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2B847EBA" w14:textId="77777777" w:rsidR="00977A3D" w:rsidRPr="002E0BD6" w:rsidRDefault="00977A3D" w:rsidP="00344305">
            <w:pPr>
              <w:spacing w:line="240" w:lineRule="atLeast"/>
              <w:ind w:left="-127" w:right="-7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12" w:type="dxa"/>
            <w:gridSpan w:val="3"/>
            <w:tcBorders>
              <w:top w:val="nil"/>
            </w:tcBorders>
            <w:vAlign w:val="bottom"/>
          </w:tcPr>
          <w:p w14:paraId="14FE8003" w14:textId="77777777" w:rsidR="00977A3D" w:rsidRPr="002E0BD6" w:rsidRDefault="00977A3D" w:rsidP="00344305">
            <w:pPr>
              <w:spacing w:line="240" w:lineRule="atLeast"/>
              <w:ind w:left="-127" w:right="-7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E0BD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77A3D" w:rsidRPr="002E0BD6" w14:paraId="0314B923" w14:textId="77777777" w:rsidTr="00921253">
        <w:trPr>
          <w:tblHeader/>
        </w:trPr>
        <w:tc>
          <w:tcPr>
            <w:tcW w:w="3902" w:type="dxa"/>
            <w:vAlign w:val="bottom"/>
          </w:tcPr>
          <w:p w14:paraId="44416A71" w14:textId="77777777" w:rsidR="00977A3D" w:rsidRPr="002E0BD6" w:rsidRDefault="00977A3D" w:rsidP="00344305">
            <w:pPr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1C9D4247" w14:textId="350A53F5" w:rsidR="00977A3D" w:rsidRPr="0081127C" w:rsidRDefault="00B849FF" w:rsidP="00344305">
            <w:pPr>
              <w:spacing w:line="240" w:lineRule="atLeast"/>
              <w:ind w:left="-105" w:right="-10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  <w:vAlign w:val="bottom"/>
          </w:tcPr>
          <w:p w14:paraId="58046460" w14:textId="77777777" w:rsidR="00977A3D" w:rsidRPr="0081127C" w:rsidRDefault="00977A3D" w:rsidP="00344305">
            <w:pPr>
              <w:spacing w:line="240" w:lineRule="atLeast"/>
              <w:ind w:left="-105" w:right="-10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1" w:type="dxa"/>
            <w:vAlign w:val="bottom"/>
          </w:tcPr>
          <w:p w14:paraId="3B8B94C3" w14:textId="0D92BFF6" w:rsidR="00977A3D" w:rsidRPr="0081127C" w:rsidRDefault="00B849FF" w:rsidP="00344305">
            <w:pPr>
              <w:spacing w:line="240" w:lineRule="atLeast"/>
              <w:ind w:left="-105" w:right="-10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  <w:vAlign w:val="bottom"/>
          </w:tcPr>
          <w:p w14:paraId="74D6C72A" w14:textId="77777777" w:rsidR="00977A3D" w:rsidRPr="002E0BD6" w:rsidRDefault="00977A3D" w:rsidP="00344305">
            <w:pPr>
              <w:ind w:left="-105"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6EA39DA7" w14:textId="13AC4DC9" w:rsidR="00977A3D" w:rsidRPr="0081127C" w:rsidRDefault="00B849FF" w:rsidP="00344305">
            <w:pPr>
              <w:spacing w:line="240" w:lineRule="atLeast"/>
              <w:ind w:left="-105" w:right="-10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  <w:vAlign w:val="bottom"/>
          </w:tcPr>
          <w:p w14:paraId="15E3F234" w14:textId="77777777" w:rsidR="00977A3D" w:rsidRPr="0081127C" w:rsidRDefault="00977A3D" w:rsidP="00344305">
            <w:pPr>
              <w:spacing w:line="240" w:lineRule="atLeast"/>
              <w:ind w:left="-105" w:right="-10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1" w:type="dxa"/>
            <w:vAlign w:val="bottom"/>
          </w:tcPr>
          <w:p w14:paraId="64CF62F8" w14:textId="1EB5E5E8" w:rsidR="00977A3D" w:rsidRPr="0081127C" w:rsidRDefault="00B849FF" w:rsidP="00344305">
            <w:pPr>
              <w:spacing w:line="240" w:lineRule="atLeast"/>
              <w:ind w:left="-105" w:right="-10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977A3D" w:rsidRPr="002E0BD6" w14:paraId="0E29D9E1" w14:textId="77777777" w:rsidTr="00921253">
        <w:trPr>
          <w:tblHeader/>
        </w:trPr>
        <w:tc>
          <w:tcPr>
            <w:tcW w:w="3902" w:type="dxa"/>
            <w:tcBorders>
              <w:bottom w:val="nil"/>
            </w:tcBorders>
            <w:vAlign w:val="bottom"/>
          </w:tcPr>
          <w:p w14:paraId="4D0F1C8D" w14:textId="77777777" w:rsidR="00977A3D" w:rsidRPr="002E0BD6" w:rsidRDefault="00977A3D" w:rsidP="00344305">
            <w:pPr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494" w:type="dxa"/>
            <w:gridSpan w:val="7"/>
            <w:tcBorders>
              <w:bottom w:val="nil"/>
            </w:tcBorders>
            <w:vAlign w:val="bottom"/>
          </w:tcPr>
          <w:p w14:paraId="57C726D7" w14:textId="77777777" w:rsidR="00977A3D" w:rsidRPr="002E0BD6" w:rsidRDefault="00977A3D" w:rsidP="00344305">
            <w:pPr>
              <w:spacing w:line="240" w:lineRule="atLeast"/>
              <w:ind w:left="-127" w:right="-12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2E0BD6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2E0BD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977A3D" w:rsidRPr="002E0BD6" w14:paraId="13E2AB56" w14:textId="77777777" w:rsidTr="00921253">
        <w:tc>
          <w:tcPr>
            <w:tcW w:w="3902" w:type="dxa"/>
            <w:tcBorders>
              <w:top w:val="nil"/>
              <w:bottom w:val="nil"/>
            </w:tcBorders>
            <w:vAlign w:val="bottom"/>
          </w:tcPr>
          <w:p w14:paraId="7698430F" w14:textId="0B903DB2" w:rsidR="00977A3D" w:rsidRPr="002E0BD6" w:rsidRDefault="00977A3D" w:rsidP="00344305">
            <w:pPr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E0BD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171" w:type="dxa"/>
            <w:tcBorders>
              <w:top w:val="nil"/>
              <w:bottom w:val="nil"/>
            </w:tcBorders>
            <w:vAlign w:val="bottom"/>
          </w:tcPr>
          <w:p w14:paraId="4A518ABD" w14:textId="77777777" w:rsidR="00977A3D" w:rsidRPr="002E0BD6" w:rsidRDefault="00977A3D" w:rsidP="00344305">
            <w:pPr>
              <w:tabs>
                <w:tab w:val="clear" w:pos="907"/>
                <w:tab w:val="decimal" w:pos="882"/>
              </w:tabs>
              <w:spacing w:line="240" w:lineRule="atLeast"/>
              <w:ind w:left="-127" w:right="-1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35444AE7" w14:textId="77777777" w:rsidR="00977A3D" w:rsidRPr="002E0BD6" w:rsidRDefault="00977A3D" w:rsidP="00344305">
            <w:pPr>
              <w:tabs>
                <w:tab w:val="clear" w:pos="907"/>
                <w:tab w:val="decimal" w:pos="882"/>
              </w:tabs>
              <w:spacing w:line="240" w:lineRule="atLeast"/>
              <w:ind w:left="-127" w:right="-1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bottom w:val="nil"/>
            </w:tcBorders>
            <w:vAlign w:val="bottom"/>
          </w:tcPr>
          <w:p w14:paraId="17FA5C62" w14:textId="77777777" w:rsidR="00977A3D" w:rsidRPr="002E0BD6" w:rsidRDefault="00977A3D" w:rsidP="00344305">
            <w:pPr>
              <w:tabs>
                <w:tab w:val="clear" w:pos="907"/>
                <w:tab w:val="decimal" w:pos="882"/>
              </w:tabs>
              <w:spacing w:line="240" w:lineRule="atLeast"/>
              <w:ind w:left="-127" w:right="-1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7AB6D49E" w14:textId="77777777" w:rsidR="00977A3D" w:rsidRPr="002E0BD6" w:rsidRDefault="00977A3D" w:rsidP="00344305">
            <w:pPr>
              <w:tabs>
                <w:tab w:val="clear" w:pos="907"/>
                <w:tab w:val="decimal" w:pos="882"/>
              </w:tabs>
              <w:spacing w:line="240" w:lineRule="atLeast"/>
              <w:ind w:left="-127" w:right="-1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bottom w:val="nil"/>
            </w:tcBorders>
            <w:vAlign w:val="bottom"/>
          </w:tcPr>
          <w:p w14:paraId="5307BA5E" w14:textId="77777777" w:rsidR="00977A3D" w:rsidRPr="002E0BD6" w:rsidRDefault="00977A3D" w:rsidP="00344305">
            <w:pPr>
              <w:tabs>
                <w:tab w:val="clear" w:pos="907"/>
                <w:tab w:val="decimal" w:pos="882"/>
              </w:tabs>
              <w:spacing w:line="240" w:lineRule="atLeast"/>
              <w:ind w:left="-127" w:right="-1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6A85837C" w14:textId="77777777" w:rsidR="00977A3D" w:rsidRPr="002E0BD6" w:rsidRDefault="00977A3D" w:rsidP="00344305">
            <w:pPr>
              <w:tabs>
                <w:tab w:val="clear" w:pos="907"/>
                <w:tab w:val="decimal" w:pos="882"/>
              </w:tabs>
              <w:spacing w:line="240" w:lineRule="atLeast"/>
              <w:ind w:left="-127" w:right="-1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bottom w:val="nil"/>
            </w:tcBorders>
            <w:vAlign w:val="bottom"/>
          </w:tcPr>
          <w:p w14:paraId="1F1215FF" w14:textId="77777777" w:rsidR="00977A3D" w:rsidRPr="002E0BD6" w:rsidRDefault="00977A3D" w:rsidP="00344305">
            <w:pPr>
              <w:tabs>
                <w:tab w:val="clear" w:pos="907"/>
                <w:tab w:val="decimal" w:pos="882"/>
              </w:tabs>
              <w:spacing w:line="240" w:lineRule="atLeast"/>
              <w:ind w:left="-127" w:right="-144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B849FF" w:rsidRPr="002E0BD6" w14:paraId="619AAE6A" w14:textId="77777777" w:rsidTr="001E33B8">
        <w:tc>
          <w:tcPr>
            <w:tcW w:w="3902" w:type="dxa"/>
            <w:tcBorders>
              <w:top w:val="nil"/>
              <w:bottom w:val="nil"/>
            </w:tcBorders>
            <w:vAlign w:val="bottom"/>
          </w:tcPr>
          <w:p w14:paraId="79D3B198" w14:textId="77777777" w:rsidR="00B849FF" w:rsidRPr="002E0BD6" w:rsidRDefault="00B849FF" w:rsidP="00B849FF">
            <w:pPr>
              <w:ind w:left="432" w:hanging="432"/>
              <w:rPr>
                <w:rFonts w:ascii="Angsana New" w:hAnsi="Angsana New"/>
                <w:sz w:val="30"/>
                <w:szCs w:val="30"/>
                <w:cs/>
              </w:rPr>
            </w:pPr>
            <w:r w:rsidRPr="002E0BD6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9510CA1" w14:textId="1E43582A" w:rsidR="00B849FF" w:rsidRPr="006940C8" w:rsidRDefault="006940C8" w:rsidP="00694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940C8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55E526E" w14:textId="77777777" w:rsidR="00B849FF" w:rsidRPr="0081127C" w:rsidRDefault="00B849FF" w:rsidP="00B849FF">
            <w:pPr>
              <w:tabs>
                <w:tab w:val="decimal" w:pos="871"/>
              </w:tabs>
              <w:ind w:left="-117" w:right="-1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E8D2CE9" w14:textId="7E6D7C1C" w:rsidR="00B849FF" w:rsidRPr="00A30AA4" w:rsidRDefault="00B849FF" w:rsidP="00B849FF">
            <w:pPr>
              <w:tabs>
                <w:tab w:val="clear" w:pos="680"/>
                <w:tab w:val="decimal" w:pos="675"/>
              </w:tabs>
              <w:ind w:right="18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900D684" w14:textId="77777777" w:rsidR="00B849FF" w:rsidRPr="002E0BD6" w:rsidRDefault="00B849FF" w:rsidP="00B849FF">
            <w:pPr>
              <w:tabs>
                <w:tab w:val="clear" w:pos="907"/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03240B2" w14:textId="769E6075" w:rsidR="00B849FF" w:rsidRPr="002E0BD6" w:rsidRDefault="00A33F2D" w:rsidP="00B849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822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32E8D617" w14:textId="77777777" w:rsidR="00B849FF" w:rsidRPr="0081127C" w:rsidRDefault="00B849FF" w:rsidP="00B849FF">
            <w:pPr>
              <w:tabs>
                <w:tab w:val="decimal" w:pos="871"/>
              </w:tabs>
              <w:ind w:left="-117" w:right="-1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969F9A3" w14:textId="29382015" w:rsidR="00B849FF" w:rsidRPr="00A30AA4" w:rsidRDefault="00B849FF" w:rsidP="00B849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3,008</w:t>
            </w:r>
          </w:p>
        </w:tc>
      </w:tr>
      <w:tr w:rsidR="00B849FF" w:rsidRPr="002E0BD6" w14:paraId="7BCBF081" w14:textId="77777777" w:rsidTr="001E33B8">
        <w:tc>
          <w:tcPr>
            <w:tcW w:w="3902" w:type="dxa"/>
            <w:tcBorders>
              <w:top w:val="nil"/>
              <w:bottom w:val="nil"/>
            </w:tcBorders>
            <w:vAlign w:val="bottom"/>
          </w:tcPr>
          <w:p w14:paraId="06220E4D" w14:textId="77777777" w:rsidR="00B849FF" w:rsidRPr="002E0BD6" w:rsidRDefault="00B849FF" w:rsidP="00B849FF">
            <w:pPr>
              <w:ind w:left="432" w:hanging="432"/>
              <w:rPr>
                <w:rFonts w:ascii="Angsana New" w:hAnsi="Angsana New"/>
                <w:sz w:val="30"/>
                <w:szCs w:val="30"/>
                <w:cs/>
              </w:rPr>
            </w:pPr>
            <w:r w:rsidRPr="002E0BD6">
              <w:rPr>
                <w:rFonts w:ascii="Angsana New" w:hAnsi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7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38B41C3" w14:textId="2F508072" w:rsidR="00B849FF" w:rsidRPr="00FD46E3" w:rsidRDefault="00A33F2D" w:rsidP="00FD46E3">
            <w:pPr>
              <w:tabs>
                <w:tab w:val="clear" w:pos="680"/>
                <w:tab w:val="decimal" w:pos="675"/>
              </w:tabs>
              <w:ind w:right="18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D46E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066D2F8" w14:textId="77777777" w:rsidR="00B849FF" w:rsidRPr="004742CA" w:rsidRDefault="00B849FF" w:rsidP="00B849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3B85AF9" w14:textId="5C22B083" w:rsidR="00B849FF" w:rsidRPr="004742CA" w:rsidRDefault="00694B12" w:rsidP="00B849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94B12">
              <w:rPr>
                <w:rFonts w:asciiTheme="majorBidi" w:hAnsiTheme="majorBidi" w:cstheme="majorBidi" w:hint="cs"/>
                <w:sz w:val="30"/>
                <w:szCs w:val="30"/>
              </w:rPr>
              <w:t>74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286C512" w14:textId="77777777" w:rsidR="00B849FF" w:rsidRPr="004742CA" w:rsidRDefault="00B849FF" w:rsidP="00B849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743095F" w14:textId="34E76111" w:rsidR="00B849FF" w:rsidRPr="004742CA" w:rsidRDefault="00A33F2D" w:rsidP="00FD46E3">
            <w:pPr>
              <w:tabs>
                <w:tab w:val="clear" w:pos="680"/>
                <w:tab w:val="decimal" w:pos="675"/>
              </w:tabs>
              <w:ind w:right="18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1CB6670" w14:textId="77777777" w:rsidR="00B849FF" w:rsidRPr="004742CA" w:rsidRDefault="00B849FF" w:rsidP="00B849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325CA3B" w14:textId="7BFDF5D3" w:rsidR="00B849FF" w:rsidRPr="004742CA" w:rsidRDefault="00B849FF" w:rsidP="00B849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742CA">
              <w:rPr>
                <w:rFonts w:asciiTheme="majorBidi" w:hAnsiTheme="majorBidi" w:cstheme="majorBidi"/>
                <w:sz w:val="30"/>
                <w:szCs w:val="30"/>
              </w:rPr>
              <w:t>53</w:t>
            </w:r>
          </w:p>
        </w:tc>
      </w:tr>
      <w:tr w:rsidR="00B849FF" w:rsidRPr="00114BE4" w14:paraId="42740B1D" w14:textId="77777777" w:rsidTr="001E33B8">
        <w:trPr>
          <w:trHeight w:val="60"/>
        </w:trPr>
        <w:tc>
          <w:tcPr>
            <w:tcW w:w="3902" w:type="dxa"/>
            <w:tcBorders>
              <w:top w:val="nil"/>
              <w:bottom w:val="nil"/>
            </w:tcBorders>
            <w:vAlign w:val="bottom"/>
          </w:tcPr>
          <w:p w14:paraId="59D6721C" w14:textId="77777777" w:rsidR="00B849FF" w:rsidRPr="002E0BD6" w:rsidRDefault="00B849FF" w:rsidP="00B849FF">
            <w:pPr>
              <w:pStyle w:val="a0"/>
              <w:tabs>
                <w:tab w:val="clear" w:pos="1080"/>
              </w:tabs>
              <w:spacing w:line="240" w:lineRule="atLeast"/>
              <w:rPr>
                <w:rFonts w:ascii="Angsana New" w:hAnsi="Angsana New"/>
                <w:cs/>
                <w:lang w:val="en-GB"/>
              </w:rPr>
            </w:pPr>
            <w:r w:rsidRPr="008B0988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2E46FB8" w14:textId="44A7FBB4" w:rsidR="00B849FF" w:rsidRPr="006940C8" w:rsidRDefault="006940C8" w:rsidP="00694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940C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09EADA0" w14:textId="77777777" w:rsidR="00B849FF" w:rsidRPr="006940C8" w:rsidRDefault="00B849FF" w:rsidP="00B849FF">
            <w:pPr>
              <w:tabs>
                <w:tab w:val="clear" w:pos="907"/>
                <w:tab w:val="decimal" w:pos="88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277AD6A" w14:textId="0FC7998D" w:rsidR="00B849FF" w:rsidRPr="004742CA" w:rsidRDefault="00694B12" w:rsidP="00B849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94B12">
              <w:rPr>
                <w:rFonts w:ascii="Angsana New" w:hAnsi="Angsana New" w:hint="cs"/>
                <w:b/>
                <w:bCs/>
                <w:sz w:val="30"/>
                <w:szCs w:val="30"/>
              </w:rPr>
              <w:t>74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44490A1" w14:textId="77777777" w:rsidR="00B849FF" w:rsidRPr="004742CA" w:rsidRDefault="00B849FF" w:rsidP="00B849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56D3127" w14:textId="0F8D2459" w:rsidR="00B849FF" w:rsidRPr="004742CA" w:rsidRDefault="00A33F2D" w:rsidP="00B849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822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90375A4" w14:textId="77777777" w:rsidR="00B849FF" w:rsidRPr="004742CA" w:rsidRDefault="00B849FF" w:rsidP="00B849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4C4F190" w14:textId="3ADBA060" w:rsidR="00B849FF" w:rsidRPr="004742CA" w:rsidRDefault="00B849FF" w:rsidP="00B849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3,061</w:t>
            </w:r>
          </w:p>
        </w:tc>
      </w:tr>
      <w:tr w:rsidR="00B849FF" w:rsidRPr="000A560E" w14:paraId="20D6C071" w14:textId="77777777" w:rsidTr="001E33B8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9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DB1D4A" w14:textId="77777777" w:rsidR="00B849FF" w:rsidRPr="000A560E" w:rsidRDefault="00B849FF" w:rsidP="00B849FF">
            <w:pPr>
              <w:spacing w:line="240" w:lineRule="atLeast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FFA436" w14:textId="77777777" w:rsidR="00B849FF" w:rsidRPr="004742CA" w:rsidRDefault="00B849FF" w:rsidP="00B849FF">
            <w:pPr>
              <w:tabs>
                <w:tab w:val="clear" w:pos="907"/>
                <w:tab w:val="decimal" w:pos="882"/>
              </w:tabs>
              <w:ind w:left="-127" w:right="-1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4B56B3" w14:textId="77777777" w:rsidR="00B849FF" w:rsidRPr="004742CA" w:rsidRDefault="00B849FF" w:rsidP="00B849FF">
            <w:pPr>
              <w:tabs>
                <w:tab w:val="clear" w:pos="907"/>
                <w:tab w:val="decimal" w:pos="882"/>
              </w:tabs>
              <w:ind w:left="-127" w:right="-1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49FBE0" w14:textId="77777777" w:rsidR="00B849FF" w:rsidRPr="004742CA" w:rsidRDefault="00B849FF" w:rsidP="00B849FF">
            <w:pPr>
              <w:tabs>
                <w:tab w:val="clear" w:pos="907"/>
                <w:tab w:val="decimal" w:pos="882"/>
              </w:tabs>
              <w:ind w:left="-127" w:right="-1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509AF7" w14:textId="77777777" w:rsidR="00B849FF" w:rsidRPr="004742CA" w:rsidRDefault="00B849FF" w:rsidP="00B849FF">
            <w:pPr>
              <w:tabs>
                <w:tab w:val="clear" w:pos="907"/>
                <w:tab w:val="decimal" w:pos="882"/>
              </w:tabs>
              <w:ind w:left="-127" w:right="-1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55C05B" w14:textId="77777777" w:rsidR="00B849FF" w:rsidRPr="004742CA" w:rsidRDefault="00B849FF" w:rsidP="00B849FF">
            <w:pPr>
              <w:tabs>
                <w:tab w:val="clear" w:pos="907"/>
                <w:tab w:val="decimal" w:pos="882"/>
              </w:tabs>
              <w:ind w:left="-127" w:right="-1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C15FF6" w14:textId="77777777" w:rsidR="00B849FF" w:rsidRPr="004742CA" w:rsidRDefault="00B849FF" w:rsidP="00B849FF">
            <w:pPr>
              <w:tabs>
                <w:tab w:val="clear" w:pos="907"/>
                <w:tab w:val="decimal" w:pos="882"/>
              </w:tabs>
              <w:ind w:left="-127" w:right="-1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8B58B3" w14:textId="77777777" w:rsidR="00B849FF" w:rsidRPr="004742CA" w:rsidRDefault="00B849FF" w:rsidP="00B849FF">
            <w:pPr>
              <w:tabs>
                <w:tab w:val="clear" w:pos="907"/>
                <w:tab w:val="decimal" w:pos="882"/>
              </w:tabs>
              <w:ind w:left="-127" w:right="-14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67017" w:rsidRPr="000A560E" w14:paraId="07D2C105" w14:textId="77777777" w:rsidTr="001E33B8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9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90D260" w14:textId="22182A38" w:rsidR="00267017" w:rsidRPr="000A560E" w:rsidRDefault="00267017" w:rsidP="00267017">
            <w:pPr>
              <w:spacing w:line="240" w:lineRule="atLeast"/>
              <w:rPr>
                <w:rFonts w:ascii="Angsana New" w:hAnsi="Angsana New"/>
                <w:b/>
                <w:bCs/>
                <w:szCs w:val="22"/>
              </w:rPr>
            </w:pPr>
            <w:r w:rsidRPr="002E0BD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E377BA" w14:textId="77777777" w:rsidR="00267017" w:rsidRPr="004742CA" w:rsidRDefault="00267017" w:rsidP="00267017">
            <w:pPr>
              <w:tabs>
                <w:tab w:val="clear" w:pos="907"/>
                <w:tab w:val="decimal" w:pos="882"/>
              </w:tabs>
              <w:ind w:left="-127" w:right="-1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750605" w14:textId="77777777" w:rsidR="00267017" w:rsidRPr="004742CA" w:rsidRDefault="00267017" w:rsidP="00267017">
            <w:pPr>
              <w:tabs>
                <w:tab w:val="clear" w:pos="907"/>
                <w:tab w:val="decimal" w:pos="882"/>
              </w:tabs>
              <w:ind w:left="-127" w:right="-1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74B392" w14:textId="77777777" w:rsidR="00267017" w:rsidRPr="004742CA" w:rsidRDefault="00267017" w:rsidP="00267017">
            <w:pPr>
              <w:tabs>
                <w:tab w:val="clear" w:pos="907"/>
                <w:tab w:val="decimal" w:pos="882"/>
              </w:tabs>
              <w:ind w:left="-127" w:right="-1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19EC5D" w14:textId="77777777" w:rsidR="00267017" w:rsidRPr="004742CA" w:rsidRDefault="00267017" w:rsidP="00267017">
            <w:pPr>
              <w:tabs>
                <w:tab w:val="clear" w:pos="907"/>
                <w:tab w:val="decimal" w:pos="882"/>
              </w:tabs>
              <w:ind w:left="-127" w:right="-1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8D7D3B" w14:textId="77777777" w:rsidR="00267017" w:rsidRPr="004742CA" w:rsidRDefault="00267017" w:rsidP="00267017">
            <w:pPr>
              <w:tabs>
                <w:tab w:val="clear" w:pos="907"/>
                <w:tab w:val="decimal" w:pos="882"/>
              </w:tabs>
              <w:ind w:left="-127" w:right="-1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0A2B48" w14:textId="77777777" w:rsidR="00267017" w:rsidRPr="004742CA" w:rsidRDefault="00267017" w:rsidP="00267017">
            <w:pPr>
              <w:tabs>
                <w:tab w:val="clear" w:pos="907"/>
                <w:tab w:val="decimal" w:pos="882"/>
              </w:tabs>
              <w:ind w:left="-127" w:right="-1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2B43BF" w14:textId="77777777" w:rsidR="00267017" w:rsidRPr="004742CA" w:rsidRDefault="00267017" w:rsidP="00267017">
            <w:pPr>
              <w:tabs>
                <w:tab w:val="clear" w:pos="907"/>
                <w:tab w:val="decimal" w:pos="882"/>
              </w:tabs>
              <w:ind w:left="-127" w:right="-14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67017" w:rsidRPr="000A560E" w14:paraId="69B8FC21" w14:textId="77777777" w:rsidTr="001E33B8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9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715AC2" w14:textId="14187133" w:rsidR="00267017" w:rsidRPr="000A560E" w:rsidRDefault="00267017" w:rsidP="00267017">
            <w:pPr>
              <w:spacing w:line="240" w:lineRule="atLeast"/>
              <w:rPr>
                <w:rFonts w:ascii="Angsana New" w:hAnsi="Angsana New"/>
                <w:b/>
                <w:bCs/>
                <w:szCs w:val="22"/>
              </w:rPr>
            </w:pPr>
            <w:r w:rsidRPr="002E0BD6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B3C1E7" w14:textId="29F06EF7" w:rsidR="00267017" w:rsidRPr="004742CA" w:rsidRDefault="00A33F2D" w:rsidP="00FD46E3">
            <w:pPr>
              <w:tabs>
                <w:tab w:val="clear" w:pos="680"/>
                <w:tab w:val="decimal" w:pos="675"/>
              </w:tabs>
              <w:ind w:right="18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22BDD2" w14:textId="77777777" w:rsidR="00267017" w:rsidRPr="004742CA" w:rsidRDefault="00267017" w:rsidP="00267017">
            <w:pPr>
              <w:tabs>
                <w:tab w:val="clear" w:pos="907"/>
                <w:tab w:val="decimal" w:pos="882"/>
              </w:tabs>
              <w:ind w:left="-127" w:right="-1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D8E148" w14:textId="08BB769D" w:rsidR="00267017" w:rsidRPr="00267017" w:rsidRDefault="00267017" w:rsidP="00FD46E3">
            <w:pPr>
              <w:tabs>
                <w:tab w:val="clear" w:pos="680"/>
                <w:tab w:val="decimal" w:pos="675"/>
              </w:tabs>
              <w:ind w:right="18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67017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473F48" w14:textId="77777777" w:rsidR="00267017" w:rsidRPr="004742CA" w:rsidRDefault="00267017" w:rsidP="00267017">
            <w:pPr>
              <w:tabs>
                <w:tab w:val="clear" w:pos="907"/>
                <w:tab w:val="decimal" w:pos="882"/>
              </w:tabs>
              <w:ind w:left="-127" w:right="-1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536281" w14:textId="0AEB312E" w:rsidR="00267017" w:rsidRPr="004742CA" w:rsidRDefault="00FD46E3" w:rsidP="00FD4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5,364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F6D54C" w14:textId="77777777" w:rsidR="00267017" w:rsidRPr="004742CA" w:rsidRDefault="00267017" w:rsidP="00267017">
            <w:pPr>
              <w:tabs>
                <w:tab w:val="clear" w:pos="907"/>
                <w:tab w:val="decimal" w:pos="882"/>
              </w:tabs>
              <w:ind w:left="-127" w:right="-1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617457" w14:textId="1AC22AA5" w:rsidR="00267017" w:rsidRPr="004742CA" w:rsidRDefault="00267017" w:rsidP="00267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267017">
              <w:rPr>
                <w:rFonts w:ascii="Angsana New" w:hAnsi="Angsana New"/>
                <w:sz w:val="30"/>
                <w:szCs w:val="30"/>
              </w:rPr>
              <w:t>3,309</w:t>
            </w:r>
          </w:p>
        </w:tc>
      </w:tr>
      <w:tr w:rsidR="00267017" w:rsidRPr="000A560E" w14:paraId="4C26CC02" w14:textId="77777777" w:rsidTr="001E33B8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9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DB9354" w14:textId="25EACBF7" w:rsidR="00267017" w:rsidRPr="000A560E" w:rsidRDefault="00267017" w:rsidP="00267017">
            <w:pPr>
              <w:spacing w:line="240" w:lineRule="atLeast"/>
              <w:rPr>
                <w:rFonts w:ascii="Angsana New" w:hAnsi="Angsana New"/>
                <w:b/>
                <w:bCs/>
                <w:szCs w:val="22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AFF7BA" w14:textId="770EB7F6" w:rsidR="00267017" w:rsidRPr="00FD46E3" w:rsidRDefault="00FD46E3" w:rsidP="00FD4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D46E3">
              <w:rPr>
                <w:rFonts w:asciiTheme="majorBidi" w:hAnsiTheme="majorBidi" w:cstheme="majorBidi"/>
                <w:sz w:val="30"/>
                <w:szCs w:val="30"/>
              </w:rPr>
              <w:t>374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BF57F0" w14:textId="77777777" w:rsidR="00267017" w:rsidRPr="004742CA" w:rsidRDefault="00267017" w:rsidP="00267017">
            <w:pPr>
              <w:tabs>
                <w:tab w:val="clear" w:pos="907"/>
                <w:tab w:val="decimal" w:pos="882"/>
              </w:tabs>
              <w:ind w:left="-127" w:right="-1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9D62F5" w14:textId="1E26E6AD" w:rsidR="00267017" w:rsidRPr="00267017" w:rsidRDefault="00694B12" w:rsidP="00267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94B12">
              <w:rPr>
                <w:rFonts w:asciiTheme="majorBidi" w:hAnsiTheme="majorBidi" w:cstheme="majorBidi" w:hint="cs"/>
                <w:sz w:val="30"/>
                <w:szCs w:val="30"/>
              </w:rPr>
              <w:t>186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EA49DE" w14:textId="77777777" w:rsidR="00267017" w:rsidRPr="004742CA" w:rsidRDefault="00267017" w:rsidP="00267017">
            <w:pPr>
              <w:tabs>
                <w:tab w:val="clear" w:pos="907"/>
                <w:tab w:val="decimal" w:pos="882"/>
              </w:tabs>
              <w:ind w:left="-127" w:right="-1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207CAD" w14:textId="704C79E4" w:rsidR="00267017" w:rsidRPr="004742CA" w:rsidRDefault="00FD46E3" w:rsidP="00FD4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374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5BC712" w14:textId="77777777" w:rsidR="00267017" w:rsidRPr="004742CA" w:rsidRDefault="00267017" w:rsidP="00267017">
            <w:pPr>
              <w:tabs>
                <w:tab w:val="clear" w:pos="907"/>
                <w:tab w:val="decimal" w:pos="882"/>
              </w:tabs>
              <w:ind w:left="-127" w:right="-1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F0EFA8" w14:textId="36F9E11F" w:rsidR="00267017" w:rsidRPr="004742CA" w:rsidRDefault="00694B12" w:rsidP="00267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694B12">
              <w:rPr>
                <w:rFonts w:ascii="Angsana New" w:hAnsi="Angsana New" w:hint="cs"/>
                <w:sz w:val="30"/>
                <w:szCs w:val="30"/>
              </w:rPr>
              <w:t>186</w:t>
            </w:r>
          </w:p>
        </w:tc>
      </w:tr>
      <w:tr w:rsidR="00267017" w:rsidRPr="000A560E" w14:paraId="77717B16" w14:textId="77777777" w:rsidTr="001E33B8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9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6B6EAB" w14:textId="6E929DF1" w:rsidR="00267017" w:rsidRPr="000A560E" w:rsidRDefault="00267017" w:rsidP="00267017">
            <w:pPr>
              <w:spacing w:line="240" w:lineRule="atLeast"/>
              <w:rPr>
                <w:rFonts w:ascii="Angsana New" w:hAnsi="Angsana New"/>
                <w:b/>
                <w:bCs/>
                <w:szCs w:val="22"/>
              </w:rPr>
            </w:pPr>
            <w:r w:rsidRPr="002B610C">
              <w:rPr>
                <w:rFonts w:ascii="Angsana New" w:hAnsi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  <w:r w:rsidRPr="002E0BD6">
              <w:rPr>
                <w:rFonts w:ascii="Angsana New" w:hAnsi="Angsana New" w:hint="cs"/>
                <w:cs/>
              </w:rPr>
              <w:t xml:space="preserve"> 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1815B34" w14:textId="799050EA" w:rsidR="00267017" w:rsidRPr="00FD46E3" w:rsidRDefault="008F6FD1" w:rsidP="00FD4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94C5DD" w14:textId="77777777" w:rsidR="00267017" w:rsidRPr="004742CA" w:rsidRDefault="00267017" w:rsidP="00267017">
            <w:pPr>
              <w:tabs>
                <w:tab w:val="clear" w:pos="907"/>
                <w:tab w:val="decimal" w:pos="882"/>
              </w:tabs>
              <w:ind w:left="-127" w:right="-1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8777F4E" w14:textId="09C219B8" w:rsidR="00267017" w:rsidRPr="00267017" w:rsidRDefault="00267017" w:rsidP="00267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742CA">
              <w:rPr>
                <w:rFonts w:asciiTheme="majorBidi" w:hAnsiTheme="majorBidi" w:cstheme="majorBidi"/>
                <w:sz w:val="30"/>
                <w:szCs w:val="30"/>
              </w:rPr>
              <w:t>371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5BD33E" w14:textId="77777777" w:rsidR="00267017" w:rsidRPr="004742CA" w:rsidRDefault="00267017" w:rsidP="00267017">
            <w:pPr>
              <w:tabs>
                <w:tab w:val="clear" w:pos="907"/>
                <w:tab w:val="decimal" w:pos="882"/>
              </w:tabs>
              <w:ind w:left="-127" w:right="-1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CC3A766" w14:textId="36C35E83" w:rsidR="00267017" w:rsidRPr="004742CA" w:rsidRDefault="00FD46E3" w:rsidP="00FD4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217477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F9BE88" w14:textId="77777777" w:rsidR="00267017" w:rsidRPr="004742CA" w:rsidRDefault="00267017" w:rsidP="00267017">
            <w:pPr>
              <w:tabs>
                <w:tab w:val="clear" w:pos="907"/>
                <w:tab w:val="decimal" w:pos="882"/>
              </w:tabs>
              <w:ind w:left="-127" w:right="-1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00F5660" w14:textId="7661625C" w:rsidR="00267017" w:rsidRPr="004742CA" w:rsidRDefault="00267017" w:rsidP="00267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267017">
              <w:rPr>
                <w:rFonts w:ascii="Angsana New" w:hAnsi="Angsana New"/>
                <w:sz w:val="30"/>
                <w:szCs w:val="30"/>
              </w:rPr>
              <w:t>371</w:t>
            </w:r>
          </w:p>
        </w:tc>
      </w:tr>
      <w:tr w:rsidR="00267017" w:rsidRPr="000A560E" w14:paraId="5C58D6B1" w14:textId="77777777" w:rsidTr="001E33B8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9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634C7D" w14:textId="11075E4F" w:rsidR="00267017" w:rsidRPr="00267017" w:rsidRDefault="00267017" w:rsidP="00267017">
            <w:pPr>
              <w:pStyle w:val="a0"/>
              <w:tabs>
                <w:tab w:val="clear" w:pos="1080"/>
              </w:tabs>
              <w:spacing w:line="240" w:lineRule="atLeast"/>
              <w:rPr>
                <w:rFonts w:asciiTheme="majorBidi" w:hAnsiTheme="majorBidi" w:cstheme="majorBidi"/>
                <w:b/>
                <w:bCs/>
              </w:rPr>
            </w:pPr>
            <w:r w:rsidRPr="00267017">
              <w:rPr>
                <w:rFonts w:asciiTheme="majorBidi" w:hAnsiTheme="majorBidi" w:cstheme="majorBidi" w:hint="cs"/>
                <w:b/>
                <w:bCs/>
                <w:cs/>
              </w:rPr>
              <w:t>รวม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07A2C61" w14:textId="4E750939" w:rsidR="00267017" w:rsidRPr="00FD46E3" w:rsidRDefault="008F6FD1" w:rsidP="00FD4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055E54" w14:textId="77777777" w:rsidR="00267017" w:rsidRPr="00267017" w:rsidRDefault="00267017" w:rsidP="00267017">
            <w:pPr>
              <w:pStyle w:val="a0"/>
              <w:tabs>
                <w:tab w:val="clear" w:pos="1080"/>
              </w:tabs>
              <w:spacing w:line="240" w:lineRule="atLeas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B00953C" w14:textId="62B9ABFA" w:rsidR="00267017" w:rsidRPr="00267017" w:rsidRDefault="00267017" w:rsidP="00267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670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557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69D4AD" w14:textId="77777777" w:rsidR="00267017" w:rsidRPr="00267017" w:rsidRDefault="00267017" w:rsidP="00267017">
            <w:pPr>
              <w:pStyle w:val="a0"/>
              <w:tabs>
                <w:tab w:val="clear" w:pos="1080"/>
              </w:tabs>
              <w:spacing w:line="240" w:lineRule="atLeas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71094F6" w14:textId="65C904D7" w:rsidR="00267017" w:rsidRPr="00FD46E3" w:rsidRDefault="00694B12" w:rsidP="00FD4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94B12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5</w:t>
            </w:r>
            <w:r w:rsidR="00FD46E3" w:rsidRPr="00FD46E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,</w:t>
            </w:r>
            <w:r w:rsidRPr="00694B12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755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2F9056" w14:textId="77777777" w:rsidR="00267017" w:rsidRPr="00267017" w:rsidRDefault="00267017" w:rsidP="00267017">
            <w:pPr>
              <w:pStyle w:val="a0"/>
              <w:tabs>
                <w:tab w:val="clear" w:pos="1080"/>
              </w:tabs>
              <w:spacing w:line="240" w:lineRule="atLeas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5C11BEC" w14:textId="08078744" w:rsidR="00267017" w:rsidRPr="00267017" w:rsidRDefault="00267017" w:rsidP="00267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67017">
              <w:rPr>
                <w:rFonts w:ascii="Angsana New" w:hAnsi="Angsana New"/>
                <w:b/>
                <w:bCs/>
                <w:sz w:val="30"/>
                <w:szCs w:val="30"/>
              </w:rPr>
              <w:t>3,866</w:t>
            </w:r>
          </w:p>
        </w:tc>
      </w:tr>
      <w:tr w:rsidR="00267017" w:rsidRPr="002E0BD6" w14:paraId="2DDD067E" w14:textId="77777777" w:rsidTr="001E33B8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9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A17ACD" w14:textId="3B00513C" w:rsidR="00267017" w:rsidRPr="002E0BD6" w:rsidRDefault="00267017" w:rsidP="00267017">
            <w:pPr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F0FCCF" w14:textId="77777777" w:rsidR="00267017" w:rsidRPr="004742CA" w:rsidRDefault="00267017" w:rsidP="00267017">
            <w:pPr>
              <w:tabs>
                <w:tab w:val="clear" w:pos="907"/>
                <w:tab w:val="decimal" w:pos="882"/>
              </w:tabs>
              <w:ind w:left="-127" w:right="-1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1F9872" w14:textId="77777777" w:rsidR="00267017" w:rsidRPr="004742CA" w:rsidRDefault="00267017" w:rsidP="00267017">
            <w:pPr>
              <w:tabs>
                <w:tab w:val="clear" w:pos="907"/>
                <w:tab w:val="decimal" w:pos="882"/>
              </w:tabs>
              <w:ind w:left="-127" w:right="-1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282202" w14:textId="77777777" w:rsidR="00267017" w:rsidRPr="004742CA" w:rsidRDefault="00267017" w:rsidP="00267017">
            <w:pPr>
              <w:tabs>
                <w:tab w:val="clear" w:pos="907"/>
                <w:tab w:val="decimal" w:pos="882"/>
              </w:tabs>
              <w:ind w:left="-127" w:right="-1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AD8356" w14:textId="77777777" w:rsidR="00267017" w:rsidRPr="004742CA" w:rsidRDefault="00267017" w:rsidP="00267017">
            <w:pPr>
              <w:tabs>
                <w:tab w:val="clear" w:pos="907"/>
                <w:tab w:val="decimal" w:pos="882"/>
              </w:tabs>
              <w:ind w:left="-127" w:right="-1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94678F" w14:textId="77777777" w:rsidR="00267017" w:rsidRPr="004742CA" w:rsidRDefault="00267017" w:rsidP="00267017">
            <w:pPr>
              <w:tabs>
                <w:tab w:val="clear" w:pos="907"/>
                <w:tab w:val="decimal" w:pos="882"/>
              </w:tabs>
              <w:ind w:left="-127" w:right="-1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55D9C1" w14:textId="77777777" w:rsidR="00267017" w:rsidRPr="004742CA" w:rsidRDefault="00267017" w:rsidP="00267017">
            <w:pPr>
              <w:tabs>
                <w:tab w:val="clear" w:pos="907"/>
                <w:tab w:val="decimal" w:pos="882"/>
              </w:tabs>
              <w:ind w:left="-127" w:right="-1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8F7DE1" w14:textId="77777777" w:rsidR="00267017" w:rsidRPr="004742CA" w:rsidRDefault="00267017" w:rsidP="00267017">
            <w:pPr>
              <w:tabs>
                <w:tab w:val="clear" w:pos="907"/>
                <w:tab w:val="decimal" w:pos="882"/>
              </w:tabs>
              <w:ind w:left="-127" w:right="-14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67017" w:rsidRPr="002E0BD6" w14:paraId="34AC8EAF" w14:textId="77777777" w:rsidTr="001E33B8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9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4EDCE1" w14:textId="7DABF06D" w:rsidR="00267017" w:rsidRPr="00267017" w:rsidRDefault="00267017" w:rsidP="00267017">
            <w:pPr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6701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7C53B1" w14:textId="62C3ADD1" w:rsidR="00267017" w:rsidRPr="004742CA" w:rsidRDefault="00267017" w:rsidP="00267017">
            <w:pPr>
              <w:tabs>
                <w:tab w:val="clear" w:pos="680"/>
                <w:tab w:val="decimal" w:pos="675"/>
              </w:tabs>
              <w:ind w:right="18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A390BB" w14:textId="77777777" w:rsidR="00267017" w:rsidRPr="004742CA" w:rsidRDefault="00267017" w:rsidP="00267017">
            <w:pPr>
              <w:tabs>
                <w:tab w:val="decimal" w:pos="871"/>
              </w:tabs>
              <w:ind w:left="-117" w:right="-1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F43133" w14:textId="2DD45558" w:rsidR="00267017" w:rsidRPr="004742CA" w:rsidRDefault="00267017" w:rsidP="00267017">
            <w:pPr>
              <w:tabs>
                <w:tab w:val="clear" w:pos="680"/>
                <w:tab w:val="decimal" w:pos="675"/>
              </w:tabs>
              <w:ind w:right="18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102E24" w14:textId="77777777" w:rsidR="00267017" w:rsidRPr="004742CA" w:rsidRDefault="00267017" w:rsidP="00267017">
            <w:pPr>
              <w:tabs>
                <w:tab w:val="clear" w:pos="907"/>
                <w:tab w:val="decimal" w:pos="882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C71942" w14:textId="0BE2E7BD" w:rsidR="00267017" w:rsidRPr="004742CA" w:rsidRDefault="00267017" w:rsidP="00267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20CE51" w14:textId="77777777" w:rsidR="00267017" w:rsidRPr="004742CA" w:rsidRDefault="00267017" w:rsidP="002670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97F55B" w14:textId="16394337" w:rsidR="00267017" w:rsidRPr="004742CA" w:rsidRDefault="00267017" w:rsidP="00267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67017" w:rsidRPr="002E0BD6" w14:paraId="3CCD4879" w14:textId="77777777" w:rsidTr="001E33B8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9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EA9542" w14:textId="7FC7AC15" w:rsidR="00267017" w:rsidRPr="002E0BD6" w:rsidRDefault="00267017" w:rsidP="00267017">
            <w:pPr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6CDBF7" w14:textId="172E54C9" w:rsidR="00267017" w:rsidRPr="00FD46E3" w:rsidRDefault="00FD46E3" w:rsidP="00FD46E3">
            <w:pPr>
              <w:tabs>
                <w:tab w:val="clear" w:pos="680"/>
                <w:tab w:val="decimal" w:pos="675"/>
              </w:tabs>
              <w:ind w:right="18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D46E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3F8E84" w14:textId="77777777" w:rsidR="00267017" w:rsidRPr="004742CA" w:rsidRDefault="00267017" w:rsidP="00267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4B1421" w14:textId="05D742E8" w:rsidR="00267017" w:rsidRPr="004742CA" w:rsidRDefault="00FD46E3" w:rsidP="00FD46E3">
            <w:pPr>
              <w:tabs>
                <w:tab w:val="clear" w:pos="680"/>
                <w:tab w:val="decimal" w:pos="675"/>
              </w:tabs>
              <w:ind w:right="18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4FF5FB" w14:textId="77777777" w:rsidR="00267017" w:rsidRPr="004742CA" w:rsidRDefault="00267017" w:rsidP="00267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9C564E" w14:textId="3C2F5BD2" w:rsidR="00267017" w:rsidRPr="004742CA" w:rsidRDefault="00FD46E3" w:rsidP="00267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1,141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A7CA0C" w14:textId="77777777" w:rsidR="00267017" w:rsidRPr="004742CA" w:rsidRDefault="00267017" w:rsidP="00267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FF14CA" w14:textId="70060377" w:rsidR="00267017" w:rsidRPr="004742CA" w:rsidRDefault="00FD46E3" w:rsidP="00FD46E3">
            <w:pPr>
              <w:tabs>
                <w:tab w:val="clear" w:pos="680"/>
                <w:tab w:val="decimal" w:pos="675"/>
              </w:tabs>
              <w:ind w:right="18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67017" w:rsidRPr="002E0BD6" w14:paraId="4AABBBBC" w14:textId="77777777" w:rsidTr="001E33B8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9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4CF906" w14:textId="70DA21C9" w:rsidR="00267017" w:rsidRPr="002E0BD6" w:rsidRDefault="00267017" w:rsidP="00267017">
            <w:pPr>
              <w:pStyle w:val="a0"/>
              <w:tabs>
                <w:tab w:val="clear" w:pos="1080"/>
              </w:tabs>
              <w:spacing w:line="240" w:lineRule="atLeast"/>
              <w:ind w:left="432" w:hanging="432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3FA2F53" w14:textId="67775598" w:rsidR="00267017" w:rsidRPr="00FD46E3" w:rsidRDefault="00FD46E3" w:rsidP="00FD46E3">
            <w:pPr>
              <w:tabs>
                <w:tab w:val="clear" w:pos="680"/>
                <w:tab w:val="decimal" w:pos="675"/>
              </w:tabs>
              <w:ind w:right="18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D46E3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F65C52" w14:textId="77777777" w:rsidR="00267017" w:rsidRPr="004742CA" w:rsidRDefault="00267017" w:rsidP="00267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9406F1B" w14:textId="681B995C" w:rsidR="00267017" w:rsidRPr="00FD46E3" w:rsidRDefault="00FD46E3" w:rsidP="00FD46E3">
            <w:pPr>
              <w:tabs>
                <w:tab w:val="clear" w:pos="680"/>
                <w:tab w:val="decimal" w:pos="675"/>
              </w:tabs>
              <w:ind w:right="18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D46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F35D4A" w14:textId="77777777" w:rsidR="00267017" w:rsidRPr="004742CA" w:rsidRDefault="00267017" w:rsidP="00267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E4EAABD" w14:textId="4E4102FC" w:rsidR="00267017" w:rsidRPr="004742CA" w:rsidRDefault="00FD46E3" w:rsidP="00267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1,141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F8D9BE" w14:textId="77777777" w:rsidR="00267017" w:rsidRPr="004742CA" w:rsidRDefault="00267017" w:rsidP="00267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7C639FF" w14:textId="2F1C6972" w:rsidR="00267017" w:rsidRPr="00FD46E3" w:rsidRDefault="00FD46E3" w:rsidP="00FD46E3">
            <w:pPr>
              <w:tabs>
                <w:tab w:val="clear" w:pos="680"/>
                <w:tab w:val="decimal" w:pos="675"/>
              </w:tabs>
              <w:ind w:right="18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D46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394DFBCE" w14:textId="2A21AE45" w:rsidR="008426EE" w:rsidRDefault="008426EE" w:rsidP="0034430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3"/>
        <w:jc w:val="thaiDistribute"/>
        <w:rPr>
          <w:rFonts w:asciiTheme="majorBidi" w:hAnsiTheme="majorBidi" w:cstheme="majorBidi"/>
          <w:spacing w:val="-2"/>
          <w:sz w:val="24"/>
          <w:szCs w:val="24"/>
        </w:rPr>
      </w:pPr>
    </w:p>
    <w:p w14:paraId="692764A8" w14:textId="274D67D6" w:rsidR="00267017" w:rsidRDefault="00267017" w:rsidP="0034430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3"/>
        <w:jc w:val="thaiDistribute"/>
        <w:rPr>
          <w:rFonts w:asciiTheme="majorBidi" w:hAnsiTheme="majorBidi" w:cstheme="majorBidi"/>
          <w:spacing w:val="-2"/>
          <w:sz w:val="24"/>
          <w:szCs w:val="24"/>
        </w:rPr>
      </w:pPr>
    </w:p>
    <w:p w14:paraId="5F95384F" w14:textId="77777777" w:rsidR="00267017" w:rsidRPr="008B0988" w:rsidRDefault="00267017" w:rsidP="0034430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3"/>
        <w:jc w:val="thaiDistribute"/>
        <w:rPr>
          <w:rFonts w:asciiTheme="majorBidi" w:hAnsiTheme="majorBidi" w:cstheme="majorBidi"/>
          <w:spacing w:val="-2"/>
          <w:sz w:val="24"/>
          <w:szCs w:val="24"/>
        </w:rPr>
      </w:pPr>
    </w:p>
    <w:p w14:paraId="7FC1E5E0" w14:textId="77777777" w:rsidR="00B84960" w:rsidRPr="00F16879" w:rsidRDefault="00B84960" w:rsidP="00344305">
      <w:pPr>
        <w:tabs>
          <w:tab w:val="left" w:pos="-3544"/>
          <w:tab w:val="left" w:pos="-3402"/>
          <w:tab w:val="left" w:pos="-3261"/>
          <w:tab w:val="left" w:pos="-3119"/>
        </w:tabs>
        <w:ind w:left="540"/>
        <w:rPr>
          <w:rFonts w:ascii="Angsana New" w:hAnsi="Angsana New"/>
          <w:sz w:val="30"/>
          <w:szCs w:val="30"/>
        </w:rPr>
      </w:pPr>
      <w:r w:rsidRPr="00F16879">
        <w:rPr>
          <w:rFonts w:ascii="Angsana New" w:hAnsi="Angsana New" w:hint="cs"/>
          <w:sz w:val="30"/>
          <w:szCs w:val="30"/>
          <w:cs/>
        </w:rPr>
        <w:lastRenderedPageBreak/>
        <w:t>สัญญาความช่วยเหลือส่งเสริมการขาย</w:t>
      </w:r>
    </w:p>
    <w:p w14:paraId="4C9CAC9F" w14:textId="77777777" w:rsidR="00B84960" w:rsidRPr="008B0988" w:rsidRDefault="00B84960" w:rsidP="00344305">
      <w:pPr>
        <w:tabs>
          <w:tab w:val="left" w:pos="-3544"/>
          <w:tab w:val="left" w:pos="-3402"/>
          <w:tab w:val="left" w:pos="-3261"/>
          <w:tab w:val="left" w:pos="-3119"/>
        </w:tabs>
        <w:ind w:left="540"/>
        <w:rPr>
          <w:rFonts w:ascii="Angsana New" w:hAnsi="Angsana New"/>
          <w:sz w:val="24"/>
          <w:szCs w:val="24"/>
        </w:rPr>
      </w:pPr>
    </w:p>
    <w:p w14:paraId="3371B0DD" w14:textId="30580EDA" w:rsidR="00B84960" w:rsidRPr="00185171" w:rsidRDefault="00B84960" w:rsidP="00344305">
      <w:pPr>
        <w:ind w:left="540"/>
        <w:jc w:val="thaiDistribute"/>
        <w:rPr>
          <w:rFonts w:ascii="Angsana New" w:hAnsi="Angsana New"/>
          <w:w w:val="99"/>
          <w:sz w:val="30"/>
          <w:szCs w:val="30"/>
        </w:rPr>
      </w:pPr>
      <w:r w:rsidRPr="00185171">
        <w:rPr>
          <w:rFonts w:ascii="Angsana New" w:hAnsi="Angsana New" w:hint="cs"/>
          <w:w w:val="99"/>
          <w:sz w:val="30"/>
          <w:szCs w:val="30"/>
          <w:cs/>
        </w:rPr>
        <w:t>บริษัท</w:t>
      </w:r>
      <w:r w:rsidRPr="00185171">
        <w:rPr>
          <w:rFonts w:ascii="Angsana New" w:hAnsi="Angsana New"/>
          <w:w w:val="99"/>
          <w:sz w:val="30"/>
          <w:szCs w:val="30"/>
          <w:cs/>
        </w:rPr>
        <w:t xml:space="preserve"> </w:t>
      </w:r>
      <w:r w:rsidRPr="00185171">
        <w:rPr>
          <w:rFonts w:ascii="Angsana New" w:hAnsi="Angsana New" w:hint="cs"/>
          <w:w w:val="99"/>
          <w:sz w:val="30"/>
          <w:szCs w:val="30"/>
          <w:cs/>
        </w:rPr>
        <w:t>เธียรสุรัตน์</w:t>
      </w:r>
      <w:r w:rsidRPr="00185171">
        <w:rPr>
          <w:rFonts w:ascii="Angsana New" w:hAnsi="Angsana New"/>
          <w:w w:val="99"/>
          <w:sz w:val="30"/>
          <w:szCs w:val="30"/>
          <w:cs/>
        </w:rPr>
        <w:t xml:space="preserve"> </w:t>
      </w:r>
      <w:r w:rsidRPr="00185171">
        <w:rPr>
          <w:rFonts w:ascii="Angsana New" w:hAnsi="Angsana New" w:hint="cs"/>
          <w:w w:val="99"/>
          <w:sz w:val="30"/>
          <w:szCs w:val="30"/>
          <w:cs/>
        </w:rPr>
        <w:t>จำกัด</w:t>
      </w:r>
      <w:r w:rsidRPr="00185171">
        <w:rPr>
          <w:rFonts w:ascii="Angsana New" w:hAnsi="Angsana New"/>
          <w:w w:val="99"/>
          <w:sz w:val="30"/>
          <w:szCs w:val="30"/>
          <w:cs/>
        </w:rPr>
        <w:t xml:space="preserve"> (</w:t>
      </w:r>
      <w:r w:rsidRPr="00185171">
        <w:rPr>
          <w:rFonts w:ascii="Angsana New" w:hAnsi="Angsana New" w:hint="cs"/>
          <w:w w:val="99"/>
          <w:sz w:val="30"/>
          <w:szCs w:val="30"/>
          <w:cs/>
        </w:rPr>
        <w:t>มหาชน</w:t>
      </w:r>
      <w:r w:rsidRPr="00185171">
        <w:rPr>
          <w:rFonts w:ascii="Angsana New" w:hAnsi="Angsana New"/>
          <w:w w:val="99"/>
          <w:sz w:val="30"/>
          <w:szCs w:val="30"/>
          <w:cs/>
        </w:rPr>
        <w:t>) (“</w:t>
      </w:r>
      <w:r w:rsidRPr="00185171">
        <w:rPr>
          <w:rFonts w:ascii="Angsana New" w:hAnsi="Angsana New"/>
          <w:w w:val="99"/>
          <w:sz w:val="30"/>
          <w:szCs w:val="30"/>
        </w:rPr>
        <w:t xml:space="preserve">TSR”) </w:t>
      </w:r>
      <w:r w:rsidRPr="00185171">
        <w:rPr>
          <w:rFonts w:ascii="Angsana New" w:hAnsi="Angsana New" w:hint="cs"/>
          <w:w w:val="99"/>
          <w:sz w:val="30"/>
          <w:szCs w:val="30"/>
          <w:cs/>
        </w:rPr>
        <w:t>ได้ทำสัญญาความช่วยเหลือส่งเสริมการขายกับบริษัท</w:t>
      </w:r>
      <w:r w:rsidRPr="00185171">
        <w:rPr>
          <w:rFonts w:ascii="Angsana New" w:hAnsi="Angsana New"/>
          <w:w w:val="99"/>
          <w:sz w:val="30"/>
          <w:szCs w:val="30"/>
          <w:cs/>
        </w:rPr>
        <w:t xml:space="preserve"> </w:t>
      </w:r>
      <w:r w:rsidRPr="00185171">
        <w:rPr>
          <w:rFonts w:ascii="Angsana New" w:hAnsi="Angsana New" w:hint="cs"/>
          <w:w w:val="99"/>
          <w:sz w:val="30"/>
          <w:szCs w:val="30"/>
          <w:cs/>
        </w:rPr>
        <w:t>เธียรสุรัตน์</w:t>
      </w:r>
      <w:r w:rsidR="00185171" w:rsidRPr="00185171">
        <w:rPr>
          <w:rFonts w:ascii="Angsana New" w:hAnsi="Angsana New"/>
          <w:w w:val="99"/>
          <w:sz w:val="30"/>
          <w:szCs w:val="30"/>
        </w:rPr>
        <w:t xml:space="preserve"> </w:t>
      </w:r>
      <w:r w:rsidRPr="00185171">
        <w:rPr>
          <w:rFonts w:ascii="Angsana New" w:hAnsi="Angsana New" w:hint="cs"/>
          <w:w w:val="99"/>
          <w:sz w:val="30"/>
          <w:szCs w:val="30"/>
          <w:cs/>
        </w:rPr>
        <w:t>ลีสซิ่ง</w:t>
      </w:r>
      <w:r w:rsidRPr="00185171">
        <w:rPr>
          <w:rFonts w:ascii="Angsana New" w:hAnsi="Angsana New"/>
          <w:w w:val="99"/>
          <w:sz w:val="30"/>
          <w:szCs w:val="30"/>
          <w:cs/>
        </w:rPr>
        <w:t xml:space="preserve"> </w:t>
      </w:r>
      <w:r w:rsidRPr="00185171">
        <w:rPr>
          <w:rFonts w:ascii="Angsana New" w:hAnsi="Angsana New" w:hint="cs"/>
          <w:w w:val="99"/>
          <w:sz w:val="30"/>
          <w:szCs w:val="30"/>
          <w:cs/>
        </w:rPr>
        <w:t>จำกัด</w:t>
      </w:r>
      <w:r w:rsidRPr="00185171">
        <w:rPr>
          <w:rFonts w:ascii="Angsana New" w:hAnsi="Angsana New"/>
          <w:w w:val="99"/>
          <w:sz w:val="30"/>
          <w:szCs w:val="30"/>
          <w:cs/>
        </w:rPr>
        <w:t xml:space="preserve"> (“</w:t>
      </w:r>
      <w:r w:rsidRPr="00185171">
        <w:rPr>
          <w:rFonts w:ascii="Angsana New" w:hAnsi="Angsana New"/>
          <w:w w:val="99"/>
          <w:sz w:val="30"/>
          <w:szCs w:val="30"/>
        </w:rPr>
        <w:t xml:space="preserve">TSRL”) </w:t>
      </w:r>
      <w:r w:rsidRPr="00185171">
        <w:rPr>
          <w:rFonts w:ascii="Angsana New" w:hAnsi="Angsana New" w:hint="cs"/>
          <w:w w:val="99"/>
          <w:sz w:val="30"/>
          <w:szCs w:val="30"/>
          <w:cs/>
        </w:rPr>
        <w:t>ซึ่ง</w:t>
      </w:r>
      <w:r w:rsidRPr="00185171">
        <w:rPr>
          <w:rFonts w:ascii="Angsana New" w:hAnsi="Angsana New"/>
          <w:w w:val="99"/>
          <w:sz w:val="30"/>
          <w:szCs w:val="30"/>
          <w:cs/>
        </w:rPr>
        <w:t xml:space="preserve"> </w:t>
      </w:r>
      <w:r w:rsidRPr="00185171">
        <w:rPr>
          <w:rFonts w:ascii="Angsana New" w:hAnsi="Angsana New"/>
          <w:w w:val="99"/>
          <w:sz w:val="30"/>
          <w:szCs w:val="30"/>
        </w:rPr>
        <w:t xml:space="preserve">TSR </w:t>
      </w:r>
      <w:r w:rsidRPr="00185171">
        <w:rPr>
          <w:rFonts w:ascii="Angsana New" w:hAnsi="Angsana New" w:hint="cs"/>
          <w:w w:val="99"/>
          <w:sz w:val="30"/>
          <w:szCs w:val="30"/>
          <w:cs/>
        </w:rPr>
        <w:t>จะต้องจ่ายเงินช่วยเหลือส่งเสริมการขายเครื่องใช้ไฟฟ้าในอัตราร้อยละ</w:t>
      </w:r>
      <w:r w:rsidRPr="00185171">
        <w:rPr>
          <w:rFonts w:ascii="Angsana New" w:hAnsi="Angsana New"/>
          <w:w w:val="99"/>
          <w:sz w:val="30"/>
          <w:szCs w:val="30"/>
          <w:cs/>
        </w:rPr>
        <w:t xml:space="preserve"> </w:t>
      </w:r>
      <w:r w:rsidR="00B849FF">
        <w:rPr>
          <w:rFonts w:ascii="Angsana New" w:hAnsi="Angsana New"/>
          <w:w w:val="99"/>
          <w:sz w:val="30"/>
          <w:szCs w:val="30"/>
        </w:rPr>
        <w:t>4-5</w:t>
      </w:r>
      <w:r w:rsidRPr="00185171">
        <w:rPr>
          <w:rFonts w:ascii="Angsana New" w:hAnsi="Angsana New" w:hint="cs"/>
          <w:w w:val="99"/>
          <w:sz w:val="30"/>
          <w:szCs w:val="30"/>
          <w:cs/>
        </w:rPr>
        <w:t xml:space="preserve"> ของยอดชำระค่าสินค้าดังกล่าวตามเงื่อนไขที่กำหนดไว้ในสัญญา</w:t>
      </w:r>
      <w:r w:rsidRPr="00185171">
        <w:rPr>
          <w:rFonts w:ascii="Angsana New" w:hAnsi="Angsana New"/>
          <w:w w:val="99"/>
          <w:sz w:val="30"/>
          <w:szCs w:val="30"/>
          <w:cs/>
        </w:rPr>
        <w:t xml:space="preserve"> </w:t>
      </w:r>
      <w:r w:rsidRPr="00185171">
        <w:rPr>
          <w:rFonts w:ascii="Angsana New" w:hAnsi="Angsana New" w:hint="cs"/>
          <w:w w:val="99"/>
          <w:sz w:val="30"/>
          <w:szCs w:val="30"/>
          <w:cs/>
        </w:rPr>
        <w:t>สัญญานี้มีผลบังคับเป็นเวลา</w:t>
      </w:r>
      <w:r w:rsidRPr="00185171">
        <w:rPr>
          <w:rFonts w:ascii="Angsana New" w:hAnsi="Angsana New"/>
          <w:w w:val="99"/>
          <w:sz w:val="30"/>
          <w:szCs w:val="30"/>
          <w:cs/>
        </w:rPr>
        <w:t xml:space="preserve"> </w:t>
      </w:r>
      <w:r w:rsidR="00694B12" w:rsidRPr="00694B12">
        <w:rPr>
          <w:rFonts w:ascii="Angsana New" w:hAnsi="Angsana New"/>
          <w:w w:val="99"/>
          <w:sz w:val="30"/>
          <w:szCs w:val="30"/>
        </w:rPr>
        <w:t>1</w:t>
      </w:r>
      <w:r w:rsidRPr="00185171">
        <w:rPr>
          <w:rFonts w:ascii="Angsana New" w:hAnsi="Angsana New"/>
          <w:w w:val="99"/>
          <w:sz w:val="30"/>
          <w:szCs w:val="30"/>
          <w:cs/>
        </w:rPr>
        <w:t xml:space="preserve"> </w:t>
      </w:r>
      <w:r w:rsidRPr="00185171">
        <w:rPr>
          <w:rFonts w:ascii="Angsana New" w:hAnsi="Angsana New" w:hint="cs"/>
          <w:w w:val="99"/>
          <w:sz w:val="30"/>
          <w:szCs w:val="30"/>
          <w:cs/>
        </w:rPr>
        <w:t>ปี</w:t>
      </w:r>
    </w:p>
    <w:p w14:paraId="2D166182" w14:textId="77777777" w:rsidR="008B0988" w:rsidRPr="008B0988" w:rsidRDefault="008B0988" w:rsidP="00344305">
      <w:pPr>
        <w:ind w:left="540"/>
        <w:jc w:val="thaiDistribute"/>
        <w:rPr>
          <w:rFonts w:ascii="Angsana New" w:hAnsi="Angsana New"/>
          <w:sz w:val="24"/>
          <w:szCs w:val="24"/>
        </w:rPr>
      </w:pPr>
    </w:p>
    <w:p w14:paraId="2B9AD6D1" w14:textId="541D52B3" w:rsidR="00CD5712" w:rsidRPr="00D31C4E" w:rsidRDefault="00915AE8" w:rsidP="0034430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3" w:hanging="547"/>
        <w:jc w:val="thaiDistribute"/>
        <w:rPr>
          <w:rFonts w:asciiTheme="majorBidi" w:hAnsiTheme="majorBidi" w:cstheme="majorBidi"/>
          <w:b/>
          <w:bCs/>
          <w:spacing w:val="-2"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spacing w:val="-2"/>
          <w:sz w:val="30"/>
          <w:szCs w:val="30"/>
        </w:rPr>
        <w:t>6</w:t>
      </w:r>
      <w:r w:rsidR="00CD5712" w:rsidRPr="00CD5712">
        <w:rPr>
          <w:rFonts w:asciiTheme="majorBidi" w:hAnsiTheme="majorBidi" w:cstheme="majorBidi"/>
          <w:b/>
          <w:bCs/>
          <w:spacing w:val="-2"/>
          <w:sz w:val="30"/>
          <w:szCs w:val="30"/>
        </w:rPr>
        <w:tab/>
      </w:r>
      <w:r w:rsidR="00CD5712" w:rsidRPr="00D31C4E">
        <w:rPr>
          <w:rFonts w:asciiTheme="majorBidi" w:hAnsiTheme="majorBidi" w:cstheme="majorBidi"/>
          <w:b/>
          <w:bCs/>
          <w:spacing w:val="-2"/>
          <w:sz w:val="30"/>
          <w:szCs w:val="30"/>
          <w:cs/>
        </w:rPr>
        <w:t>เงินสดและรายการเทียบเท่าเงินสด</w:t>
      </w:r>
    </w:p>
    <w:p w14:paraId="6E2FE32B" w14:textId="77777777" w:rsidR="00CD5712" w:rsidRPr="008B0988" w:rsidRDefault="00CD5712" w:rsidP="0034430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3"/>
        <w:jc w:val="thaiDistribute"/>
        <w:rPr>
          <w:rFonts w:asciiTheme="majorBidi" w:hAnsiTheme="majorBidi" w:cstheme="majorBidi"/>
          <w:spacing w:val="-2"/>
          <w:sz w:val="24"/>
          <w:szCs w:val="24"/>
        </w:rPr>
      </w:pPr>
    </w:p>
    <w:tbl>
      <w:tblPr>
        <w:tblW w:w="945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70"/>
        <w:gridCol w:w="1170"/>
        <w:gridCol w:w="236"/>
        <w:gridCol w:w="1204"/>
        <w:gridCol w:w="270"/>
        <w:gridCol w:w="1260"/>
        <w:gridCol w:w="270"/>
        <w:gridCol w:w="1170"/>
      </w:tblGrid>
      <w:tr w:rsidR="00801125" w:rsidRPr="00D31C4E" w14:paraId="465EF08B" w14:textId="77777777" w:rsidTr="003C7D27">
        <w:trPr>
          <w:tblHeader/>
        </w:trPr>
        <w:tc>
          <w:tcPr>
            <w:tcW w:w="3870" w:type="dxa"/>
          </w:tcPr>
          <w:p w14:paraId="4AEE1DD8" w14:textId="676C21EF" w:rsidR="00801125" w:rsidRPr="00D31C4E" w:rsidRDefault="00801125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shd w:val="clear" w:color="auto" w:fill="auto"/>
          </w:tcPr>
          <w:p w14:paraId="2BFBB7CB" w14:textId="0A3080EE" w:rsidR="00801125" w:rsidRPr="00D31C4E" w:rsidRDefault="00801125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D31C4E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72C6B5CB" w14:textId="77777777" w:rsidR="00801125" w:rsidRPr="00D31C4E" w:rsidRDefault="00801125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shd w:val="clear" w:color="auto" w:fill="auto"/>
          </w:tcPr>
          <w:p w14:paraId="4C391EC9" w14:textId="1AF977AB" w:rsidR="00801125" w:rsidRPr="00D31C4E" w:rsidRDefault="00801125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D31C4E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01125" w:rsidRPr="00D31C4E" w14:paraId="21D8464C" w14:textId="77777777" w:rsidTr="00B30924">
        <w:trPr>
          <w:tblHeader/>
        </w:trPr>
        <w:tc>
          <w:tcPr>
            <w:tcW w:w="3870" w:type="dxa"/>
          </w:tcPr>
          <w:p w14:paraId="433ED113" w14:textId="77777777" w:rsidR="00801125" w:rsidRPr="00D31C4E" w:rsidRDefault="00801125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5BE791CE" w14:textId="04712803" w:rsidR="00801125" w:rsidRPr="00D31C4E" w:rsidRDefault="009D3CAE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6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36" w:type="dxa"/>
            <w:vAlign w:val="center"/>
          </w:tcPr>
          <w:p w14:paraId="5DD165C0" w14:textId="77777777" w:rsidR="00801125" w:rsidRPr="00D31C4E" w:rsidRDefault="00801125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  <w:vAlign w:val="center"/>
          </w:tcPr>
          <w:p w14:paraId="45394F64" w14:textId="22C5A74C" w:rsidR="00801125" w:rsidRPr="00D31C4E" w:rsidRDefault="009D3CAE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42A78499" w14:textId="77777777" w:rsidR="00801125" w:rsidRPr="00D31C4E" w:rsidRDefault="00801125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2F96B02F" w14:textId="46096425" w:rsidR="00801125" w:rsidRPr="00D31C4E" w:rsidRDefault="009D3CAE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70" w:type="dxa"/>
            <w:vAlign w:val="center"/>
          </w:tcPr>
          <w:p w14:paraId="42F1C34E" w14:textId="77777777" w:rsidR="00801125" w:rsidRPr="00D31C4E" w:rsidRDefault="00801125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4FDE6512" w14:textId="736856D2" w:rsidR="00801125" w:rsidRPr="00D31C4E" w:rsidRDefault="009D3CAE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801125" w:rsidRPr="00D31C4E" w14:paraId="1AC67EA1" w14:textId="77777777" w:rsidTr="003C7D27">
        <w:trPr>
          <w:tblHeader/>
        </w:trPr>
        <w:tc>
          <w:tcPr>
            <w:tcW w:w="3870" w:type="dxa"/>
          </w:tcPr>
          <w:p w14:paraId="010D9486" w14:textId="77777777" w:rsidR="00801125" w:rsidRPr="00D31C4E" w:rsidRDefault="00801125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580" w:type="dxa"/>
            <w:gridSpan w:val="7"/>
          </w:tcPr>
          <w:p w14:paraId="01079407" w14:textId="297BD4F0" w:rsidR="00801125" w:rsidRPr="00D31C4E" w:rsidRDefault="00801125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9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D31C4E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</w:t>
            </w:r>
            <w:r w:rsidR="00FF4195">
              <w:rPr>
                <w:rFonts w:asciiTheme="majorBidi" w:hAnsiTheme="majorBidi" w:cstheme="majorBidi" w:hint="cs"/>
                <w:b/>
                <w:i/>
                <w:iCs/>
                <w:sz w:val="30"/>
                <w:szCs w:val="30"/>
                <w:cs/>
              </w:rPr>
              <w:t>พัน</w:t>
            </w:r>
            <w:r w:rsidRPr="00D31C4E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9D3CAE" w:rsidRPr="00D31C4E" w14:paraId="2720E1DF" w14:textId="77777777" w:rsidTr="001E33B8">
        <w:tc>
          <w:tcPr>
            <w:tcW w:w="3870" w:type="dxa"/>
          </w:tcPr>
          <w:p w14:paraId="4BF49A4C" w14:textId="77777777" w:rsidR="009D3CAE" w:rsidRPr="00D31C4E" w:rsidRDefault="009D3CAE" w:rsidP="009D3CAE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31C4E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เงินสดในมือ</w:t>
            </w:r>
          </w:p>
        </w:tc>
        <w:tc>
          <w:tcPr>
            <w:tcW w:w="1170" w:type="dxa"/>
            <w:shd w:val="clear" w:color="auto" w:fill="auto"/>
          </w:tcPr>
          <w:p w14:paraId="01D042D2" w14:textId="605F6699" w:rsidR="009D3CAE" w:rsidRPr="00E349A0" w:rsidRDefault="00587141" w:rsidP="009D3CAE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849</w:t>
            </w:r>
          </w:p>
        </w:tc>
        <w:tc>
          <w:tcPr>
            <w:tcW w:w="236" w:type="dxa"/>
            <w:shd w:val="clear" w:color="auto" w:fill="auto"/>
          </w:tcPr>
          <w:p w14:paraId="2DA02EFC" w14:textId="77777777" w:rsidR="009D3CAE" w:rsidRPr="00E349A0" w:rsidRDefault="009D3CAE" w:rsidP="009D3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753731F8" w14:textId="0BBA7CF0" w:rsidR="009D3CAE" w:rsidRPr="00E349A0" w:rsidRDefault="009D3CAE" w:rsidP="009D3CAE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349A0">
              <w:rPr>
                <w:rFonts w:asciiTheme="majorBidi" w:hAnsiTheme="majorBidi" w:cstheme="majorBidi"/>
                <w:sz w:val="30"/>
                <w:szCs w:val="30"/>
              </w:rPr>
              <w:t>155</w:t>
            </w:r>
          </w:p>
        </w:tc>
        <w:tc>
          <w:tcPr>
            <w:tcW w:w="270" w:type="dxa"/>
            <w:shd w:val="clear" w:color="auto" w:fill="auto"/>
          </w:tcPr>
          <w:p w14:paraId="6184DF51" w14:textId="77777777" w:rsidR="009D3CAE" w:rsidRPr="00E349A0" w:rsidRDefault="009D3CAE" w:rsidP="009D3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417819BE" w14:textId="739BC406" w:rsidR="009D3CAE" w:rsidRPr="00E349A0" w:rsidRDefault="007D4AC9" w:rsidP="009D3CAE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795</w:t>
            </w:r>
          </w:p>
        </w:tc>
        <w:tc>
          <w:tcPr>
            <w:tcW w:w="270" w:type="dxa"/>
            <w:shd w:val="clear" w:color="auto" w:fill="auto"/>
          </w:tcPr>
          <w:p w14:paraId="37805668" w14:textId="77777777" w:rsidR="009D3CAE" w:rsidRPr="00E349A0" w:rsidRDefault="009D3CAE" w:rsidP="009D3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17F9917" w14:textId="4C47CE6F" w:rsidR="009D3CAE" w:rsidRPr="00E349A0" w:rsidRDefault="009D3CAE" w:rsidP="009D3CAE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349A0">
              <w:rPr>
                <w:rFonts w:asciiTheme="majorBidi" w:hAnsiTheme="majorBidi" w:cstheme="majorBidi"/>
                <w:sz w:val="30"/>
                <w:szCs w:val="30"/>
              </w:rPr>
              <w:t>108</w:t>
            </w:r>
          </w:p>
        </w:tc>
      </w:tr>
      <w:tr w:rsidR="009D3CAE" w:rsidRPr="00D31C4E" w14:paraId="498E7AA5" w14:textId="77777777" w:rsidTr="001E33B8">
        <w:tc>
          <w:tcPr>
            <w:tcW w:w="3870" w:type="dxa"/>
          </w:tcPr>
          <w:p w14:paraId="3385EBAC" w14:textId="77777777" w:rsidR="009D3CAE" w:rsidRPr="00D31C4E" w:rsidRDefault="009D3CAE" w:rsidP="009D3CAE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31C4E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เงินฝากธนาคารประเภทกระแสรายวัน</w:t>
            </w:r>
          </w:p>
        </w:tc>
        <w:tc>
          <w:tcPr>
            <w:tcW w:w="1170" w:type="dxa"/>
            <w:shd w:val="clear" w:color="auto" w:fill="auto"/>
          </w:tcPr>
          <w:p w14:paraId="33AF0026" w14:textId="388337CA" w:rsidR="009D3CAE" w:rsidRPr="00E349A0" w:rsidRDefault="00587141" w:rsidP="009D3CAE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10,339</w:t>
            </w:r>
          </w:p>
        </w:tc>
        <w:tc>
          <w:tcPr>
            <w:tcW w:w="236" w:type="dxa"/>
            <w:shd w:val="clear" w:color="auto" w:fill="auto"/>
          </w:tcPr>
          <w:p w14:paraId="5BA58366" w14:textId="77777777" w:rsidR="009D3CAE" w:rsidRPr="00E349A0" w:rsidRDefault="009D3CAE" w:rsidP="009D3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77AED8D6" w14:textId="1D353BDA" w:rsidR="009D3CAE" w:rsidRPr="00E349A0" w:rsidRDefault="009D3CAE" w:rsidP="009D3CAE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349A0">
              <w:rPr>
                <w:rFonts w:asciiTheme="majorBidi" w:hAnsiTheme="majorBidi" w:cstheme="majorBidi"/>
                <w:sz w:val="30"/>
                <w:szCs w:val="30"/>
              </w:rPr>
              <w:t>1,182</w:t>
            </w:r>
          </w:p>
        </w:tc>
        <w:tc>
          <w:tcPr>
            <w:tcW w:w="270" w:type="dxa"/>
            <w:shd w:val="clear" w:color="auto" w:fill="auto"/>
          </w:tcPr>
          <w:p w14:paraId="09C18275" w14:textId="77777777" w:rsidR="009D3CAE" w:rsidRPr="00E349A0" w:rsidRDefault="009D3CAE" w:rsidP="009D3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5FB66798" w14:textId="4D83DFB3" w:rsidR="009D3CAE" w:rsidRPr="00E349A0" w:rsidRDefault="007D4AC9" w:rsidP="009D3CAE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9,213</w:t>
            </w:r>
          </w:p>
        </w:tc>
        <w:tc>
          <w:tcPr>
            <w:tcW w:w="270" w:type="dxa"/>
            <w:shd w:val="clear" w:color="auto" w:fill="auto"/>
          </w:tcPr>
          <w:p w14:paraId="73B108AF" w14:textId="77777777" w:rsidR="009D3CAE" w:rsidRPr="00E349A0" w:rsidRDefault="009D3CAE" w:rsidP="009D3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9A712F0" w14:textId="71768698" w:rsidR="009D3CAE" w:rsidRPr="00E349A0" w:rsidRDefault="009D3CAE" w:rsidP="009D3CAE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349A0">
              <w:rPr>
                <w:rFonts w:asciiTheme="majorBidi" w:hAnsiTheme="majorBidi" w:cstheme="majorBidi"/>
                <w:sz w:val="30"/>
                <w:szCs w:val="30"/>
              </w:rPr>
              <w:t>654</w:t>
            </w:r>
          </w:p>
        </w:tc>
      </w:tr>
      <w:tr w:rsidR="009D3CAE" w:rsidRPr="00D31C4E" w14:paraId="653479F7" w14:textId="77777777" w:rsidTr="001E33B8">
        <w:tc>
          <w:tcPr>
            <w:tcW w:w="3870" w:type="dxa"/>
          </w:tcPr>
          <w:p w14:paraId="7A03F6A3" w14:textId="77777777" w:rsidR="009D3CAE" w:rsidRPr="00D31C4E" w:rsidRDefault="009D3CAE" w:rsidP="009D3CAE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31C4E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เงินฝากธนาคารประเภทออมทรัพย์</w:t>
            </w:r>
          </w:p>
        </w:tc>
        <w:tc>
          <w:tcPr>
            <w:tcW w:w="1170" w:type="dxa"/>
            <w:shd w:val="clear" w:color="auto" w:fill="auto"/>
          </w:tcPr>
          <w:p w14:paraId="0519BE3C" w14:textId="366AFFD4" w:rsidR="009D3CAE" w:rsidRPr="00E349A0" w:rsidRDefault="00587141" w:rsidP="009D3CAE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45,293</w:t>
            </w:r>
          </w:p>
        </w:tc>
        <w:tc>
          <w:tcPr>
            <w:tcW w:w="236" w:type="dxa"/>
            <w:shd w:val="clear" w:color="auto" w:fill="auto"/>
          </w:tcPr>
          <w:p w14:paraId="47A3B061" w14:textId="77777777" w:rsidR="009D3CAE" w:rsidRPr="00E349A0" w:rsidRDefault="009D3CAE" w:rsidP="009D3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6DB255FF" w14:textId="7B038235" w:rsidR="009D3CAE" w:rsidRPr="00E349A0" w:rsidRDefault="009D3CAE" w:rsidP="009D3CAE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349A0">
              <w:rPr>
                <w:rFonts w:asciiTheme="majorBidi" w:hAnsiTheme="majorBidi" w:cstheme="majorBidi"/>
                <w:sz w:val="30"/>
                <w:szCs w:val="30"/>
              </w:rPr>
              <w:t>54,143</w:t>
            </w:r>
          </w:p>
        </w:tc>
        <w:tc>
          <w:tcPr>
            <w:tcW w:w="270" w:type="dxa"/>
            <w:shd w:val="clear" w:color="auto" w:fill="auto"/>
          </w:tcPr>
          <w:p w14:paraId="6D9A12E4" w14:textId="77777777" w:rsidR="009D3CAE" w:rsidRPr="00E349A0" w:rsidRDefault="009D3CAE" w:rsidP="009D3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4AD3AD63" w14:textId="1A1A0ED9" w:rsidR="009D3CAE" w:rsidRPr="00E349A0" w:rsidRDefault="007D4AC9" w:rsidP="009D3CAE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28,748</w:t>
            </w:r>
          </w:p>
        </w:tc>
        <w:tc>
          <w:tcPr>
            <w:tcW w:w="270" w:type="dxa"/>
            <w:shd w:val="clear" w:color="auto" w:fill="auto"/>
          </w:tcPr>
          <w:p w14:paraId="35AF92D8" w14:textId="77777777" w:rsidR="009D3CAE" w:rsidRPr="00E349A0" w:rsidRDefault="009D3CAE" w:rsidP="009D3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BA1472E" w14:textId="5866F930" w:rsidR="009D3CAE" w:rsidRPr="00E349A0" w:rsidRDefault="009D3CAE" w:rsidP="009D3CAE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349A0">
              <w:rPr>
                <w:rFonts w:asciiTheme="majorBidi" w:hAnsiTheme="majorBidi" w:cstheme="majorBidi"/>
                <w:sz w:val="30"/>
                <w:szCs w:val="30"/>
              </w:rPr>
              <w:t>31,097</w:t>
            </w:r>
          </w:p>
        </w:tc>
      </w:tr>
      <w:tr w:rsidR="009D3CAE" w:rsidRPr="00D31C4E" w14:paraId="6AEBE2D9" w14:textId="77777777" w:rsidTr="001E33B8">
        <w:tc>
          <w:tcPr>
            <w:tcW w:w="3870" w:type="dxa"/>
          </w:tcPr>
          <w:p w14:paraId="62A2E211" w14:textId="414196D2" w:rsidR="009D3CAE" w:rsidRPr="00D31C4E" w:rsidRDefault="009D3CAE" w:rsidP="009D3CAE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D31C4E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DC791A0" w14:textId="5E6C1065" w:rsidR="009D3CAE" w:rsidRPr="00E349A0" w:rsidRDefault="00587141" w:rsidP="009D3CAE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5,611</w:t>
            </w:r>
          </w:p>
        </w:tc>
        <w:tc>
          <w:tcPr>
            <w:tcW w:w="236" w:type="dxa"/>
            <w:shd w:val="clear" w:color="auto" w:fill="auto"/>
          </w:tcPr>
          <w:p w14:paraId="0C2A6CBD" w14:textId="77777777" w:rsidR="009D3CAE" w:rsidRPr="00E349A0" w:rsidRDefault="009D3CAE" w:rsidP="009D3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shd w:val="clear" w:color="auto" w:fill="auto"/>
          </w:tcPr>
          <w:p w14:paraId="529A3852" w14:textId="38325991" w:rsidR="009D3CAE" w:rsidRPr="00E349A0" w:rsidRDefault="009D3CAE" w:rsidP="009D3CAE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349A0">
              <w:rPr>
                <w:rFonts w:asciiTheme="majorBidi" w:hAnsiTheme="majorBidi" w:cstheme="majorBidi"/>
                <w:sz w:val="30"/>
                <w:szCs w:val="30"/>
              </w:rPr>
              <w:t>3,955</w:t>
            </w:r>
          </w:p>
        </w:tc>
        <w:tc>
          <w:tcPr>
            <w:tcW w:w="270" w:type="dxa"/>
            <w:shd w:val="clear" w:color="auto" w:fill="auto"/>
          </w:tcPr>
          <w:p w14:paraId="016F7B55" w14:textId="77777777" w:rsidR="009D3CAE" w:rsidRPr="00E349A0" w:rsidRDefault="009D3CAE" w:rsidP="009D3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2CDB21AE" w14:textId="2430135A" w:rsidR="009D3CAE" w:rsidRPr="00E349A0" w:rsidRDefault="007D4AC9" w:rsidP="009D3CAE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3,428</w:t>
            </w:r>
          </w:p>
        </w:tc>
        <w:tc>
          <w:tcPr>
            <w:tcW w:w="270" w:type="dxa"/>
            <w:shd w:val="clear" w:color="auto" w:fill="auto"/>
          </w:tcPr>
          <w:p w14:paraId="6DA7D3B8" w14:textId="77777777" w:rsidR="009D3CAE" w:rsidRPr="00E349A0" w:rsidRDefault="009D3CAE" w:rsidP="009D3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A72386F" w14:textId="1FEC7E43" w:rsidR="009D3CAE" w:rsidRPr="00E349A0" w:rsidRDefault="009D3CAE" w:rsidP="009D3CAE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349A0">
              <w:rPr>
                <w:rFonts w:asciiTheme="majorBidi" w:hAnsiTheme="majorBidi" w:cstheme="majorBidi"/>
                <w:sz w:val="30"/>
                <w:szCs w:val="30"/>
              </w:rPr>
              <w:t>3,110</w:t>
            </w:r>
          </w:p>
        </w:tc>
      </w:tr>
      <w:tr w:rsidR="009D3CAE" w:rsidRPr="00D31C4E" w14:paraId="0ADF8C18" w14:textId="77777777" w:rsidTr="001E33B8">
        <w:tc>
          <w:tcPr>
            <w:tcW w:w="3870" w:type="dxa"/>
          </w:tcPr>
          <w:p w14:paraId="6FE03691" w14:textId="4878C212" w:rsidR="009D3CAE" w:rsidRPr="00D31C4E" w:rsidRDefault="009D3CAE" w:rsidP="009D3CAE">
            <w:pPr>
              <w:ind w:left="144" w:hanging="14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31C4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79A57FC" w14:textId="48CB9190" w:rsidR="009D3CAE" w:rsidRPr="00E349A0" w:rsidRDefault="00587141" w:rsidP="009D3CAE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62,092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72E0309" w14:textId="77777777" w:rsidR="009D3CAE" w:rsidRPr="00E349A0" w:rsidRDefault="009D3CAE" w:rsidP="009D3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B375BB7" w14:textId="46EE8C47" w:rsidR="009D3CAE" w:rsidRPr="00E349A0" w:rsidRDefault="009D3CAE" w:rsidP="009D3CAE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349A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59,435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5C66774" w14:textId="77777777" w:rsidR="009D3CAE" w:rsidRPr="00E349A0" w:rsidRDefault="009D3CAE" w:rsidP="009D3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77B9D2A" w14:textId="6F7D71F4" w:rsidR="009D3CAE" w:rsidRPr="00E349A0" w:rsidRDefault="007D4AC9" w:rsidP="009D3CAE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42,184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C492DCB" w14:textId="77777777" w:rsidR="009D3CAE" w:rsidRPr="00E349A0" w:rsidRDefault="009D3CAE" w:rsidP="009D3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E6EC745" w14:textId="7FE0F2B2" w:rsidR="009D3CAE" w:rsidRPr="00E349A0" w:rsidRDefault="009D3CAE" w:rsidP="009D3CAE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349A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34,969</w:t>
            </w:r>
          </w:p>
        </w:tc>
      </w:tr>
    </w:tbl>
    <w:p w14:paraId="26B6E1F1" w14:textId="77777777" w:rsidR="00ED147B" w:rsidRPr="008B0988" w:rsidRDefault="00ED147B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thaiDistribute"/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</w:pPr>
    </w:p>
    <w:p w14:paraId="79DEBB57" w14:textId="3E7A889C" w:rsidR="009058AE" w:rsidRPr="00CD5712" w:rsidRDefault="00915AE8" w:rsidP="0034430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3" w:hanging="547"/>
        <w:jc w:val="thaiDistribute"/>
        <w:rPr>
          <w:rFonts w:asciiTheme="majorBidi" w:hAnsiTheme="majorBidi" w:cstheme="majorBidi"/>
          <w:b/>
          <w:bCs/>
          <w:spacing w:val="-2"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spacing w:val="-2"/>
          <w:sz w:val="30"/>
          <w:szCs w:val="30"/>
        </w:rPr>
        <w:t>7</w:t>
      </w:r>
      <w:r w:rsidR="009058AE" w:rsidRPr="00CD5712">
        <w:rPr>
          <w:rFonts w:asciiTheme="majorBidi" w:hAnsiTheme="majorBidi" w:cstheme="majorBidi"/>
          <w:b/>
          <w:bCs/>
          <w:spacing w:val="-2"/>
          <w:sz w:val="30"/>
          <w:szCs w:val="30"/>
        </w:rPr>
        <w:tab/>
      </w:r>
      <w:r w:rsidR="009058AE">
        <w:rPr>
          <w:rFonts w:asciiTheme="majorBidi" w:hAnsiTheme="majorBidi" w:cstheme="majorBidi" w:hint="cs"/>
          <w:b/>
          <w:bCs/>
          <w:spacing w:val="-2"/>
          <w:sz w:val="30"/>
          <w:szCs w:val="30"/>
          <w:cs/>
        </w:rPr>
        <w:t>ลูกหนี้การค้าและลูกหนี้อื่น</w:t>
      </w:r>
    </w:p>
    <w:p w14:paraId="70C5F356" w14:textId="77777777" w:rsidR="009058AE" w:rsidRPr="001E65F9" w:rsidRDefault="009058AE" w:rsidP="0034430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3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tbl>
      <w:tblPr>
        <w:tblW w:w="9612" w:type="dxa"/>
        <w:tblInd w:w="446" w:type="dxa"/>
        <w:tblLayout w:type="fixed"/>
        <w:tblLook w:val="01E0" w:firstRow="1" w:lastRow="1" w:firstColumn="1" w:lastColumn="1" w:noHBand="0" w:noVBand="0"/>
      </w:tblPr>
      <w:tblGrid>
        <w:gridCol w:w="2700"/>
        <w:gridCol w:w="1332"/>
        <w:gridCol w:w="1260"/>
        <w:gridCol w:w="270"/>
        <w:gridCol w:w="1170"/>
        <w:gridCol w:w="270"/>
        <w:gridCol w:w="1170"/>
        <w:gridCol w:w="270"/>
        <w:gridCol w:w="1170"/>
      </w:tblGrid>
      <w:tr w:rsidR="007707A8" w:rsidRPr="00D31C4E" w14:paraId="2CB8A54E" w14:textId="77777777" w:rsidTr="002E3445">
        <w:trPr>
          <w:tblHeader/>
        </w:trPr>
        <w:tc>
          <w:tcPr>
            <w:tcW w:w="4032" w:type="dxa"/>
            <w:gridSpan w:val="2"/>
          </w:tcPr>
          <w:p w14:paraId="75151875" w14:textId="77777777" w:rsidR="007707A8" w:rsidRPr="00D31C4E" w:rsidRDefault="007707A8" w:rsidP="00344305">
            <w:pPr>
              <w:spacing w:line="240" w:lineRule="atLeast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700" w:type="dxa"/>
            <w:gridSpan w:val="3"/>
          </w:tcPr>
          <w:p w14:paraId="45584833" w14:textId="77777777" w:rsidR="007707A8" w:rsidRPr="00D31C4E" w:rsidRDefault="007707A8" w:rsidP="00344305">
            <w:pPr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D31C4E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66D6A491" w14:textId="77777777" w:rsidR="007707A8" w:rsidRPr="00D31C4E" w:rsidRDefault="007707A8" w:rsidP="00344305">
            <w:pPr>
              <w:spacing w:line="240" w:lineRule="atLeas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14:paraId="537438EC" w14:textId="77777777" w:rsidR="007707A8" w:rsidRPr="00D31C4E" w:rsidRDefault="007707A8" w:rsidP="00344305">
            <w:pPr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D31C4E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707A8" w:rsidRPr="00D31C4E" w14:paraId="21118AEA" w14:textId="77777777" w:rsidTr="002E3445">
        <w:trPr>
          <w:tblHeader/>
        </w:trPr>
        <w:tc>
          <w:tcPr>
            <w:tcW w:w="2700" w:type="dxa"/>
          </w:tcPr>
          <w:p w14:paraId="42AA6692" w14:textId="77777777" w:rsidR="007707A8" w:rsidRPr="00D31C4E" w:rsidRDefault="007707A8" w:rsidP="00344305">
            <w:pPr>
              <w:spacing w:line="240" w:lineRule="atLeast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32" w:type="dxa"/>
          </w:tcPr>
          <w:p w14:paraId="1E2DC296" w14:textId="77777777" w:rsidR="007707A8" w:rsidRPr="00D31C4E" w:rsidRDefault="00D871D9" w:rsidP="00344305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  <w:r w:rsidRPr="00D31C4E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C8EBC46" w14:textId="18EA335B" w:rsidR="007707A8" w:rsidRPr="00D31C4E" w:rsidRDefault="002A1967" w:rsidP="00344305">
            <w:pPr>
              <w:spacing w:line="240" w:lineRule="atLeast"/>
              <w:ind w:left="-127"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AD9A3B7" w14:textId="77777777" w:rsidR="007707A8" w:rsidRPr="00D31C4E" w:rsidRDefault="007707A8" w:rsidP="00344305">
            <w:pPr>
              <w:spacing w:line="240" w:lineRule="atLeast"/>
              <w:ind w:left="-127" w:right="-7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A6A9EF7" w14:textId="7A4AB860" w:rsidR="007707A8" w:rsidRPr="00D31C4E" w:rsidRDefault="002A1967" w:rsidP="00344305">
            <w:pPr>
              <w:spacing w:line="240" w:lineRule="atLeast"/>
              <w:ind w:left="-127"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7612A65" w14:textId="77777777" w:rsidR="007707A8" w:rsidRPr="00D31C4E" w:rsidRDefault="007707A8" w:rsidP="00344305">
            <w:pPr>
              <w:spacing w:line="240" w:lineRule="atLeast"/>
              <w:ind w:lef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5A4352A" w14:textId="3885DE54" w:rsidR="007707A8" w:rsidRPr="00D31C4E" w:rsidRDefault="002A1967" w:rsidP="00344305">
            <w:pPr>
              <w:spacing w:line="240" w:lineRule="atLeast"/>
              <w:ind w:left="-127"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798693F" w14:textId="77777777" w:rsidR="007707A8" w:rsidRPr="00D31C4E" w:rsidRDefault="007707A8" w:rsidP="00344305">
            <w:pPr>
              <w:spacing w:line="240" w:lineRule="atLeast"/>
              <w:ind w:left="-127" w:right="-7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D0A5952" w14:textId="3E510882" w:rsidR="007707A8" w:rsidRPr="00D31C4E" w:rsidRDefault="002A1967" w:rsidP="00344305">
            <w:pPr>
              <w:spacing w:line="240" w:lineRule="atLeast"/>
              <w:ind w:left="-127"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7707A8" w:rsidRPr="00D31C4E" w14:paraId="750DD72C" w14:textId="77777777" w:rsidTr="002E3445">
        <w:trPr>
          <w:tblHeader/>
        </w:trPr>
        <w:tc>
          <w:tcPr>
            <w:tcW w:w="2700" w:type="dxa"/>
          </w:tcPr>
          <w:p w14:paraId="390AEA9B" w14:textId="77777777" w:rsidR="007707A8" w:rsidRPr="00D31C4E" w:rsidRDefault="007707A8" w:rsidP="00344305">
            <w:pPr>
              <w:spacing w:line="240" w:lineRule="atLeast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32" w:type="dxa"/>
          </w:tcPr>
          <w:p w14:paraId="72D70D9A" w14:textId="77777777" w:rsidR="007707A8" w:rsidRPr="00D31C4E" w:rsidRDefault="007707A8" w:rsidP="00344305">
            <w:pPr>
              <w:spacing w:line="240" w:lineRule="atLeast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580" w:type="dxa"/>
            <w:gridSpan w:val="7"/>
          </w:tcPr>
          <w:p w14:paraId="3F31D038" w14:textId="77777777" w:rsidR="007707A8" w:rsidRPr="00D31C4E" w:rsidRDefault="007707A8" w:rsidP="00344305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D31C4E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707A8" w:rsidRPr="00D31C4E" w14:paraId="7BE05420" w14:textId="77777777" w:rsidTr="00D83E23">
        <w:tc>
          <w:tcPr>
            <w:tcW w:w="2700" w:type="dxa"/>
          </w:tcPr>
          <w:p w14:paraId="2F04A33A" w14:textId="77777777" w:rsidR="007707A8" w:rsidRPr="00D31C4E" w:rsidRDefault="007707A8" w:rsidP="00344305">
            <w:pPr>
              <w:spacing w:line="240" w:lineRule="atLeast"/>
              <w:ind w:right="-108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D31C4E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332" w:type="dxa"/>
          </w:tcPr>
          <w:p w14:paraId="5FF6C5CE" w14:textId="77777777" w:rsidR="007707A8" w:rsidRPr="00D31C4E" w:rsidRDefault="007707A8" w:rsidP="00344305">
            <w:pPr>
              <w:spacing w:line="240" w:lineRule="atLeast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580" w:type="dxa"/>
            <w:gridSpan w:val="7"/>
          </w:tcPr>
          <w:p w14:paraId="190F5298" w14:textId="77777777" w:rsidR="007707A8" w:rsidRPr="00D31C4E" w:rsidRDefault="007707A8" w:rsidP="00344305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</w:tr>
      <w:tr w:rsidR="002A1967" w:rsidRPr="00D31C4E" w14:paraId="1FD8ECFC" w14:textId="77777777" w:rsidTr="001E33B8">
        <w:tc>
          <w:tcPr>
            <w:tcW w:w="2700" w:type="dxa"/>
          </w:tcPr>
          <w:p w14:paraId="680857B1" w14:textId="77777777" w:rsidR="002A1967" w:rsidRPr="00D31C4E" w:rsidRDefault="002A1967" w:rsidP="002A1967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D31C4E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332" w:type="dxa"/>
          </w:tcPr>
          <w:p w14:paraId="23191C1C" w14:textId="413093EF" w:rsidR="002A1967" w:rsidRPr="00030EEF" w:rsidRDefault="00A7013A" w:rsidP="002A1967">
            <w:pPr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260" w:type="dxa"/>
            <w:shd w:val="clear" w:color="auto" w:fill="auto"/>
          </w:tcPr>
          <w:p w14:paraId="15582CD9" w14:textId="416C1024" w:rsidR="002A1967" w:rsidRPr="004742CA" w:rsidRDefault="00FE09C8" w:rsidP="002A1967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882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2BD5007" w14:textId="77777777" w:rsidR="002A1967" w:rsidRPr="004742CA" w:rsidRDefault="002A1967" w:rsidP="002A1967">
            <w:pPr>
              <w:tabs>
                <w:tab w:val="clear" w:pos="907"/>
                <w:tab w:val="decimal" w:pos="900"/>
                <w:tab w:val="decimal" w:pos="1088"/>
              </w:tabs>
              <w:spacing w:line="240" w:lineRule="atLeast"/>
              <w:ind w:left="-127" w:right="-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3B41C85" w14:textId="05BBE3BE" w:rsidR="002A1967" w:rsidRPr="004742CA" w:rsidRDefault="002A1967" w:rsidP="002A1967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  <w:r w:rsidRPr="004742CA">
              <w:rPr>
                <w:rFonts w:ascii="Angsana New" w:hAnsi="Angsana New"/>
                <w:sz w:val="30"/>
                <w:szCs w:val="30"/>
                <w:lang w:val="en-US" w:bidi="th-TH"/>
              </w:rPr>
              <w:t>5,863</w:t>
            </w:r>
          </w:p>
        </w:tc>
        <w:tc>
          <w:tcPr>
            <w:tcW w:w="270" w:type="dxa"/>
            <w:shd w:val="clear" w:color="auto" w:fill="auto"/>
          </w:tcPr>
          <w:p w14:paraId="0FB6FD73" w14:textId="77777777" w:rsidR="002A1967" w:rsidRPr="004742CA" w:rsidRDefault="002A1967" w:rsidP="002A1967">
            <w:pPr>
              <w:tabs>
                <w:tab w:val="clear" w:pos="907"/>
                <w:tab w:val="decimal" w:pos="900"/>
              </w:tabs>
              <w:spacing w:line="240" w:lineRule="atLeas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A25E42A" w14:textId="653BA4F4" w:rsidR="002A1967" w:rsidRPr="004742CA" w:rsidRDefault="00FE09C8" w:rsidP="002A1967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49,528</w:t>
            </w:r>
          </w:p>
        </w:tc>
        <w:tc>
          <w:tcPr>
            <w:tcW w:w="270" w:type="dxa"/>
            <w:shd w:val="clear" w:color="auto" w:fill="auto"/>
          </w:tcPr>
          <w:p w14:paraId="1AAF12BA" w14:textId="77777777" w:rsidR="002A1967" w:rsidRPr="004742CA" w:rsidRDefault="002A1967" w:rsidP="002A1967">
            <w:pPr>
              <w:tabs>
                <w:tab w:val="clear" w:pos="907"/>
                <w:tab w:val="decimal" w:pos="90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96E1999" w14:textId="7A50BEFD" w:rsidR="002A1967" w:rsidRPr="004742CA" w:rsidRDefault="002A1967" w:rsidP="002A1967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742CA">
              <w:rPr>
                <w:rFonts w:ascii="Angsana New" w:hAnsi="Angsana New"/>
                <w:sz w:val="30"/>
                <w:szCs w:val="30"/>
                <w:lang w:val="en-US" w:bidi="th-TH"/>
              </w:rPr>
              <w:t>53,338</w:t>
            </w:r>
          </w:p>
        </w:tc>
      </w:tr>
      <w:tr w:rsidR="002A1967" w:rsidRPr="00D31C4E" w14:paraId="37E4E4DC" w14:textId="77777777" w:rsidTr="001E33B8">
        <w:tc>
          <w:tcPr>
            <w:tcW w:w="2700" w:type="dxa"/>
          </w:tcPr>
          <w:p w14:paraId="60083053" w14:textId="77777777" w:rsidR="002A1967" w:rsidRPr="00D31C4E" w:rsidRDefault="002A1967" w:rsidP="002A1967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D31C4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กิจการอื่น </w:t>
            </w:r>
          </w:p>
        </w:tc>
        <w:tc>
          <w:tcPr>
            <w:tcW w:w="1332" w:type="dxa"/>
          </w:tcPr>
          <w:p w14:paraId="3532C382" w14:textId="77777777" w:rsidR="002A1967" w:rsidRPr="00D31C4E" w:rsidRDefault="002A1967" w:rsidP="002A1967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77832685" w14:textId="11246EC0" w:rsidR="002A1967" w:rsidRPr="004742CA" w:rsidRDefault="00FE09C8" w:rsidP="002A1967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9,649</w:t>
            </w:r>
          </w:p>
        </w:tc>
        <w:tc>
          <w:tcPr>
            <w:tcW w:w="270" w:type="dxa"/>
            <w:shd w:val="clear" w:color="auto" w:fill="auto"/>
          </w:tcPr>
          <w:p w14:paraId="7D69A36A" w14:textId="77777777" w:rsidR="002A1967" w:rsidRPr="004742CA" w:rsidRDefault="002A1967" w:rsidP="002A1967">
            <w:pPr>
              <w:tabs>
                <w:tab w:val="clear" w:pos="907"/>
                <w:tab w:val="decimal" w:pos="900"/>
              </w:tabs>
              <w:spacing w:line="240" w:lineRule="atLeas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8AF1750" w14:textId="2851E757" w:rsidR="002A1967" w:rsidRPr="004742CA" w:rsidRDefault="002A1967" w:rsidP="002A1967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742CA">
              <w:rPr>
                <w:rFonts w:ascii="Angsana New" w:hAnsi="Angsana New"/>
                <w:sz w:val="30"/>
                <w:szCs w:val="30"/>
                <w:lang w:val="en-US" w:bidi="th-TH"/>
              </w:rPr>
              <w:t>9,637</w:t>
            </w:r>
          </w:p>
        </w:tc>
        <w:tc>
          <w:tcPr>
            <w:tcW w:w="270" w:type="dxa"/>
            <w:shd w:val="clear" w:color="auto" w:fill="auto"/>
          </w:tcPr>
          <w:p w14:paraId="501E3100" w14:textId="77777777" w:rsidR="002A1967" w:rsidRPr="004742CA" w:rsidRDefault="002A1967" w:rsidP="002A1967">
            <w:pPr>
              <w:tabs>
                <w:tab w:val="clear" w:pos="907"/>
                <w:tab w:val="decimal" w:pos="900"/>
              </w:tabs>
              <w:spacing w:line="240" w:lineRule="atLeas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14ABE25" w14:textId="04E61973" w:rsidR="002A1967" w:rsidRPr="004742CA" w:rsidRDefault="00FE09C8" w:rsidP="002A1967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3,176</w:t>
            </w:r>
          </w:p>
        </w:tc>
        <w:tc>
          <w:tcPr>
            <w:tcW w:w="270" w:type="dxa"/>
            <w:shd w:val="clear" w:color="auto" w:fill="auto"/>
          </w:tcPr>
          <w:p w14:paraId="1B6D4F8F" w14:textId="77777777" w:rsidR="002A1967" w:rsidRPr="004742CA" w:rsidRDefault="002A1967" w:rsidP="002A1967">
            <w:pPr>
              <w:tabs>
                <w:tab w:val="clear" w:pos="907"/>
                <w:tab w:val="decimal" w:pos="900"/>
              </w:tabs>
              <w:spacing w:line="240" w:lineRule="atLeas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B91EAAE" w14:textId="7192EA51" w:rsidR="002A1967" w:rsidRPr="004742CA" w:rsidRDefault="002A1967" w:rsidP="002A1967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742CA">
              <w:rPr>
                <w:rFonts w:ascii="Angsana New" w:hAnsi="Angsana New"/>
                <w:sz w:val="30"/>
                <w:szCs w:val="30"/>
                <w:lang w:val="en-US" w:bidi="th-TH"/>
              </w:rPr>
              <w:t>4,815</w:t>
            </w:r>
          </w:p>
        </w:tc>
      </w:tr>
      <w:tr w:rsidR="002A1967" w:rsidRPr="00D31C4E" w14:paraId="0D251413" w14:textId="77777777" w:rsidTr="001E33B8">
        <w:tc>
          <w:tcPr>
            <w:tcW w:w="2700" w:type="dxa"/>
          </w:tcPr>
          <w:p w14:paraId="632CA8FB" w14:textId="77777777" w:rsidR="002A1967" w:rsidRPr="00D31C4E" w:rsidRDefault="002A1967" w:rsidP="002A1967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31C4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32" w:type="dxa"/>
          </w:tcPr>
          <w:p w14:paraId="435B95F3" w14:textId="77777777" w:rsidR="002A1967" w:rsidRPr="00D31C4E" w:rsidRDefault="002A1967" w:rsidP="002A1967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2B947348" w14:textId="19975782" w:rsidR="002A1967" w:rsidRPr="004742CA" w:rsidRDefault="00FE09C8" w:rsidP="002A1967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10,531</w:t>
            </w:r>
          </w:p>
        </w:tc>
        <w:tc>
          <w:tcPr>
            <w:tcW w:w="270" w:type="dxa"/>
            <w:shd w:val="clear" w:color="auto" w:fill="auto"/>
          </w:tcPr>
          <w:p w14:paraId="79174920" w14:textId="77777777" w:rsidR="002A1967" w:rsidRPr="004742CA" w:rsidRDefault="002A1967" w:rsidP="002A1967">
            <w:pPr>
              <w:tabs>
                <w:tab w:val="clear" w:pos="907"/>
                <w:tab w:val="decimal" w:pos="90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0D5D44C4" w14:textId="40B543C1" w:rsidR="002A1967" w:rsidRPr="004742CA" w:rsidRDefault="002A1967" w:rsidP="002A1967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4742C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15,500</w:t>
            </w:r>
          </w:p>
        </w:tc>
        <w:tc>
          <w:tcPr>
            <w:tcW w:w="270" w:type="dxa"/>
            <w:shd w:val="clear" w:color="auto" w:fill="auto"/>
          </w:tcPr>
          <w:p w14:paraId="4E23DBA9" w14:textId="77777777" w:rsidR="002A1967" w:rsidRPr="004742CA" w:rsidRDefault="002A1967" w:rsidP="002A1967">
            <w:pPr>
              <w:tabs>
                <w:tab w:val="clear" w:pos="907"/>
                <w:tab w:val="decimal" w:pos="90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50AEAEAC" w14:textId="4852E6F0" w:rsidR="002A1967" w:rsidRPr="004742CA" w:rsidRDefault="00FE09C8" w:rsidP="002A1967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52,704</w:t>
            </w:r>
          </w:p>
        </w:tc>
        <w:tc>
          <w:tcPr>
            <w:tcW w:w="270" w:type="dxa"/>
            <w:shd w:val="clear" w:color="auto" w:fill="auto"/>
          </w:tcPr>
          <w:p w14:paraId="586FD2E0" w14:textId="77777777" w:rsidR="002A1967" w:rsidRPr="004742CA" w:rsidRDefault="002A1967" w:rsidP="002A1967">
            <w:pPr>
              <w:tabs>
                <w:tab w:val="clear" w:pos="907"/>
                <w:tab w:val="decimal" w:pos="90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54F9C5C6" w14:textId="64A62510" w:rsidR="002A1967" w:rsidRPr="004742CA" w:rsidRDefault="002A1967" w:rsidP="002A1967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4742CA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58,153</w:t>
            </w:r>
          </w:p>
        </w:tc>
      </w:tr>
      <w:tr w:rsidR="00B52959" w:rsidRPr="00D31C4E" w14:paraId="4A361C6A" w14:textId="77777777" w:rsidTr="001E33B8">
        <w:tc>
          <w:tcPr>
            <w:tcW w:w="4032" w:type="dxa"/>
            <w:gridSpan w:val="2"/>
            <w:vMerge w:val="restart"/>
          </w:tcPr>
          <w:p w14:paraId="668085D9" w14:textId="77777777" w:rsidR="00B52959" w:rsidRDefault="00B52959" w:rsidP="00B52959">
            <w:pPr>
              <w:spacing w:line="240" w:lineRule="atLeast"/>
              <w:ind w:left="-35"/>
              <w:rPr>
                <w:rFonts w:ascii="Angsana New" w:hAnsi="Angsana New"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1B708F">
              <w:rPr>
                <w:rFonts w:ascii="Angsana New" w:hAnsi="Angsana New" w:hint="cs"/>
                <w:sz w:val="30"/>
                <w:szCs w:val="30"/>
                <w:cs/>
              </w:rPr>
              <w:t xml:space="preserve"> ค่าเผื่อผลขาดทุนจากการด้อยค่า</w:t>
            </w:r>
          </w:p>
          <w:p w14:paraId="5DD6FA7C" w14:textId="22D099AB" w:rsidR="00B52959" w:rsidRPr="00D31C4E" w:rsidRDefault="00B52959" w:rsidP="00B52959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   </w:t>
            </w:r>
            <w:r w:rsidRPr="001B708F">
              <w:rPr>
                <w:rFonts w:ascii="Angsana New" w:hAnsi="Angsana New" w:hint="cs"/>
                <w:i/>
                <w:iCs/>
                <w:sz w:val="30"/>
                <w:szCs w:val="30"/>
              </w:rPr>
              <w:t>(25</w:t>
            </w:r>
            <w:r w:rsidR="00694B12" w:rsidRPr="00694B12">
              <w:rPr>
                <w:rFonts w:ascii="Angsana New" w:hAnsi="Angsana New" w:hint="cs"/>
                <w:i/>
                <w:iCs/>
                <w:sz w:val="30"/>
                <w:szCs w:val="30"/>
              </w:rPr>
              <w:t>6</w:t>
            </w:r>
            <w:r w:rsidRPr="001B708F">
              <w:rPr>
                <w:rFonts w:ascii="Angsana New" w:hAnsi="Angsana New" w:hint="cs"/>
                <w:i/>
                <w:iCs/>
                <w:sz w:val="30"/>
                <w:szCs w:val="30"/>
              </w:rPr>
              <w:t>2: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1B708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ค่าเผื่อหนี้สงสัยจะสูญ</w:t>
            </w:r>
            <w:r w:rsidRPr="001B708F">
              <w:rPr>
                <w:rFonts w:ascii="Angsana New" w:hAnsi="Angsana New" w:hint="cs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1260" w:type="dxa"/>
            <w:shd w:val="clear" w:color="auto" w:fill="auto"/>
          </w:tcPr>
          <w:p w14:paraId="1B544E27" w14:textId="26ED344F" w:rsidR="00B52959" w:rsidRPr="004742CA" w:rsidRDefault="00B52959" w:rsidP="002A1967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4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C46DF40" w14:textId="77777777" w:rsidR="00B52959" w:rsidRPr="004742CA" w:rsidRDefault="00B52959" w:rsidP="002A1967">
            <w:pPr>
              <w:tabs>
                <w:tab w:val="clear" w:pos="907"/>
                <w:tab w:val="decimal" w:pos="90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5EF4CC1" w14:textId="3A304CE0" w:rsidR="00B52959" w:rsidRPr="004742CA" w:rsidRDefault="00B52959" w:rsidP="002A1967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 w:right="-6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8604BED" w14:textId="77777777" w:rsidR="00B52959" w:rsidRPr="004742CA" w:rsidRDefault="00B52959" w:rsidP="002A1967">
            <w:pPr>
              <w:tabs>
                <w:tab w:val="clear" w:pos="907"/>
                <w:tab w:val="decimal" w:pos="90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14D8556" w14:textId="6D64481D" w:rsidR="00B52959" w:rsidRPr="004742CA" w:rsidRDefault="00B52959" w:rsidP="002A1967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600FD99" w14:textId="77777777" w:rsidR="00B52959" w:rsidRPr="004742CA" w:rsidRDefault="00B52959" w:rsidP="002A1967">
            <w:pPr>
              <w:tabs>
                <w:tab w:val="clear" w:pos="907"/>
                <w:tab w:val="decimal" w:pos="90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F0DA9C0" w14:textId="2986F9F7" w:rsidR="00B52959" w:rsidRPr="004742CA" w:rsidRDefault="00B52959" w:rsidP="002A1967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 w:right="-4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B52959" w:rsidRPr="00D31C4E" w14:paraId="35F34753" w14:textId="77777777" w:rsidTr="001E33B8">
        <w:tc>
          <w:tcPr>
            <w:tcW w:w="4032" w:type="dxa"/>
            <w:gridSpan w:val="2"/>
            <w:vMerge/>
          </w:tcPr>
          <w:p w14:paraId="7ECA2CD5" w14:textId="77777777" w:rsidR="00B52959" w:rsidRPr="00D31C4E" w:rsidRDefault="00B52959" w:rsidP="00B52959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2D26E735" w14:textId="25A11146" w:rsidR="00B52959" w:rsidRPr="004742CA" w:rsidRDefault="00FE09C8" w:rsidP="00B52959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4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(901)</w:t>
            </w:r>
          </w:p>
        </w:tc>
        <w:tc>
          <w:tcPr>
            <w:tcW w:w="270" w:type="dxa"/>
            <w:shd w:val="clear" w:color="auto" w:fill="auto"/>
          </w:tcPr>
          <w:p w14:paraId="4880B199" w14:textId="77777777" w:rsidR="00B52959" w:rsidRPr="004742CA" w:rsidRDefault="00B52959" w:rsidP="00B52959">
            <w:pPr>
              <w:tabs>
                <w:tab w:val="clear" w:pos="907"/>
                <w:tab w:val="decimal" w:pos="90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C2A1027" w14:textId="07F56B5C" w:rsidR="00B52959" w:rsidRPr="004742CA" w:rsidRDefault="00B52959" w:rsidP="00B52959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 w:right="-63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742CA">
              <w:rPr>
                <w:rFonts w:ascii="Angsana New" w:hAnsi="Angsana New"/>
                <w:sz w:val="30"/>
                <w:szCs w:val="30"/>
                <w:lang w:bidi="th-TH"/>
              </w:rPr>
              <w:t>(2,095)</w:t>
            </w:r>
          </w:p>
        </w:tc>
        <w:tc>
          <w:tcPr>
            <w:tcW w:w="270" w:type="dxa"/>
            <w:shd w:val="clear" w:color="auto" w:fill="auto"/>
          </w:tcPr>
          <w:p w14:paraId="44BA6C47" w14:textId="77777777" w:rsidR="00B52959" w:rsidRPr="004742CA" w:rsidRDefault="00B52959" w:rsidP="00B52959">
            <w:pPr>
              <w:tabs>
                <w:tab w:val="clear" w:pos="907"/>
                <w:tab w:val="decimal" w:pos="90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ED8BDE7" w14:textId="54DC5AED" w:rsidR="00B52959" w:rsidRPr="004742CA" w:rsidRDefault="00FE09C8" w:rsidP="00B52959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(901)</w:t>
            </w:r>
          </w:p>
        </w:tc>
        <w:tc>
          <w:tcPr>
            <w:tcW w:w="270" w:type="dxa"/>
            <w:shd w:val="clear" w:color="auto" w:fill="auto"/>
          </w:tcPr>
          <w:p w14:paraId="1BFA2628" w14:textId="77777777" w:rsidR="00B52959" w:rsidRPr="004742CA" w:rsidRDefault="00B52959" w:rsidP="00B52959">
            <w:pPr>
              <w:tabs>
                <w:tab w:val="clear" w:pos="907"/>
                <w:tab w:val="decimal" w:pos="90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6967AD6" w14:textId="5B0FCDC9" w:rsidR="00B52959" w:rsidRPr="004742CA" w:rsidRDefault="00B52959" w:rsidP="00B52959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 w:right="-45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4742CA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(</w:t>
            </w:r>
            <w:r w:rsidR="00694B12" w:rsidRPr="00694B12">
              <w:rPr>
                <w:rFonts w:ascii="Angsana New" w:hAnsi="Angsana New" w:hint="cs"/>
                <w:sz w:val="30"/>
                <w:szCs w:val="30"/>
                <w:lang w:val="en-US" w:bidi="th-TH"/>
              </w:rPr>
              <w:t>2</w:t>
            </w:r>
            <w:r w:rsidRPr="004742CA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,</w:t>
            </w:r>
            <w:r w:rsidR="00694B12" w:rsidRPr="00694B12">
              <w:rPr>
                <w:rFonts w:ascii="Angsana New" w:hAnsi="Angsana New" w:hint="cs"/>
                <w:sz w:val="30"/>
                <w:szCs w:val="30"/>
                <w:lang w:val="en-US" w:bidi="th-TH"/>
              </w:rPr>
              <w:t>095</w:t>
            </w:r>
            <w:r w:rsidRPr="004742CA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B52959" w:rsidRPr="00D31C4E" w14:paraId="1372DE34" w14:textId="77777777" w:rsidTr="001E33B8">
        <w:tc>
          <w:tcPr>
            <w:tcW w:w="2700" w:type="dxa"/>
          </w:tcPr>
          <w:p w14:paraId="18ECFD7B" w14:textId="77777777" w:rsidR="00B52959" w:rsidRPr="00D31C4E" w:rsidRDefault="00B52959" w:rsidP="00B52959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31C4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332" w:type="dxa"/>
            <w:tcBorders>
              <w:left w:val="nil"/>
            </w:tcBorders>
          </w:tcPr>
          <w:p w14:paraId="56C50B88" w14:textId="77777777" w:rsidR="00B52959" w:rsidRPr="00D31C4E" w:rsidRDefault="00B52959" w:rsidP="00B52959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05854EB" w14:textId="65150850" w:rsidR="00B52959" w:rsidRPr="004742CA" w:rsidRDefault="00FE09C8" w:rsidP="00B52959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9,630</w:t>
            </w:r>
          </w:p>
        </w:tc>
        <w:tc>
          <w:tcPr>
            <w:tcW w:w="270" w:type="dxa"/>
            <w:shd w:val="clear" w:color="auto" w:fill="auto"/>
          </w:tcPr>
          <w:p w14:paraId="37BEA685" w14:textId="77777777" w:rsidR="00B52959" w:rsidRPr="004742CA" w:rsidRDefault="00B52959" w:rsidP="00B52959">
            <w:pPr>
              <w:tabs>
                <w:tab w:val="clear" w:pos="907"/>
                <w:tab w:val="decimal" w:pos="90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8070C6B" w14:textId="7016A784" w:rsidR="00B52959" w:rsidRPr="004742CA" w:rsidRDefault="00B52959" w:rsidP="00B52959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4742CA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13,405</w:t>
            </w:r>
          </w:p>
        </w:tc>
        <w:tc>
          <w:tcPr>
            <w:tcW w:w="270" w:type="dxa"/>
            <w:shd w:val="clear" w:color="auto" w:fill="auto"/>
          </w:tcPr>
          <w:p w14:paraId="31741F04" w14:textId="77777777" w:rsidR="00B52959" w:rsidRPr="004742CA" w:rsidRDefault="00B52959" w:rsidP="00B52959">
            <w:pPr>
              <w:tabs>
                <w:tab w:val="clear" w:pos="907"/>
                <w:tab w:val="decimal" w:pos="90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ED6B47E" w14:textId="4A4AEAA4" w:rsidR="00B52959" w:rsidRPr="004742CA" w:rsidRDefault="00FE09C8" w:rsidP="00B52959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 w:right="2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51,803</w:t>
            </w:r>
          </w:p>
        </w:tc>
        <w:tc>
          <w:tcPr>
            <w:tcW w:w="270" w:type="dxa"/>
            <w:shd w:val="clear" w:color="auto" w:fill="auto"/>
          </w:tcPr>
          <w:p w14:paraId="1DD73006" w14:textId="77777777" w:rsidR="00B52959" w:rsidRPr="004742CA" w:rsidRDefault="00B52959" w:rsidP="00B52959">
            <w:pPr>
              <w:tabs>
                <w:tab w:val="clear" w:pos="907"/>
                <w:tab w:val="decimal" w:pos="90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35A1F62" w14:textId="0768CDFE" w:rsidR="00B52959" w:rsidRPr="004742CA" w:rsidRDefault="00694B12" w:rsidP="00B52959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 w:right="27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694B12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5</w:t>
            </w:r>
            <w:r w:rsidR="00B52959" w:rsidRPr="004742CA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6,058</w:t>
            </w:r>
          </w:p>
        </w:tc>
      </w:tr>
      <w:tr w:rsidR="00B52959" w:rsidRPr="00D31C4E" w14:paraId="4369CEA4" w14:textId="77777777" w:rsidTr="001E33B8">
        <w:tc>
          <w:tcPr>
            <w:tcW w:w="2700" w:type="dxa"/>
          </w:tcPr>
          <w:p w14:paraId="38C31E13" w14:textId="77777777" w:rsidR="00B52959" w:rsidRPr="00D31C4E" w:rsidRDefault="00B52959" w:rsidP="00B52959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2" w:type="dxa"/>
          </w:tcPr>
          <w:p w14:paraId="306586AF" w14:textId="77777777" w:rsidR="00B52959" w:rsidRPr="00D31C4E" w:rsidRDefault="00B52959" w:rsidP="00B52959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41ECC1DD" w14:textId="77777777" w:rsidR="00B52959" w:rsidRPr="004742CA" w:rsidRDefault="00B52959" w:rsidP="00B52959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2D61068" w14:textId="77777777" w:rsidR="00B52959" w:rsidRPr="004742CA" w:rsidRDefault="00B52959" w:rsidP="00B52959">
            <w:pPr>
              <w:tabs>
                <w:tab w:val="clear" w:pos="907"/>
                <w:tab w:val="decimal" w:pos="900"/>
                <w:tab w:val="decimal" w:pos="1088"/>
              </w:tabs>
              <w:spacing w:line="240" w:lineRule="atLeast"/>
              <w:ind w:left="-127" w:right="-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9402671" w14:textId="77777777" w:rsidR="00B52959" w:rsidRPr="004742CA" w:rsidRDefault="00B52959" w:rsidP="00B52959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D0FB3E4" w14:textId="77777777" w:rsidR="00B52959" w:rsidRPr="004742CA" w:rsidRDefault="00B52959" w:rsidP="00B52959">
            <w:pPr>
              <w:tabs>
                <w:tab w:val="clear" w:pos="907"/>
                <w:tab w:val="decimal" w:pos="900"/>
              </w:tabs>
              <w:spacing w:line="240" w:lineRule="atLeas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E74E874" w14:textId="77777777" w:rsidR="00B52959" w:rsidRPr="004742CA" w:rsidRDefault="00B52959" w:rsidP="00B52959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6066D93" w14:textId="77777777" w:rsidR="00B52959" w:rsidRPr="004742CA" w:rsidRDefault="00B52959" w:rsidP="00B52959">
            <w:pPr>
              <w:tabs>
                <w:tab w:val="clear" w:pos="907"/>
                <w:tab w:val="decimal" w:pos="90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FA68C86" w14:textId="77777777" w:rsidR="00B52959" w:rsidRPr="004742CA" w:rsidRDefault="00B52959" w:rsidP="00B52959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2E3445" w:rsidRPr="00D31C4E" w14:paraId="33C1FB62" w14:textId="77777777" w:rsidTr="001E33B8">
        <w:tc>
          <w:tcPr>
            <w:tcW w:w="2700" w:type="dxa"/>
          </w:tcPr>
          <w:p w14:paraId="7E649272" w14:textId="77777777" w:rsidR="002E3445" w:rsidRPr="00D31C4E" w:rsidRDefault="002E3445" w:rsidP="00B52959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2" w:type="dxa"/>
          </w:tcPr>
          <w:p w14:paraId="73532323" w14:textId="77777777" w:rsidR="002E3445" w:rsidRPr="00D31C4E" w:rsidRDefault="002E3445" w:rsidP="00B52959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5777DC24" w14:textId="77777777" w:rsidR="002E3445" w:rsidRPr="004742CA" w:rsidRDefault="002E3445" w:rsidP="00B52959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C45369C" w14:textId="77777777" w:rsidR="002E3445" w:rsidRPr="004742CA" w:rsidRDefault="002E3445" w:rsidP="00B52959">
            <w:pPr>
              <w:tabs>
                <w:tab w:val="clear" w:pos="907"/>
                <w:tab w:val="decimal" w:pos="900"/>
                <w:tab w:val="decimal" w:pos="1088"/>
              </w:tabs>
              <w:spacing w:line="240" w:lineRule="atLeast"/>
              <w:ind w:left="-127" w:right="-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64CB6DD" w14:textId="77777777" w:rsidR="002E3445" w:rsidRPr="004742CA" w:rsidRDefault="002E3445" w:rsidP="00B52959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8104553" w14:textId="77777777" w:rsidR="002E3445" w:rsidRPr="004742CA" w:rsidRDefault="002E3445" w:rsidP="00B52959">
            <w:pPr>
              <w:tabs>
                <w:tab w:val="clear" w:pos="907"/>
                <w:tab w:val="decimal" w:pos="900"/>
              </w:tabs>
              <w:spacing w:line="240" w:lineRule="atLeas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34089E6" w14:textId="77777777" w:rsidR="002E3445" w:rsidRPr="004742CA" w:rsidRDefault="002E3445" w:rsidP="00B52959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DF7030F" w14:textId="77777777" w:rsidR="002E3445" w:rsidRPr="004742CA" w:rsidRDefault="002E3445" w:rsidP="00B52959">
            <w:pPr>
              <w:tabs>
                <w:tab w:val="clear" w:pos="907"/>
                <w:tab w:val="decimal" w:pos="90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83D53BC" w14:textId="77777777" w:rsidR="002E3445" w:rsidRPr="004742CA" w:rsidRDefault="002E3445" w:rsidP="00B52959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854D5D" w:rsidRPr="00D31C4E" w14:paraId="20FFD594" w14:textId="77777777" w:rsidTr="001E33B8">
        <w:tc>
          <w:tcPr>
            <w:tcW w:w="2700" w:type="dxa"/>
          </w:tcPr>
          <w:p w14:paraId="0B12205B" w14:textId="77777777" w:rsidR="00854D5D" w:rsidRPr="00D31C4E" w:rsidRDefault="00854D5D" w:rsidP="00B52959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2" w:type="dxa"/>
          </w:tcPr>
          <w:p w14:paraId="516FED2B" w14:textId="77777777" w:rsidR="00854D5D" w:rsidRPr="00D31C4E" w:rsidRDefault="00854D5D" w:rsidP="00B52959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4DEA7E9A" w14:textId="77777777" w:rsidR="00854D5D" w:rsidRPr="004742CA" w:rsidRDefault="00854D5D" w:rsidP="00B52959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807AB65" w14:textId="77777777" w:rsidR="00854D5D" w:rsidRPr="004742CA" w:rsidRDefault="00854D5D" w:rsidP="00B52959">
            <w:pPr>
              <w:tabs>
                <w:tab w:val="clear" w:pos="907"/>
                <w:tab w:val="decimal" w:pos="900"/>
                <w:tab w:val="decimal" w:pos="1088"/>
              </w:tabs>
              <w:spacing w:line="240" w:lineRule="atLeast"/>
              <w:ind w:left="-127" w:right="-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947062E" w14:textId="77777777" w:rsidR="00854D5D" w:rsidRPr="004742CA" w:rsidRDefault="00854D5D" w:rsidP="00B52959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4C4C6EF" w14:textId="77777777" w:rsidR="00854D5D" w:rsidRPr="004742CA" w:rsidRDefault="00854D5D" w:rsidP="00B52959">
            <w:pPr>
              <w:tabs>
                <w:tab w:val="clear" w:pos="907"/>
                <w:tab w:val="decimal" w:pos="900"/>
              </w:tabs>
              <w:spacing w:line="240" w:lineRule="atLeas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C10AFD2" w14:textId="77777777" w:rsidR="00854D5D" w:rsidRPr="004742CA" w:rsidRDefault="00854D5D" w:rsidP="00B52959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735BB78" w14:textId="77777777" w:rsidR="00854D5D" w:rsidRPr="004742CA" w:rsidRDefault="00854D5D" w:rsidP="00B52959">
            <w:pPr>
              <w:tabs>
                <w:tab w:val="clear" w:pos="907"/>
                <w:tab w:val="decimal" w:pos="90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365BC90" w14:textId="77777777" w:rsidR="00854D5D" w:rsidRPr="004742CA" w:rsidRDefault="00854D5D" w:rsidP="00B52959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B52959" w:rsidRPr="00D31C4E" w14:paraId="31DC6D93" w14:textId="77777777" w:rsidTr="00D83E23">
        <w:tc>
          <w:tcPr>
            <w:tcW w:w="2700" w:type="dxa"/>
          </w:tcPr>
          <w:p w14:paraId="4D293AE0" w14:textId="77777777" w:rsidR="00B52959" w:rsidRPr="00D31C4E" w:rsidRDefault="00B52959" w:rsidP="00B52959">
            <w:pPr>
              <w:spacing w:line="240" w:lineRule="atLeast"/>
              <w:ind w:right="-108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D31C4E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lastRenderedPageBreak/>
              <w:t>ลูกหนี้อื่น</w:t>
            </w:r>
          </w:p>
        </w:tc>
        <w:tc>
          <w:tcPr>
            <w:tcW w:w="1332" w:type="dxa"/>
          </w:tcPr>
          <w:p w14:paraId="41C48049" w14:textId="77777777" w:rsidR="00B52959" w:rsidRPr="00D31C4E" w:rsidRDefault="00B52959" w:rsidP="00B52959">
            <w:pPr>
              <w:spacing w:line="240" w:lineRule="atLeast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580" w:type="dxa"/>
            <w:gridSpan w:val="7"/>
            <w:shd w:val="clear" w:color="auto" w:fill="auto"/>
          </w:tcPr>
          <w:p w14:paraId="2A7A535A" w14:textId="77777777" w:rsidR="00B52959" w:rsidRPr="004742CA" w:rsidRDefault="00B52959" w:rsidP="00B52959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</w:tr>
      <w:tr w:rsidR="00B52959" w:rsidRPr="00D31C4E" w14:paraId="75DAC4B8" w14:textId="77777777" w:rsidTr="001E33B8">
        <w:tc>
          <w:tcPr>
            <w:tcW w:w="2700" w:type="dxa"/>
          </w:tcPr>
          <w:p w14:paraId="70647DFC" w14:textId="77777777" w:rsidR="00B52959" w:rsidRPr="00D31C4E" w:rsidRDefault="00B52959" w:rsidP="00B52959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D31C4E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332" w:type="dxa"/>
          </w:tcPr>
          <w:p w14:paraId="5A4227BA" w14:textId="186ABD12" w:rsidR="00B52959" w:rsidRPr="00D31C4E" w:rsidRDefault="00A7013A" w:rsidP="00B52959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260" w:type="dxa"/>
            <w:shd w:val="clear" w:color="auto" w:fill="auto"/>
          </w:tcPr>
          <w:p w14:paraId="36FAFC16" w14:textId="1794C0DC" w:rsidR="00B52959" w:rsidRPr="004742CA" w:rsidRDefault="00014109" w:rsidP="00B52959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5A5B8F3" w14:textId="77777777" w:rsidR="00B52959" w:rsidRPr="004742CA" w:rsidRDefault="00B52959" w:rsidP="00B52959">
            <w:pPr>
              <w:tabs>
                <w:tab w:val="clear" w:pos="907"/>
                <w:tab w:val="decimal" w:pos="900"/>
                <w:tab w:val="decimal" w:pos="1088"/>
              </w:tabs>
              <w:spacing w:line="240" w:lineRule="atLeast"/>
              <w:ind w:left="-127" w:right="-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1B51DC4" w14:textId="3750A1AA" w:rsidR="00B52959" w:rsidRPr="004742CA" w:rsidRDefault="00B52959" w:rsidP="00B52959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742CA">
              <w:rPr>
                <w:rFonts w:ascii="Angsana New" w:hAnsi="Angsana New"/>
                <w:sz w:val="30"/>
                <w:szCs w:val="30"/>
                <w:lang w:val="en-US" w:bidi="th-TH"/>
              </w:rPr>
              <w:t>98</w:t>
            </w:r>
          </w:p>
        </w:tc>
        <w:tc>
          <w:tcPr>
            <w:tcW w:w="270" w:type="dxa"/>
            <w:shd w:val="clear" w:color="auto" w:fill="auto"/>
          </w:tcPr>
          <w:p w14:paraId="2C43B9BA" w14:textId="77777777" w:rsidR="00B52959" w:rsidRPr="004742CA" w:rsidRDefault="00B52959" w:rsidP="00B52959">
            <w:pPr>
              <w:tabs>
                <w:tab w:val="clear" w:pos="907"/>
                <w:tab w:val="decimal" w:pos="900"/>
              </w:tabs>
              <w:spacing w:line="240" w:lineRule="atLeas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D38E006" w14:textId="63EEA9A3" w:rsidR="00B52959" w:rsidRPr="004742CA" w:rsidRDefault="00FE09C8" w:rsidP="00B52959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2,7</w:t>
            </w:r>
            <w:r w:rsidR="000F5E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65</w:t>
            </w:r>
          </w:p>
        </w:tc>
        <w:tc>
          <w:tcPr>
            <w:tcW w:w="270" w:type="dxa"/>
            <w:shd w:val="clear" w:color="auto" w:fill="auto"/>
          </w:tcPr>
          <w:p w14:paraId="49F71CA6" w14:textId="77777777" w:rsidR="00B52959" w:rsidRPr="004742CA" w:rsidRDefault="00B52959" w:rsidP="00B52959">
            <w:pPr>
              <w:tabs>
                <w:tab w:val="clear" w:pos="907"/>
                <w:tab w:val="decimal" w:pos="90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812D74F" w14:textId="5D668B11" w:rsidR="00B52959" w:rsidRPr="004742CA" w:rsidRDefault="00694B12" w:rsidP="00B52959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94B12">
              <w:rPr>
                <w:rFonts w:ascii="Angsana New" w:hAnsi="Angsana New" w:hint="cs"/>
                <w:sz w:val="30"/>
                <w:szCs w:val="30"/>
                <w:lang w:val="en-US" w:bidi="th-TH"/>
              </w:rPr>
              <w:t>4</w:t>
            </w:r>
            <w:r w:rsidR="00B52959" w:rsidRPr="004742CA">
              <w:rPr>
                <w:rFonts w:ascii="Angsana New" w:hAnsi="Angsana New"/>
                <w:sz w:val="30"/>
                <w:szCs w:val="30"/>
                <w:lang w:val="en-US" w:bidi="th-TH"/>
              </w:rPr>
              <w:t>59</w:t>
            </w:r>
          </w:p>
        </w:tc>
      </w:tr>
      <w:tr w:rsidR="00B52959" w:rsidRPr="00D31C4E" w14:paraId="682DF189" w14:textId="77777777" w:rsidTr="001E33B8">
        <w:tc>
          <w:tcPr>
            <w:tcW w:w="2700" w:type="dxa"/>
          </w:tcPr>
          <w:p w14:paraId="64B9AA92" w14:textId="77777777" w:rsidR="00B52959" w:rsidRPr="00D31C4E" w:rsidRDefault="00B52959" w:rsidP="00B52959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D31C4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กิจการอื่น </w:t>
            </w:r>
          </w:p>
        </w:tc>
        <w:tc>
          <w:tcPr>
            <w:tcW w:w="1332" w:type="dxa"/>
          </w:tcPr>
          <w:p w14:paraId="41D19A40" w14:textId="77777777" w:rsidR="00B52959" w:rsidRPr="00D31C4E" w:rsidRDefault="00B52959" w:rsidP="00B52959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211762B7" w14:textId="703E431E" w:rsidR="00B52959" w:rsidRPr="004742CA" w:rsidRDefault="00FE09C8" w:rsidP="00B52959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</w:t>
            </w:r>
            <w:r w:rsidR="0001410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,593</w:t>
            </w:r>
          </w:p>
        </w:tc>
        <w:tc>
          <w:tcPr>
            <w:tcW w:w="270" w:type="dxa"/>
            <w:shd w:val="clear" w:color="auto" w:fill="auto"/>
          </w:tcPr>
          <w:p w14:paraId="1932DBAD" w14:textId="77777777" w:rsidR="00B52959" w:rsidRPr="004742CA" w:rsidRDefault="00B52959" w:rsidP="00B52959">
            <w:pPr>
              <w:tabs>
                <w:tab w:val="clear" w:pos="907"/>
                <w:tab w:val="decimal" w:pos="900"/>
              </w:tabs>
              <w:spacing w:line="240" w:lineRule="atLeas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F22437A" w14:textId="3CBB4D2F" w:rsidR="00B52959" w:rsidRPr="004742CA" w:rsidRDefault="00B52959" w:rsidP="00B52959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742CA">
              <w:rPr>
                <w:rFonts w:ascii="Angsana New" w:hAnsi="Angsana New"/>
                <w:sz w:val="30"/>
                <w:szCs w:val="30"/>
                <w:lang w:val="en-US" w:bidi="th-TH"/>
              </w:rPr>
              <w:t>6,75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70839208" w14:textId="77777777" w:rsidR="00B52959" w:rsidRPr="004742CA" w:rsidRDefault="00B52959" w:rsidP="00B52959">
            <w:pPr>
              <w:tabs>
                <w:tab w:val="clear" w:pos="907"/>
                <w:tab w:val="decimal" w:pos="900"/>
              </w:tabs>
              <w:spacing w:line="240" w:lineRule="atLeas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28640A2" w14:textId="1C1097A9" w:rsidR="00B52959" w:rsidRPr="004742CA" w:rsidRDefault="00FE09C8" w:rsidP="00B52959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8,73</w:t>
            </w:r>
            <w:r w:rsidR="000F5E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736A46EA" w14:textId="77777777" w:rsidR="00B52959" w:rsidRPr="004742CA" w:rsidRDefault="00B52959" w:rsidP="00B52959">
            <w:pPr>
              <w:tabs>
                <w:tab w:val="clear" w:pos="907"/>
                <w:tab w:val="decimal" w:pos="900"/>
              </w:tabs>
              <w:spacing w:line="240" w:lineRule="atLeas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F2F6476" w14:textId="284CAE2B" w:rsidR="00B52959" w:rsidRPr="004742CA" w:rsidRDefault="00694B12" w:rsidP="00B52959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94B12">
              <w:rPr>
                <w:rFonts w:ascii="Angsana New" w:hAnsi="Angsana New" w:hint="cs"/>
                <w:sz w:val="30"/>
                <w:szCs w:val="30"/>
                <w:lang w:val="en-US" w:bidi="th-TH"/>
              </w:rPr>
              <w:t>6</w:t>
            </w:r>
            <w:r w:rsidR="00B52959" w:rsidRPr="004742CA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,</w:t>
            </w:r>
            <w:r w:rsidR="00B52959" w:rsidRPr="004742CA">
              <w:rPr>
                <w:rFonts w:ascii="Angsana New" w:hAnsi="Angsana New"/>
                <w:sz w:val="30"/>
                <w:szCs w:val="30"/>
                <w:lang w:val="en-US" w:bidi="th-TH"/>
              </w:rPr>
              <w:t>201</w:t>
            </w:r>
          </w:p>
        </w:tc>
      </w:tr>
      <w:tr w:rsidR="00B52959" w:rsidRPr="00D31C4E" w14:paraId="1659A7F7" w14:textId="77777777" w:rsidTr="001E33B8">
        <w:tc>
          <w:tcPr>
            <w:tcW w:w="2700" w:type="dxa"/>
          </w:tcPr>
          <w:p w14:paraId="4597F979" w14:textId="77777777" w:rsidR="00B52959" w:rsidRPr="00D31C4E" w:rsidRDefault="00B52959" w:rsidP="00B52959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31C4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32" w:type="dxa"/>
          </w:tcPr>
          <w:p w14:paraId="724A7597" w14:textId="77777777" w:rsidR="00B52959" w:rsidRPr="00D31C4E" w:rsidRDefault="00B52959" w:rsidP="00B52959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2D8E0B81" w14:textId="1F296EFD" w:rsidR="00B52959" w:rsidRPr="004742CA" w:rsidRDefault="00FE09C8" w:rsidP="00B52959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right="10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9,</w:t>
            </w:r>
            <w:r w:rsidR="0001410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688</w:t>
            </w:r>
          </w:p>
        </w:tc>
        <w:tc>
          <w:tcPr>
            <w:tcW w:w="270" w:type="dxa"/>
            <w:shd w:val="clear" w:color="auto" w:fill="auto"/>
          </w:tcPr>
          <w:p w14:paraId="3D5C3233" w14:textId="77777777" w:rsidR="00B52959" w:rsidRPr="004742CA" w:rsidRDefault="00B52959" w:rsidP="00B52959">
            <w:pPr>
              <w:tabs>
                <w:tab w:val="clear" w:pos="907"/>
                <w:tab w:val="decimal" w:pos="90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14FE9C4E" w14:textId="50B6D9D5" w:rsidR="00B52959" w:rsidRPr="004742CA" w:rsidRDefault="00B52959" w:rsidP="00B52959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right="10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4742C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6,84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270" w:type="dxa"/>
            <w:shd w:val="clear" w:color="auto" w:fill="auto"/>
          </w:tcPr>
          <w:p w14:paraId="06BF24A5" w14:textId="77777777" w:rsidR="00B52959" w:rsidRPr="004742CA" w:rsidRDefault="00B52959" w:rsidP="00B52959">
            <w:pPr>
              <w:tabs>
                <w:tab w:val="clear" w:pos="907"/>
                <w:tab w:val="decimal" w:pos="90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6DED8C47" w14:textId="0ECB7508" w:rsidR="00B52959" w:rsidRPr="004742CA" w:rsidRDefault="00FE09C8" w:rsidP="00B52959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right="10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11,</w:t>
            </w:r>
            <w:r w:rsidR="000F5E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501</w:t>
            </w:r>
          </w:p>
        </w:tc>
        <w:tc>
          <w:tcPr>
            <w:tcW w:w="270" w:type="dxa"/>
            <w:shd w:val="clear" w:color="auto" w:fill="auto"/>
          </w:tcPr>
          <w:p w14:paraId="4D2B84CA" w14:textId="77777777" w:rsidR="00B52959" w:rsidRPr="004742CA" w:rsidRDefault="00B52959" w:rsidP="00B52959">
            <w:pPr>
              <w:tabs>
                <w:tab w:val="clear" w:pos="907"/>
                <w:tab w:val="decimal" w:pos="90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1992231C" w14:textId="5C0815EC" w:rsidR="00B52959" w:rsidRPr="004742CA" w:rsidRDefault="00694B12" w:rsidP="00B52959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right="10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694B12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6</w:t>
            </w:r>
            <w:r w:rsidR="00B52959" w:rsidRPr="004742C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,660</w:t>
            </w:r>
          </w:p>
        </w:tc>
      </w:tr>
      <w:tr w:rsidR="00AA113B" w:rsidRPr="00D31C4E" w14:paraId="513606BD" w14:textId="77777777" w:rsidTr="001E33B8">
        <w:tc>
          <w:tcPr>
            <w:tcW w:w="4032" w:type="dxa"/>
            <w:gridSpan w:val="2"/>
            <w:vMerge w:val="restart"/>
          </w:tcPr>
          <w:p w14:paraId="13347C12" w14:textId="77777777" w:rsidR="00AA113B" w:rsidRDefault="00AA113B" w:rsidP="00AA113B">
            <w:pPr>
              <w:spacing w:line="240" w:lineRule="atLeast"/>
              <w:ind w:left="-35"/>
              <w:rPr>
                <w:rFonts w:ascii="Angsana New" w:hAnsi="Angsana New"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1B708F">
              <w:rPr>
                <w:rFonts w:ascii="Angsana New" w:hAnsi="Angsana New" w:hint="cs"/>
                <w:sz w:val="30"/>
                <w:szCs w:val="30"/>
                <w:cs/>
              </w:rPr>
              <w:t xml:space="preserve"> ค่าเผื่อผลขาดทุนจากการด้อยค่า</w:t>
            </w:r>
            <w:r w:rsidRPr="001B708F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</w:p>
          <w:p w14:paraId="34398EB3" w14:textId="0D675A81" w:rsidR="00AA113B" w:rsidRPr="00D31C4E" w:rsidRDefault="00AA113B" w:rsidP="00AA113B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   </w:t>
            </w:r>
            <w:r w:rsidRPr="001B708F">
              <w:rPr>
                <w:rFonts w:ascii="Angsana New" w:hAnsi="Angsana New" w:hint="cs"/>
                <w:i/>
                <w:iCs/>
                <w:sz w:val="30"/>
                <w:szCs w:val="30"/>
              </w:rPr>
              <w:t>(25</w:t>
            </w:r>
            <w:r w:rsidR="00694B12" w:rsidRPr="00694B12">
              <w:rPr>
                <w:rFonts w:ascii="Angsana New" w:hAnsi="Angsana New" w:hint="cs"/>
                <w:i/>
                <w:iCs/>
                <w:sz w:val="30"/>
                <w:szCs w:val="30"/>
              </w:rPr>
              <w:t>6</w:t>
            </w:r>
            <w:r w:rsidRPr="001B708F">
              <w:rPr>
                <w:rFonts w:ascii="Angsana New" w:hAnsi="Angsana New" w:hint="cs"/>
                <w:i/>
                <w:iCs/>
                <w:sz w:val="30"/>
                <w:szCs w:val="30"/>
              </w:rPr>
              <w:t>2: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 </w:t>
            </w:r>
            <w:r w:rsidRPr="001B708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ค่าเผื่อหนี้สงสัยจะสูญ</w:t>
            </w:r>
            <w:r w:rsidRPr="001B708F">
              <w:rPr>
                <w:rFonts w:ascii="Angsana New" w:hAnsi="Angsana New" w:hint="cs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1260" w:type="dxa"/>
            <w:shd w:val="clear" w:color="auto" w:fill="auto"/>
          </w:tcPr>
          <w:p w14:paraId="1F244976" w14:textId="02A79C04" w:rsidR="00AA113B" w:rsidRPr="004742CA" w:rsidRDefault="00AA113B" w:rsidP="00B52959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E2304F0" w14:textId="77777777" w:rsidR="00AA113B" w:rsidRPr="004742CA" w:rsidRDefault="00AA113B" w:rsidP="00B52959">
            <w:pPr>
              <w:tabs>
                <w:tab w:val="clear" w:pos="907"/>
                <w:tab w:val="decimal" w:pos="90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081598F" w14:textId="7C8EEFEC" w:rsidR="00AA113B" w:rsidRPr="004742CA" w:rsidRDefault="00AA113B" w:rsidP="00B52959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D558BC7" w14:textId="77777777" w:rsidR="00AA113B" w:rsidRPr="004742CA" w:rsidRDefault="00AA113B" w:rsidP="00B52959">
            <w:pPr>
              <w:tabs>
                <w:tab w:val="clear" w:pos="907"/>
                <w:tab w:val="decimal" w:pos="90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5E0406A" w14:textId="3A515E22" w:rsidR="00AA113B" w:rsidRPr="004742CA" w:rsidRDefault="00AA113B" w:rsidP="00B52959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 w:right="75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713E460" w14:textId="77777777" w:rsidR="00AA113B" w:rsidRPr="004742CA" w:rsidRDefault="00AA113B" w:rsidP="00B52959">
            <w:pPr>
              <w:tabs>
                <w:tab w:val="clear" w:pos="907"/>
                <w:tab w:val="decimal" w:pos="90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12CDD64" w14:textId="5F23D428" w:rsidR="00AA113B" w:rsidRPr="004742CA" w:rsidRDefault="00AA113B" w:rsidP="00B52959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AA113B" w:rsidRPr="00D31C4E" w14:paraId="3C766ADD" w14:textId="77777777" w:rsidTr="001E33B8">
        <w:tc>
          <w:tcPr>
            <w:tcW w:w="4032" w:type="dxa"/>
            <w:gridSpan w:val="2"/>
            <w:vMerge/>
          </w:tcPr>
          <w:p w14:paraId="570BDB1F" w14:textId="77777777" w:rsidR="00AA113B" w:rsidRPr="00D31C4E" w:rsidRDefault="00AA113B" w:rsidP="00AA113B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7CE20D59" w14:textId="00A09DF6" w:rsidR="00AA113B" w:rsidRPr="004742CA" w:rsidRDefault="00FE09C8" w:rsidP="00AA113B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(553)</w:t>
            </w:r>
          </w:p>
        </w:tc>
        <w:tc>
          <w:tcPr>
            <w:tcW w:w="270" w:type="dxa"/>
            <w:shd w:val="clear" w:color="auto" w:fill="auto"/>
          </w:tcPr>
          <w:p w14:paraId="07270E6A" w14:textId="77777777" w:rsidR="00AA113B" w:rsidRPr="004742CA" w:rsidRDefault="00AA113B" w:rsidP="00AA113B">
            <w:pPr>
              <w:tabs>
                <w:tab w:val="clear" w:pos="907"/>
                <w:tab w:val="decimal" w:pos="90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060AE63" w14:textId="5344F12A" w:rsidR="00AA113B" w:rsidRPr="004742CA" w:rsidRDefault="00AA113B" w:rsidP="00AA113B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742CA">
              <w:rPr>
                <w:rFonts w:ascii="Angsana New" w:hAnsi="Angsana New"/>
                <w:sz w:val="30"/>
                <w:szCs w:val="30"/>
                <w:lang w:val="en-US" w:bidi="th-TH"/>
              </w:rPr>
              <w:t>(5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  <w:r w:rsidRPr="004742CA">
              <w:rPr>
                <w:rFonts w:ascii="Angsana New" w:hAnsi="Angsana New"/>
                <w:sz w:val="30"/>
                <w:szCs w:val="30"/>
                <w:lang w:val="en-US" w:bidi="th-TH"/>
              </w:rPr>
              <w:t>3)</w:t>
            </w:r>
          </w:p>
        </w:tc>
        <w:tc>
          <w:tcPr>
            <w:tcW w:w="270" w:type="dxa"/>
            <w:shd w:val="clear" w:color="auto" w:fill="auto"/>
          </w:tcPr>
          <w:p w14:paraId="180EB015" w14:textId="77777777" w:rsidR="00AA113B" w:rsidRPr="004742CA" w:rsidRDefault="00AA113B" w:rsidP="00AA113B">
            <w:pPr>
              <w:tabs>
                <w:tab w:val="clear" w:pos="907"/>
                <w:tab w:val="decimal" w:pos="90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685DE3D" w14:textId="2602A8A4" w:rsidR="00AA113B" w:rsidRPr="004742CA" w:rsidRDefault="00FE09C8" w:rsidP="00AA113B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 w:right="75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(553)</w:t>
            </w:r>
          </w:p>
        </w:tc>
        <w:tc>
          <w:tcPr>
            <w:tcW w:w="270" w:type="dxa"/>
            <w:shd w:val="clear" w:color="auto" w:fill="auto"/>
          </w:tcPr>
          <w:p w14:paraId="58AB8C60" w14:textId="77777777" w:rsidR="00AA113B" w:rsidRPr="004742CA" w:rsidRDefault="00AA113B" w:rsidP="00AA113B">
            <w:pPr>
              <w:tabs>
                <w:tab w:val="clear" w:pos="907"/>
                <w:tab w:val="decimal" w:pos="90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8353671" w14:textId="0F3B5166" w:rsidR="00AA113B" w:rsidRPr="004742CA" w:rsidRDefault="00AA113B" w:rsidP="00AA113B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4742CA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(</w:t>
            </w:r>
            <w:r w:rsidR="00694B12" w:rsidRPr="00694B12">
              <w:rPr>
                <w:rFonts w:ascii="Angsana New" w:hAnsi="Angsana New" w:hint="cs"/>
                <w:sz w:val="30"/>
                <w:szCs w:val="30"/>
                <w:lang w:val="en-US" w:bidi="th-TH"/>
              </w:rPr>
              <w:t>553</w:t>
            </w:r>
            <w:r w:rsidRPr="004742CA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AA113B" w:rsidRPr="00D31C4E" w14:paraId="5E908C78" w14:textId="77777777" w:rsidTr="001E33B8">
        <w:tc>
          <w:tcPr>
            <w:tcW w:w="2700" w:type="dxa"/>
          </w:tcPr>
          <w:p w14:paraId="20AD7075" w14:textId="77777777" w:rsidR="00AA113B" w:rsidRPr="00D31C4E" w:rsidRDefault="00AA113B" w:rsidP="00AA113B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31C4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332" w:type="dxa"/>
            <w:tcBorders>
              <w:left w:val="nil"/>
            </w:tcBorders>
          </w:tcPr>
          <w:p w14:paraId="38BFEC48" w14:textId="77777777" w:rsidR="00AA113B" w:rsidRPr="00D31C4E" w:rsidRDefault="00AA113B" w:rsidP="00AA113B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5D84D57" w14:textId="098FEC37" w:rsidR="00AA113B" w:rsidRPr="004742CA" w:rsidRDefault="00FE09C8" w:rsidP="00AA113B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9,1</w:t>
            </w:r>
            <w:r w:rsidR="00014109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</w:t>
            </w:r>
            <w:r w:rsidR="00B507D9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461BCB83" w14:textId="77777777" w:rsidR="00AA113B" w:rsidRPr="004742CA" w:rsidRDefault="00AA113B" w:rsidP="00AA113B">
            <w:pPr>
              <w:tabs>
                <w:tab w:val="clear" w:pos="907"/>
                <w:tab w:val="decimal" w:pos="90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35B3051" w14:textId="30E94FBA" w:rsidR="00AA113B" w:rsidRPr="004742CA" w:rsidRDefault="00AA113B" w:rsidP="00AA113B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4742CA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6,29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4C595117" w14:textId="77777777" w:rsidR="00AA113B" w:rsidRPr="004742CA" w:rsidRDefault="00AA113B" w:rsidP="00AA113B">
            <w:pPr>
              <w:tabs>
                <w:tab w:val="clear" w:pos="907"/>
                <w:tab w:val="decimal" w:pos="90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988CC01" w14:textId="1E1E2442" w:rsidR="00AA113B" w:rsidRPr="004742CA" w:rsidRDefault="00FE09C8" w:rsidP="00AA113B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 w:right="27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10,9</w:t>
            </w:r>
            <w:r w:rsidR="000F5E00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48</w:t>
            </w:r>
          </w:p>
        </w:tc>
        <w:tc>
          <w:tcPr>
            <w:tcW w:w="270" w:type="dxa"/>
            <w:shd w:val="clear" w:color="auto" w:fill="auto"/>
          </w:tcPr>
          <w:p w14:paraId="30070460" w14:textId="77777777" w:rsidR="00AA113B" w:rsidRPr="004742CA" w:rsidRDefault="00AA113B" w:rsidP="00AA113B">
            <w:pPr>
              <w:tabs>
                <w:tab w:val="clear" w:pos="907"/>
                <w:tab w:val="decimal" w:pos="90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83FB1B1" w14:textId="7B31EA5C" w:rsidR="00AA113B" w:rsidRPr="004742CA" w:rsidRDefault="00694B12" w:rsidP="00AA113B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 w:right="27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694B12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6</w:t>
            </w:r>
            <w:r w:rsidR="00AA113B" w:rsidRPr="004742CA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,</w:t>
            </w:r>
            <w:r w:rsidRPr="00694B12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10</w:t>
            </w:r>
            <w:r w:rsidR="00AA113B" w:rsidRPr="004742CA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7</w:t>
            </w:r>
          </w:p>
        </w:tc>
      </w:tr>
      <w:tr w:rsidR="00AA113B" w:rsidRPr="00D31C4E" w14:paraId="76EC90B8" w14:textId="77777777" w:rsidTr="001E33B8">
        <w:trPr>
          <w:trHeight w:val="143"/>
        </w:trPr>
        <w:tc>
          <w:tcPr>
            <w:tcW w:w="2700" w:type="dxa"/>
          </w:tcPr>
          <w:p w14:paraId="6A69C822" w14:textId="77777777" w:rsidR="00AA113B" w:rsidRPr="00D31C4E" w:rsidRDefault="00AA113B" w:rsidP="00AA113B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32" w:type="dxa"/>
            <w:tcBorders>
              <w:left w:val="nil"/>
            </w:tcBorders>
          </w:tcPr>
          <w:p w14:paraId="772FB9CF" w14:textId="77777777" w:rsidR="00AA113B" w:rsidRPr="00D31C4E" w:rsidRDefault="00AA113B" w:rsidP="00AA113B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7CF824E5" w14:textId="77777777" w:rsidR="00AA113B" w:rsidRPr="004742CA" w:rsidRDefault="00AA113B" w:rsidP="00AA113B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6AC5835" w14:textId="77777777" w:rsidR="00AA113B" w:rsidRPr="004742CA" w:rsidRDefault="00AA113B" w:rsidP="00AA113B">
            <w:pPr>
              <w:tabs>
                <w:tab w:val="clear" w:pos="907"/>
                <w:tab w:val="decimal" w:pos="90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2CC0BC33" w14:textId="77777777" w:rsidR="00AA113B" w:rsidRPr="004742CA" w:rsidRDefault="00AA113B" w:rsidP="00AA113B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900CD49" w14:textId="77777777" w:rsidR="00AA113B" w:rsidRPr="004742CA" w:rsidRDefault="00AA113B" w:rsidP="00AA113B">
            <w:pPr>
              <w:tabs>
                <w:tab w:val="clear" w:pos="907"/>
                <w:tab w:val="decimal" w:pos="90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2ED064C7" w14:textId="77777777" w:rsidR="00AA113B" w:rsidRPr="004742CA" w:rsidRDefault="00AA113B" w:rsidP="00AA113B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 w:right="27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BB6F87E" w14:textId="77777777" w:rsidR="00AA113B" w:rsidRPr="004742CA" w:rsidRDefault="00AA113B" w:rsidP="00AA113B">
            <w:pPr>
              <w:tabs>
                <w:tab w:val="clear" w:pos="907"/>
                <w:tab w:val="decimal" w:pos="90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0567B738" w14:textId="77777777" w:rsidR="00AA113B" w:rsidRPr="004742CA" w:rsidRDefault="00AA113B" w:rsidP="00AA113B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 w:right="27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</w:tr>
      <w:tr w:rsidR="00AA113B" w:rsidRPr="00D31C4E" w14:paraId="7A034F9D" w14:textId="77777777" w:rsidTr="001E33B8">
        <w:tc>
          <w:tcPr>
            <w:tcW w:w="2700" w:type="dxa"/>
          </w:tcPr>
          <w:p w14:paraId="6C78D794" w14:textId="77777777" w:rsidR="00AA113B" w:rsidRPr="00D31C4E" w:rsidRDefault="00AA113B" w:rsidP="00AA113B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31C4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32" w:type="dxa"/>
            <w:tcBorders>
              <w:left w:val="nil"/>
            </w:tcBorders>
          </w:tcPr>
          <w:p w14:paraId="72F348F7" w14:textId="77777777" w:rsidR="00AA113B" w:rsidRPr="00D31C4E" w:rsidRDefault="00AA113B" w:rsidP="00AA113B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14:paraId="7A4323D6" w14:textId="0E20E437" w:rsidR="00AA113B" w:rsidRPr="004742CA" w:rsidRDefault="00FE09C8" w:rsidP="00AA113B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18,7</w:t>
            </w:r>
            <w:r w:rsidR="00B507D9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6</w:t>
            </w:r>
            <w:r w:rsidR="00014109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7CC2CF89" w14:textId="77777777" w:rsidR="00AA113B" w:rsidRPr="004742CA" w:rsidRDefault="00AA113B" w:rsidP="00AA113B">
            <w:pPr>
              <w:tabs>
                <w:tab w:val="clear" w:pos="907"/>
                <w:tab w:val="decimal" w:pos="90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58A0B247" w14:textId="1B6CCEFE" w:rsidR="00AA113B" w:rsidRPr="004742CA" w:rsidRDefault="00AA113B" w:rsidP="00AA113B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4742CA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19,70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27E44335" w14:textId="77777777" w:rsidR="00AA113B" w:rsidRPr="004742CA" w:rsidRDefault="00AA113B" w:rsidP="00AA113B">
            <w:pPr>
              <w:tabs>
                <w:tab w:val="clear" w:pos="907"/>
                <w:tab w:val="decimal" w:pos="90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7AF313EE" w14:textId="10DE3D17" w:rsidR="00AA113B" w:rsidRPr="004742CA" w:rsidRDefault="00FE09C8" w:rsidP="00AA113B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 w:right="2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62,7</w:t>
            </w:r>
            <w:r w:rsidR="000F5E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51</w:t>
            </w:r>
          </w:p>
        </w:tc>
        <w:tc>
          <w:tcPr>
            <w:tcW w:w="270" w:type="dxa"/>
            <w:shd w:val="clear" w:color="auto" w:fill="auto"/>
          </w:tcPr>
          <w:p w14:paraId="5A507CD5" w14:textId="77777777" w:rsidR="00AA113B" w:rsidRPr="004742CA" w:rsidRDefault="00AA113B" w:rsidP="00AA113B">
            <w:pPr>
              <w:tabs>
                <w:tab w:val="clear" w:pos="907"/>
                <w:tab w:val="decimal" w:pos="90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5CD1DC75" w14:textId="5A25B39C" w:rsidR="00AA113B" w:rsidRPr="004742CA" w:rsidRDefault="00694B12" w:rsidP="00AA113B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 w:right="27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694B12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6</w:t>
            </w:r>
            <w:r w:rsidR="00AA113B" w:rsidRPr="004742C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2,165</w:t>
            </w:r>
          </w:p>
        </w:tc>
      </w:tr>
    </w:tbl>
    <w:p w14:paraId="6C123571" w14:textId="3829FA43" w:rsidR="007707A8" w:rsidRPr="00636448" w:rsidRDefault="007707A8" w:rsidP="00344305">
      <w:pPr>
        <w:tabs>
          <w:tab w:val="left" w:pos="-3402"/>
          <w:tab w:val="left" w:pos="-3261"/>
          <w:tab w:val="left" w:pos="-3119"/>
        </w:tabs>
        <w:spacing w:line="240" w:lineRule="atLeast"/>
        <w:ind w:right="403"/>
        <w:jc w:val="thaiDistribute"/>
        <w:rPr>
          <w:rFonts w:ascii="Angsana New" w:hAnsi="Angsana New"/>
          <w:sz w:val="24"/>
          <w:szCs w:val="24"/>
        </w:rPr>
      </w:pPr>
    </w:p>
    <w:tbl>
      <w:tblPr>
        <w:tblW w:w="9667" w:type="dxa"/>
        <w:tblInd w:w="423" w:type="dxa"/>
        <w:tblLayout w:type="fixed"/>
        <w:tblLook w:val="0000" w:firstRow="0" w:lastRow="0" w:firstColumn="0" w:lastColumn="0" w:noHBand="0" w:noVBand="0"/>
      </w:tblPr>
      <w:tblGrid>
        <w:gridCol w:w="4078"/>
        <w:gridCol w:w="1235"/>
        <w:gridCol w:w="253"/>
        <w:gridCol w:w="1188"/>
        <w:gridCol w:w="253"/>
        <w:gridCol w:w="1189"/>
        <w:gridCol w:w="282"/>
        <w:gridCol w:w="1189"/>
      </w:tblGrid>
      <w:tr w:rsidR="007707A8" w:rsidRPr="00D31C4E" w14:paraId="4FD31909" w14:textId="77777777" w:rsidTr="00C03A8E">
        <w:trPr>
          <w:trHeight w:val="133"/>
        </w:trPr>
        <w:tc>
          <w:tcPr>
            <w:tcW w:w="4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991030" w14:textId="77777777" w:rsidR="007707A8" w:rsidRPr="00D31C4E" w:rsidRDefault="007707A8" w:rsidP="00D83E23">
            <w:pPr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26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0EB6B6" w14:textId="77777777" w:rsidR="007707A8" w:rsidRPr="00D31C4E" w:rsidRDefault="007707A8" w:rsidP="00344305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D31C4E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844394" w14:textId="77777777" w:rsidR="007707A8" w:rsidRPr="00D31C4E" w:rsidRDefault="007707A8" w:rsidP="00344305">
            <w:pPr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266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82147FB" w14:textId="77777777" w:rsidR="007707A8" w:rsidRPr="00D31C4E" w:rsidRDefault="007707A8" w:rsidP="00344305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31C4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</w:t>
            </w:r>
            <w:r w:rsidRPr="007106E0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การเงิน</w:t>
            </w:r>
            <w:r w:rsidRPr="00D31C4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2A1967" w:rsidRPr="00D31C4E" w14:paraId="115173F6" w14:textId="77777777" w:rsidTr="00CB7C64">
        <w:trPr>
          <w:trHeight w:val="20"/>
        </w:trPr>
        <w:tc>
          <w:tcPr>
            <w:tcW w:w="4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745897" w14:textId="77777777" w:rsidR="002A1967" w:rsidRPr="00D31C4E" w:rsidRDefault="002A1967" w:rsidP="002A1967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778F65" w14:textId="638156FD" w:rsidR="002A1967" w:rsidRPr="00D31C4E" w:rsidRDefault="002A1967" w:rsidP="002A1967">
            <w:pPr>
              <w:spacing w:line="240" w:lineRule="atLeast"/>
              <w:ind w:left="-127" w:right="-7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C4D6F5" w14:textId="77777777" w:rsidR="002A1967" w:rsidRPr="00D31C4E" w:rsidRDefault="002A1967" w:rsidP="002A1967">
            <w:pPr>
              <w:spacing w:line="240" w:lineRule="atLeast"/>
              <w:ind w:left="-127" w:right="-7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8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577307E" w14:textId="4CD91172" w:rsidR="002A1967" w:rsidRPr="00D31C4E" w:rsidRDefault="002A1967" w:rsidP="002A1967">
            <w:pPr>
              <w:spacing w:line="240" w:lineRule="atLeast"/>
              <w:ind w:left="-127" w:right="-7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5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88C5A84" w14:textId="77777777" w:rsidR="002A1967" w:rsidRPr="00D31C4E" w:rsidRDefault="002A1967" w:rsidP="002A1967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8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B7966D3" w14:textId="306858E3" w:rsidR="002A1967" w:rsidRPr="00D31C4E" w:rsidRDefault="002A1967" w:rsidP="002A1967">
            <w:pPr>
              <w:spacing w:line="240" w:lineRule="atLeast"/>
              <w:ind w:left="-127" w:right="-7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6A83A5" w14:textId="77777777" w:rsidR="002A1967" w:rsidRPr="00D31C4E" w:rsidRDefault="002A1967" w:rsidP="002A1967">
            <w:pPr>
              <w:ind w:left="360" w:hanging="3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049265D" w14:textId="1F99E6CF" w:rsidR="002A1967" w:rsidRPr="00D31C4E" w:rsidRDefault="002A1967" w:rsidP="002A1967">
            <w:pPr>
              <w:spacing w:line="240" w:lineRule="atLeast"/>
              <w:ind w:left="-127" w:right="-7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7707A8" w:rsidRPr="00D31C4E" w14:paraId="445C406E" w14:textId="77777777" w:rsidTr="00C03A8E">
        <w:trPr>
          <w:trHeight w:val="20"/>
        </w:trPr>
        <w:tc>
          <w:tcPr>
            <w:tcW w:w="4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DA645B" w14:textId="08882592" w:rsidR="007707A8" w:rsidRPr="00D31C4E" w:rsidRDefault="008415E3" w:rsidP="00344305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1B708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ปี</w:t>
            </w:r>
            <w:r w:rsidRPr="001B708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 w:rsidRPr="001B708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3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1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558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48E3E9" w14:textId="77777777" w:rsidR="007707A8" w:rsidRPr="00D31C4E" w:rsidRDefault="007707A8" w:rsidP="00344305">
            <w:pPr>
              <w:ind w:left="-308" w:firstLine="3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31C4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</w:t>
            </w:r>
            <w:r w:rsidRPr="00D31C4E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7707A8" w:rsidRPr="00D31C4E" w14:paraId="5F188EF8" w14:textId="77777777" w:rsidTr="00CF7B0A">
        <w:trPr>
          <w:trHeight w:val="20"/>
        </w:trPr>
        <w:tc>
          <w:tcPr>
            <w:tcW w:w="4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208D2F" w14:textId="010448ED" w:rsidR="007707A8" w:rsidRPr="00D31C4E" w:rsidRDefault="00CF7B0A" w:rsidP="00D83E23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cs/>
              </w:rPr>
              <w:t>ขาดทุนจากการด้อยค่า</w:t>
            </w:r>
          </w:p>
        </w:tc>
        <w:tc>
          <w:tcPr>
            <w:tcW w:w="123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5D51A04" w14:textId="77777777" w:rsidR="007707A8" w:rsidRPr="00D31C4E" w:rsidRDefault="007707A8" w:rsidP="00344305">
            <w:pPr>
              <w:tabs>
                <w:tab w:val="clear" w:pos="227"/>
                <w:tab w:val="clear" w:pos="454"/>
                <w:tab w:val="clear" w:pos="680"/>
              </w:tabs>
              <w:ind w:firstLine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53F267" w14:textId="77777777" w:rsidR="007707A8" w:rsidRPr="00D31C4E" w:rsidRDefault="007707A8" w:rsidP="00344305">
            <w:pPr>
              <w:ind w:firstLine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8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E87494A" w14:textId="77777777" w:rsidR="007707A8" w:rsidRPr="00D31C4E" w:rsidRDefault="007707A8" w:rsidP="00344305">
            <w:pPr>
              <w:ind w:firstLine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71356B3" w14:textId="77777777" w:rsidR="007707A8" w:rsidRPr="00D31C4E" w:rsidRDefault="007707A8" w:rsidP="00344305">
            <w:pPr>
              <w:ind w:firstLine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8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BF2016C" w14:textId="77777777" w:rsidR="007707A8" w:rsidRPr="00D31C4E" w:rsidRDefault="007707A8" w:rsidP="00344305">
            <w:pPr>
              <w:pStyle w:val="numbernegative"/>
              <w:tabs>
                <w:tab w:val="decimal" w:pos="833"/>
              </w:tabs>
              <w:spacing w:line="240" w:lineRule="auto"/>
              <w:ind w:right="-180"/>
              <w:jc w:val="left"/>
              <w:rPr>
                <w:rFonts w:eastAsia="MS Mincho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E2D5165" w14:textId="77777777" w:rsidR="007707A8" w:rsidRPr="00D31C4E" w:rsidRDefault="007707A8" w:rsidP="00344305">
            <w:pPr>
              <w:pStyle w:val="numbernegative"/>
              <w:tabs>
                <w:tab w:val="decimal" w:pos="833"/>
              </w:tabs>
              <w:spacing w:line="240" w:lineRule="auto"/>
              <w:ind w:right="-180"/>
              <w:jc w:val="left"/>
              <w:rPr>
                <w:rFonts w:eastAsia="MS Mincho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8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B985C45" w14:textId="77777777" w:rsidR="007707A8" w:rsidRPr="00D31C4E" w:rsidRDefault="007707A8" w:rsidP="00344305">
            <w:pPr>
              <w:pStyle w:val="numbernegative"/>
              <w:tabs>
                <w:tab w:val="decimal" w:pos="833"/>
              </w:tabs>
              <w:spacing w:line="240" w:lineRule="auto"/>
              <w:ind w:right="-180"/>
              <w:jc w:val="left"/>
              <w:rPr>
                <w:rFonts w:eastAsia="MS Mincho"/>
                <w:b/>
                <w:bCs/>
                <w:sz w:val="30"/>
                <w:szCs w:val="30"/>
                <w:lang w:val="en-US"/>
              </w:rPr>
            </w:pPr>
          </w:p>
        </w:tc>
      </w:tr>
      <w:tr w:rsidR="006573D8" w:rsidRPr="00D31C4E" w14:paraId="2EDB6B4B" w14:textId="77777777" w:rsidTr="001E33B8">
        <w:trPr>
          <w:trHeight w:val="20"/>
        </w:trPr>
        <w:tc>
          <w:tcPr>
            <w:tcW w:w="4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319A02" w14:textId="062F5C05" w:rsidR="006573D8" w:rsidRPr="00D31C4E" w:rsidRDefault="006573D8" w:rsidP="006573D8">
            <w:pPr>
              <w:ind w:left="32" w:right="-105" w:firstLine="250"/>
              <w:rPr>
                <w:rFonts w:ascii="Angsana New" w:hAnsi="Angsana New"/>
                <w:sz w:val="30"/>
                <w:szCs w:val="30"/>
                <w:cs/>
              </w:rPr>
            </w:pPr>
            <w:r w:rsidRPr="001B708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</w:t>
            </w:r>
            <w:r w:rsidRPr="001B708F">
              <w:rPr>
                <w:rFonts w:ascii="Angsana New" w:hAnsi="Angsana New" w:hint="cs"/>
                <w:i/>
                <w:iCs/>
                <w:sz w:val="30"/>
                <w:szCs w:val="30"/>
              </w:rPr>
              <w:t>25</w:t>
            </w:r>
            <w:r w:rsidR="00694B12" w:rsidRPr="00694B12">
              <w:rPr>
                <w:rFonts w:ascii="Angsana New" w:hAnsi="Angsana New" w:hint="cs"/>
                <w:i/>
                <w:iCs/>
                <w:sz w:val="30"/>
                <w:szCs w:val="30"/>
              </w:rPr>
              <w:t>6</w:t>
            </w:r>
            <w:r w:rsidRPr="001B708F">
              <w:rPr>
                <w:rFonts w:ascii="Angsana New" w:hAnsi="Angsana New" w:hint="cs"/>
                <w:i/>
                <w:iCs/>
                <w:sz w:val="30"/>
                <w:szCs w:val="30"/>
              </w:rPr>
              <w:t xml:space="preserve">2: </w:t>
            </w:r>
            <w:r w:rsidRPr="001B708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หนี้สูญและหนี้สงสัยจะสูญ</w:t>
            </w:r>
            <w:r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1235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5EE175E" w14:textId="5827C586" w:rsidR="006573D8" w:rsidRPr="00CF7B0A" w:rsidRDefault="006573D8" w:rsidP="006573D8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right="101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(407)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03466B" w14:textId="77777777" w:rsidR="006573D8" w:rsidRPr="00CF7B0A" w:rsidRDefault="006573D8" w:rsidP="006573D8">
            <w:pPr>
              <w:pStyle w:val="numbernegative"/>
              <w:tabs>
                <w:tab w:val="decimal" w:pos="833"/>
              </w:tabs>
              <w:spacing w:line="240" w:lineRule="auto"/>
              <w:ind w:right="-180"/>
              <w:jc w:val="left"/>
              <w:rPr>
                <w:rFonts w:eastAsia="MS Mincho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188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AB14579" w14:textId="101C6E6F" w:rsidR="006573D8" w:rsidRPr="00CF7B0A" w:rsidRDefault="006573D8" w:rsidP="006573D8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right="101"/>
              <w:rPr>
                <w:rFonts w:eastAsia="MS Mincho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CF7B0A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/>
              </w:rPr>
              <w:t>39</w:t>
            </w:r>
            <w:r w:rsidRPr="00CF7B0A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5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C2FB2F" w14:textId="77777777" w:rsidR="006573D8" w:rsidRPr="00CF7B0A" w:rsidRDefault="006573D8" w:rsidP="006573D8">
            <w:pPr>
              <w:pStyle w:val="numbernegative"/>
              <w:tabs>
                <w:tab w:val="decimal" w:pos="833"/>
              </w:tabs>
              <w:spacing w:line="240" w:lineRule="auto"/>
              <w:ind w:right="-180"/>
              <w:jc w:val="left"/>
              <w:rPr>
                <w:rFonts w:eastAsia="MS Mincho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C2B3E2C" w14:textId="44E7BDA6" w:rsidR="006573D8" w:rsidRPr="00CF7B0A" w:rsidRDefault="006573D8" w:rsidP="006573D8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right="101"/>
              <w:rPr>
                <w:rFonts w:eastAsia="MS Mincho"/>
                <w:b/>
                <w:bCs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(407)</w:t>
            </w:r>
          </w:p>
        </w:tc>
        <w:tc>
          <w:tcPr>
            <w:tcW w:w="28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1FD00D0" w14:textId="77777777" w:rsidR="006573D8" w:rsidRPr="00CF7B0A" w:rsidRDefault="006573D8" w:rsidP="006573D8">
            <w:pPr>
              <w:pStyle w:val="numbernegative"/>
              <w:tabs>
                <w:tab w:val="decimal" w:pos="833"/>
              </w:tabs>
              <w:spacing w:line="240" w:lineRule="auto"/>
              <w:ind w:right="-180"/>
              <w:jc w:val="left"/>
              <w:rPr>
                <w:rFonts w:eastAsia="MS Mincho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2151BE1" w14:textId="7AA51E8A" w:rsidR="006573D8" w:rsidRPr="00CF7B0A" w:rsidRDefault="006573D8" w:rsidP="006573D8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right="101"/>
              <w:rPr>
                <w:rFonts w:asciiTheme="majorBidi" w:eastAsia="MS Mincho" w:hAnsiTheme="majorBidi" w:cstheme="majorBidi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CF7B0A">
              <w:rPr>
                <w:rFonts w:asciiTheme="majorBidi" w:eastAsia="MS Mincho" w:hAnsiTheme="majorBidi" w:cstheme="majorBidi"/>
                <w:b/>
                <w:bCs/>
                <w:color w:val="000000"/>
                <w:sz w:val="30"/>
                <w:szCs w:val="30"/>
                <w:lang w:val="en-US"/>
              </w:rPr>
              <w:t>394</w:t>
            </w:r>
          </w:p>
        </w:tc>
      </w:tr>
    </w:tbl>
    <w:p w14:paraId="32AFED18" w14:textId="77777777" w:rsidR="007707A8" w:rsidRPr="003D3292" w:rsidRDefault="007707A8" w:rsidP="00344305">
      <w:pPr>
        <w:tabs>
          <w:tab w:val="left" w:pos="-3402"/>
          <w:tab w:val="left" w:pos="-3261"/>
          <w:tab w:val="left" w:pos="-3119"/>
        </w:tabs>
        <w:ind w:right="403"/>
        <w:jc w:val="thaiDistribute"/>
        <w:rPr>
          <w:rFonts w:ascii="Angsana New" w:hAnsi="Angsana New"/>
          <w:sz w:val="16"/>
          <w:szCs w:val="16"/>
        </w:rPr>
      </w:pPr>
    </w:p>
    <w:p w14:paraId="0AC66804" w14:textId="77777777" w:rsidR="0056636E" w:rsidRDefault="0056636E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69D6538C" w14:textId="52AAE278" w:rsidR="00E11C81" w:rsidRDefault="00915AE8" w:rsidP="0034430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3" w:hanging="547"/>
        <w:jc w:val="thaiDistribute"/>
        <w:rPr>
          <w:rFonts w:asciiTheme="majorBidi" w:hAnsiTheme="majorBidi" w:cstheme="majorBidi"/>
          <w:b/>
          <w:bCs/>
          <w:spacing w:val="-2"/>
          <w:sz w:val="30"/>
          <w:szCs w:val="30"/>
        </w:rPr>
      </w:pPr>
      <w:r>
        <w:rPr>
          <w:rFonts w:asciiTheme="majorBidi" w:hAnsiTheme="majorBidi" w:cstheme="majorBidi"/>
          <w:b/>
          <w:bCs/>
          <w:spacing w:val="-2"/>
          <w:sz w:val="30"/>
          <w:szCs w:val="30"/>
        </w:rPr>
        <w:lastRenderedPageBreak/>
        <w:t>8</w:t>
      </w:r>
      <w:r w:rsidR="00E11C81" w:rsidRPr="00CD5712">
        <w:rPr>
          <w:rFonts w:asciiTheme="majorBidi" w:hAnsiTheme="majorBidi" w:cstheme="majorBidi"/>
          <w:b/>
          <w:bCs/>
          <w:spacing w:val="-2"/>
          <w:sz w:val="30"/>
          <w:szCs w:val="30"/>
        </w:rPr>
        <w:tab/>
      </w:r>
      <w:r w:rsidR="00E11C81">
        <w:rPr>
          <w:rFonts w:asciiTheme="majorBidi" w:hAnsiTheme="majorBidi" w:cstheme="majorBidi" w:hint="cs"/>
          <w:b/>
          <w:bCs/>
          <w:spacing w:val="-2"/>
          <w:sz w:val="30"/>
          <w:szCs w:val="30"/>
          <w:cs/>
        </w:rPr>
        <w:t>ลูกหนี้ตามสัญญาเช่าซื้อ</w:t>
      </w:r>
    </w:p>
    <w:p w14:paraId="48EBCA43" w14:textId="18BB3C24" w:rsidR="00604CF4" w:rsidRDefault="00604CF4" w:rsidP="0034430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3" w:hanging="547"/>
        <w:jc w:val="thaiDistribute"/>
        <w:rPr>
          <w:rFonts w:asciiTheme="majorBidi" w:hAnsiTheme="majorBidi" w:cstheme="majorBidi"/>
          <w:b/>
          <w:bCs/>
          <w:spacing w:val="-2"/>
          <w:sz w:val="30"/>
          <w:szCs w:val="30"/>
        </w:rPr>
      </w:pPr>
    </w:p>
    <w:tbl>
      <w:tblPr>
        <w:tblW w:w="4816" w:type="pct"/>
        <w:tblInd w:w="450" w:type="dxa"/>
        <w:tblLook w:val="0000" w:firstRow="0" w:lastRow="0" w:firstColumn="0" w:lastColumn="0" w:noHBand="0" w:noVBand="0"/>
      </w:tblPr>
      <w:tblGrid>
        <w:gridCol w:w="2070"/>
        <w:gridCol w:w="1197"/>
        <w:gridCol w:w="1197"/>
        <w:gridCol w:w="1197"/>
        <w:gridCol w:w="1197"/>
        <w:gridCol w:w="1197"/>
        <w:gridCol w:w="1197"/>
      </w:tblGrid>
      <w:tr w:rsidR="00604CF4" w:rsidRPr="001B708F" w14:paraId="3F1A2F76" w14:textId="77777777" w:rsidTr="006573D8">
        <w:tc>
          <w:tcPr>
            <w:tcW w:w="1120" w:type="pct"/>
          </w:tcPr>
          <w:p w14:paraId="67A41841" w14:textId="77777777" w:rsidR="00604CF4" w:rsidRPr="00D14D58" w:rsidRDefault="00604CF4" w:rsidP="002066CB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240" w:lineRule="atLeast"/>
              <w:ind w:right="-106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3880" w:type="pct"/>
            <w:gridSpan w:val="6"/>
            <w:shd w:val="clear" w:color="auto" w:fill="auto"/>
            <w:vAlign w:val="bottom"/>
          </w:tcPr>
          <w:p w14:paraId="1D436F86" w14:textId="77777777" w:rsidR="00604CF4" w:rsidRPr="00D14D58" w:rsidRDefault="00604CF4" w:rsidP="002066CB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D14D58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>งบการเงินรวม</w:t>
            </w:r>
          </w:p>
        </w:tc>
      </w:tr>
      <w:tr w:rsidR="00604CF4" w:rsidRPr="001B708F" w14:paraId="36A7EA55" w14:textId="77777777" w:rsidTr="006573D8">
        <w:tc>
          <w:tcPr>
            <w:tcW w:w="1120" w:type="pct"/>
          </w:tcPr>
          <w:p w14:paraId="6A9B9C27" w14:textId="77777777" w:rsidR="00604CF4" w:rsidRPr="00D14D58" w:rsidRDefault="00604CF4" w:rsidP="002066CB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240" w:lineRule="atLeast"/>
              <w:ind w:right="-106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3880" w:type="pct"/>
            <w:gridSpan w:val="6"/>
            <w:vAlign w:val="bottom"/>
          </w:tcPr>
          <w:p w14:paraId="6EC27FA6" w14:textId="61D22CD1" w:rsidR="00604CF4" w:rsidRPr="00D14D58" w:rsidRDefault="00604CF4" w:rsidP="002066CB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31</w:t>
            </w:r>
            <w:r w:rsidRPr="00D14D58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ธันวาคม</w:t>
            </w:r>
            <w:r w:rsidRPr="00D14D58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25</w:t>
            </w:r>
            <w:r w:rsidR="00694B12" w:rsidRPr="00694B12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</w:p>
        </w:tc>
      </w:tr>
      <w:tr w:rsidR="00604CF4" w:rsidRPr="001B708F" w14:paraId="5E96798B" w14:textId="77777777" w:rsidTr="006573D8">
        <w:tc>
          <w:tcPr>
            <w:tcW w:w="1120" w:type="pct"/>
          </w:tcPr>
          <w:p w14:paraId="62D58F6D" w14:textId="77777777" w:rsidR="00604CF4" w:rsidRPr="00D14D58" w:rsidRDefault="00604CF4" w:rsidP="002066CB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240" w:lineRule="atLeast"/>
              <w:ind w:right="-106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647" w:type="pct"/>
            <w:vAlign w:val="bottom"/>
          </w:tcPr>
          <w:p w14:paraId="35EC2C8E" w14:textId="77777777" w:rsidR="00604CF4" w:rsidRPr="00D14D58" w:rsidRDefault="00604CF4" w:rsidP="002066CB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14D58">
              <w:rPr>
                <w:rFonts w:ascii="Angsana New" w:hAnsi="Angsana New"/>
                <w:sz w:val="30"/>
                <w:szCs w:val="30"/>
                <w:cs/>
                <w:lang w:bidi="th-TH"/>
              </w:rPr>
              <w:t>ส่วนที่ถึง</w:t>
            </w:r>
            <w:r w:rsidRPr="00D14D58">
              <w:rPr>
                <w:rFonts w:ascii="Angsana New" w:hAnsi="Angsana New"/>
                <w:sz w:val="30"/>
                <w:szCs w:val="30"/>
                <w:lang w:bidi="th-TH"/>
              </w:rPr>
              <w:br/>
            </w:r>
            <w:r w:rsidRPr="00D14D58">
              <w:rPr>
                <w:rFonts w:ascii="Angsana New" w:hAnsi="Angsana New"/>
                <w:sz w:val="30"/>
                <w:szCs w:val="30"/>
                <w:cs/>
                <w:lang w:bidi="th-TH"/>
              </w:rPr>
              <w:t>กำหนดชำระ</w:t>
            </w:r>
          </w:p>
          <w:p w14:paraId="407602E7" w14:textId="77777777" w:rsidR="00604CF4" w:rsidRPr="00D14D58" w:rsidRDefault="00604CF4" w:rsidP="002066CB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14D58">
              <w:rPr>
                <w:rFonts w:ascii="Angsana New" w:hAnsi="Angsana New"/>
                <w:sz w:val="30"/>
                <w:szCs w:val="30"/>
                <w:cs/>
                <w:lang w:bidi="th-TH"/>
              </w:rPr>
              <w:t>ภายใน</w:t>
            </w:r>
            <w:r w:rsidRPr="00D14D58">
              <w:rPr>
                <w:rFonts w:ascii="Angsana New" w:hAnsi="Angsana New"/>
                <w:sz w:val="30"/>
                <w:szCs w:val="30"/>
                <w:lang w:bidi="th-TH"/>
              </w:rPr>
              <w:br/>
            </w:r>
            <w:r w:rsidRPr="00D14D58">
              <w:rPr>
                <w:rFonts w:ascii="Angsana New" w:hAnsi="Angsana New"/>
                <w:sz w:val="30"/>
                <w:szCs w:val="30"/>
                <w:cs/>
                <w:lang w:bidi="th-TH"/>
              </w:rPr>
              <w:t>หนึ่งปี</w:t>
            </w:r>
          </w:p>
        </w:tc>
        <w:tc>
          <w:tcPr>
            <w:tcW w:w="647" w:type="pct"/>
            <w:vAlign w:val="bottom"/>
          </w:tcPr>
          <w:p w14:paraId="0A5A1E0E" w14:textId="77777777" w:rsidR="00604CF4" w:rsidRPr="00D14D58" w:rsidRDefault="00604CF4" w:rsidP="002066CB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14D58">
              <w:rPr>
                <w:rFonts w:ascii="Angsana New" w:hAnsi="Angsana New"/>
                <w:sz w:val="30"/>
                <w:szCs w:val="30"/>
                <w:cs/>
                <w:lang w:bidi="th-TH"/>
              </w:rPr>
              <w:t>ส่วนที่ถึงกำหนดชำระ</w:t>
            </w:r>
            <w:r w:rsidRPr="00D14D58">
              <w:rPr>
                <w:rFonts w:ascii="Angsana New" w:hAnsi="Angsana New"/>
                <w:sz w:val="30"/>
                <w:szCs w:val="30"/>
                <w:cs/>
                <w:lang w:bidi="th-TH"/>
              </w:rPr>
              <w:br/>
              <w:t>เกินหนึ่งปี</w:t>
            </w:r>
            <w:r w:rsidRPr="00D14D58">
              <w:rPr>
                <w:rFonts w:ascii="Angsana New" w:hAnsi="Angsana New"/>
                <w:sz w:val="30"/>
                <w:szCs w:val="30"/>
                <w:cs/>
                <w:lang w:bidi="th-TH"/>
              </w:rPr>
              <w:br/>
              <w:t>แต่ไม่เกิน</w:t>
            </w:r>
            <w:r w:rsidRPr="00D14D58">
              <w:rPr>
                <w:rFonts w:ascii="Angsana New" w:hAnsi="Angsana New"/>
                <w:sz w:val="30"/>
                <w:szCs w:val="30"/>
                <w:cs/>
                <w:lang w:bidi="th-TH"/>
              </w:rPr>
              <w:br/>
              <w:t>สองปี</w:t>
            </w:r>
          </w:p>
        </w:tc>
        <w:tc>
          <w:tcPr>
            <w:tcW w:w="647" w:type="pct"/>
            <w:vAlign w:val="bottom"/>
          </w:tcPr>
          <w:p w14:paraId="3E3FB329" w14:textId="77777777" w:rsidR="00604CF4" w:rsidRPr="00D14D58" w:rsidRDefault="00604CF4" w:rsidP="002066CB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14D58">
              <w:rPr>
                <w:rFonts w:ascii="Angsana New" w:hAnsi="Angsana New"/>
                <w:sz w:val="30"/>
                <w:szCs w:val="30"/>
                <w:cs/>
                <w:lang w:bidi="th-TH"/>
              </w:rPr>
              <w:t>ส่วนที่ถึงกำหนดชำระ</w:t>
            </w:r>
            <w:r w:rsidRPr="00D14D58">
              <w:rPr>
                <w:rFonts w:ascii="Angsana New" w:hAnsi="Angsana New"/>
                <w:sz w:val="30"/>
                <w:szCs w:val="30"/>
                <w:cs/>
                <w:lang w:bidi="th-TH"/>
              </w:rPr>
              <w:br/>
              <w:t>เกินสองปี</w:t>
            </w:r>
            <w:r w:rsidRPr="00D14D58">
              <w:rPr>
                <w:rFonts w:ascii="Angsana New" w:hAnsi="Angsana New"/>
                <w:sz w:val="30"/>
                <w:szCs w:val="30"/>
                <w:cs/>
                <w:lang w:bidi="th-TH"/>
              </w:rPr>
              <w:br/>
              <w:t>แต่ไม่เกิน</w:t>
            </w:r>
            <w:r w:rsidRPr="00D14D58">
              <w:rPr>
                <w:rFonts w:ascii="Angsana New" w:hAnsi="Angsana New"/>
                <w:sz w:val="30"/>
                <w:szCs w:val="30"/>
                <w:cs/>
                <w:lang w:bidi="th-TH"/>
              </w:rPr>
              <w:br/>
              <w:t>สามปี</w:t>
            </w:r>
          </w:p>
        </w:tc>
        <w:tc>
          <w:tcPr>
            <w:tcW w:w="647" w:type="pct"/>
            <w:vAlign w:val="bottom"/>
          </w:tcPr>
          <w:p w14:paraId="2CC90EF4" w14:textId="77777777" w:rsidR="00604CF4" w:rsidRPr="00D14D58" w:rsidRDefault="00604CF4" w:rsidP="002066CB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14D58">
              <w:rPr>
                <w:rFonts w:ascii="Angsana New" w:hAnsi="Angsana New"/>
                <w:sz w:val="30"/>
                <w:szCs w:val="30"/>
                <w:cs/>
                <w:lang w:bidi="th-TH"/>
              </w:rPr>
              <w:t>ส่วนที่ถึงกำหนดชำระ</w:t>
            </w:r>
            <w:r w:rsidRPr="00D14D58">
              <w:rPr>
                <w:rFonts w:ascii="Angsana New" w:hAnsi="Angsana New"/>
                <w:sz w:val="30"/>
                <w:szCs w:val="30"/>
                <w:cs/>
                <w:lang w:bidi="th-TH"/>
              </w:rPr>
              <w:br/>
              <w:t>เกินสามปี</w:t>
            </w:r>
            <w:r w:rsidRPr="00D14D58">
              <w:rPr>
                <w:rFonts w:ascii="Angsana New" w:hAnsi="Angsana New"/>
                <w:sz w:val="30"/>
                <w:szCs w:val="30"/>
                <w:cs/>
                <w:lang w:bidi="th-TH"/>
              </w:rPr>
              <w:br/>
              <w:t>แต่ไม่เกิน</w:t>
            </w:r>
          </w:p>
          <w:p w14:paraId="384F5F10" w14:textId="77777777" w:rsidR="00604CF4" w:rsidRPr="00D14D58" w:rsidRDefault="00604CF4" w:rsidP="002066CB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14D58">
              <w:rPr>
                <w:rFonts w:ascii="Angsana New" w:hAnsi="Angsana New"/>
                <w:sz w:val="30"/>
                <w:szCs w:val="30"/>
                <w:cs/>
                <w:lang w:bidi="th-TH"/>
              </w:rPr>
              <w:t>สี่ปี</w:t>
            </w:r>
          </w:p>
        </w:tc>
        <w:tc>
          <w:tcPr>
            <w:tcW w:w="647" w:type="pct"/>
            <w:vAlign w:val="bottom"/>
          </w:tcPr>
          <w:p w14:paraId="57FEBA09" w14:textId="77777777" w:rsidR="00604CF4" w:rsidRPr="00D14D58" w:rsidRDefault="00604CF4" w:rsidP="002066CB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14D58">
              <w:rPr>
                <w:rFonts w:ascii="Angsana New" w:hAnsi="Angsana New"/>
                <w:sz w:val="30"/>
                <w:szCs w:val="30"/>
                <w:cs/>
                <w:lang w:bidi="th-TH"/>
              </w:rPr>
              <w:t>ส่วนที่ถึงกำหนดชำระเกินสี่ปี</w:t>
            </w:r>
            <w:r w:rsidRPr="00D14D58">
              <w:rPr>
                <w:rFonts w:ascii="Angsana New" w:hAnsi="Angsana New"/>
                <w:sz w:val="30"/>
                <w:szCs w:val="30"/>
                <w:cs/>
                <w:lang w:bidi="th-TH"/>
              </w:rPr>
              <w:br/>
              <w:t>แต่ไม่เกิน</w:t>
            </w:r>
          </w:p>
          <w:p w14:paraId="6233C136" w14:textId="77777777" w:rsidR="00604CF4" w:rsidRPr="00D14D58" w:rsidRDefault="00604CF4" w:rsidP="002066CB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D14D58">
              <w:rPr>
                <w:rFonts w:ascii="Angsana New" w:hAnsi="Angsana New"/>
                <w:sz w:val="30"/>
                <w:szCs w:val="30"/>
                <w:cs/>
                <w:lang w:bidi="th-TH"/>
              </w:rPr>
              <w:t>ห้าปี</w:t>
            </w:r>
          </w:p>
        </w:tc>
        <w:tc>
          <w:tcPr>
            <w:tcW w:w="646" w:type="pct"/>
            <w:vAlign w:val="bottom"/>
          </w:tcPr>
          <w:p w14:paraId="76881B91" w14:textId="77777777" w:rsidR="00604CF4" w:rsidRPr="00D14D58" w:rsidRDefault="00604CF4" w:rsidP="002066CB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14D58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604CF4" w:rsidRPr="001B708F" w14:paraId="1A92D2AF" w14:textId="77777777" w:rsidTr="006573D8">
        <w:tc>
          <w:tcPr>
            <w:tcW w:w="1120" w:type="pct"/>
          </w:tcPr>
          <w:p w14:paraId="4DC1AAAD" w14:textId="77777777" w:rsidR="00604CF4" w:rsidRPr="00D14D58" w:rsidRDefault="00604CF4" w:rsidP="002066CB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240" w:lineRule="atLeast"/>
              <w:ind w:right="-106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3880" w:type="pct"/>
            <w:gridSpan w:val="6"/>
            <w:vAlign w:val="bottom"/>
          </w:tcPr>
          <w:p w14:paraId="19BD9F3E" w14:textId="77777777" w:rsidR="00604CF4" w:rsidRPr="00D14D58" w:rsidRDefault="00604CF4" w:rsidP="002066CB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D14D5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04CF4" w:rsidRPr="001B708F" w14:paraId="05D1FDB7" w14:textId="77777777" w:rsidTr="001E33B8">
        <w:trPr>
          <w:trHeight w:val="432"/>
        </w:trPr>
        <w:tc>
          <w:tcPr>
            <w:tcW w:w="1120" w:type="pct"/>
            <w:vAlign w:val="center"/>
          </w:tcPr>
          <w:p w14:paraId="0DA95028" w14:textId="77777777" w:rsidR="00604CF4" w:rsidRPr="00D14D58" w:rsidRDefault="00604CF4" w:rsidP="00604CF4">
            <w:pPr>
              <w:spacing w:line="240" w:lineRule="atLeast"/>
              <w:ind w:left="-18" w:right="-106" w:hanging="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14D58">
              <w:rPr>
                <w:rFonts w:ascii="Angsana New" w:hAnsi="Angsana New"/>
                <w:sz w:val="30"/>
                <w:szCs w:val="30"/>
                <w:cs/>
              </w:rPr>
              <w:t>ลูกหนี้ตามสัญญาเช่าซื้อ</w:t>
            </w:r>
          </w:p>
        </w:tc>
        <w:tc>
          <w:tcPr>
            <w:tcW w:w="647" w:type="pct"/>
            <w:shd w:val="clear" w:color="auto" w:fill="auto"/>
            <w:vAlign w:val="center"/>
          </w:tcPr>
          <w:p w14:paraId="3374B412" w14:textId="7F9654A9" w:rsidR="00604CF4" w:rsidRPr="0075364B" w:rsidRDefault="006573D8" w:rsidP="0075364B">
            <w:pPr>
              <w:pStyle w:val="numbernegative"/>
              <w:tabs>
                <w:tab w:val="decimal" w:pos="915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903,</w:t>
            </w:r>
            <w:r w:rsidR="00E74523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93</w:t>
            </w:r>
            <w:r w:rsidR="00E34840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9</w:t>
            </w:r>
          </w:p>
        </w:tc>
        <w:tc>
          <w:tcPr>
            <w:tcW w:w="647" w:type="pct"/>
            <w:shd w:val="clear" w:color="auto" w:fill="auto"/>
            <w:vAlign w:val="center"/>
          </w:tcPr>
          <w:p w14:paraId="1F2CF075" w14:textId="2C00786B" w:rsidR="00604CF4" w:rsidRPr="0075364B" w:rsidRDefault="006573D8" w:rsidP="0075364B">
            <w:pPr>
              <w:pStyle w:val="numbernegative"/>
              <w:tabs>
                <w:tab w:val="decimal" w:pos="915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23,083</w:t>
            </w:r>
          </w:p>
        </w:tc>
        <w:tc>
          <w:tcPr>
            <w:tcW w:w="647" w:type="pct"/>
            <w:shd w:val="clear" w:color="auto" w:fill="auto"/>
            <w:vAlign w:val="center"/>
          </w:tcPr>
          <w:p w14:paraId="1A116AC9" w14:textId="512092A4" w:rsidR="00604CF4" w:rsidRPr="0075364B" w:rsidRDefault="006573D8" w:rsidP="0075364B">
            <w:pPr>
              <w:pStyle w:val="numbernegative"/>
              <w:tabs>
                <w:tab w:val="decimal" w:pos="915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7,959</w:t>
            </w:r>
          </w:p>
        </w:tc>
        <w:tc>
          <w:tcPr>
            <w:tcW w:w="647" w:type="pct"/>
            <w:shd w:val="clear" w:color="auto" w:fill="auto"/>
            <w:vAlign w:val="center"/>
          </w:tcPr>
          <w:p w14:paraId="293A4FED" w14:textId="16CBEEFD" w:rsidR="00604CF4" w:rsidRPr="0075364B" w:rsidRDefault="006573D8" w:rsidP="0075364B">
            <w:pPr>
              <w:pStyle w:val="numbernegative"/>
              <w:tabs>
                <w:tab w:val="decimal" w:pos="915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6,743</w:t>
            </w:r>
          </w:p>
        </w:tc>
        <w:tc>
          <w:tcPr>
            <w:tcW w:w="647" w:type="pct"/>
            <w:shd w:val="clear" w:color="auto" w:fill="auto"/>
            <w:vAlign w:val="center"/>
          </w:tcPr>
          <w:p w14:paraId="3D1905B3" w14:textId="2CA45462" w:rsidR="00604CF4" w:rsidRPr="0075364B" w:rsidRDefault="006573D8" w:rsidP="0075364B">
            <w:pPr>
              <w:pStyle w:val="numbernegative"/>
              <w:tabs>
                <w:tab w:val="decimal" w:pos="915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701</w:t>
            </w:r>
          </w:p>
        </w:tc>
        <w:tc>
          <w:tcPr>
            <w:tcW w:w="646" w:type="pct"/>
            <w:shd w:val="clear" w:color="auto" w:fill="auto"/>
            <w:vAlign w:val="center"/>
          </w:tcPr>
          <w:p w14:paraId="03FC6C43" w14:textId="1835E39F" w:rsidR="00604CF4" w:rsidRPr="0075364B" w:rsidRDefault="006573D8" w:rsidP="0075364B">
            <w:pPr>
              <w:pStyle w:val="numbernegative"/>
              <w:tabs>
                <w:tab w:val="decimal" w:pos="915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942,</w:t>
            </w:r>
            <w:r w:rsidR="00E74523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4</w:t>
            </w:r>
            <w:r w:rsidR="00D9638F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2</w:t>
            </w:r>
            <w:r w:rsidR="00B92D0A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5</w:t>
            </w:r>
          </w:p>
        </w:tc>
      </w:tr>
      <w:tr w:rsidR="00604CF4" w:rsidRPr="001B708F" w14:paraId="39F5BA23" w14:textId="77777777" w:rsidTr="006573D8">
        <w:trPr>
          <w:trHeight w:val="432"/>
        </w:trPr>
        <w:tc>
          <w:tcPr>
            <w:tcW w:w="1120" w:type="pct"/>
            <w:vAlign w:val="center"/>
          </w:tcPr>
          <w:p w14:paraId="63FF11DF" w14:textId="77777777" w:rsidR="00604CF4" w:rsidRPr="00D14D58" w:rsidRDefault="00604CF4" w:rsidP="00604CF4">
            <w:pPr>
              <w:spacing w:line="240" w:lineRule="atLeast"/>
              <w:ind w:left="-18" w:right="-106" w:hanging="6"/>
              <w:rPr>
                <w:rFonts w:ascii="Angsana New" w:hAnsi="Angsana New"/>
                <w:sz w:val="30"/>
                <w:szCs w:val="30"/>
                <w:cs/>
              </w:rPr>
            </w:pPr>
            <w:r w:rsidRPr="00D14D5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D14D5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14D58">
              <w:rPr>
                <w:rFonts w:ascii="Angsana New" w:hAnsi="Angsana New"/>
                <w:sz w:val="30"/>
                <w:szCs w:val="30"/>
                <w:cs/>
              </w:rPr>
              <w:t>รายได้ดอกเบี้ยรับ</w:t>
            </w:r>
          </w:p>
        </w:tc>
        <w:tc>
          <w:tcPr>
            <w:tcW w:w="647" w:type="pct"/>
            <w:shd w:val="clear" w:color="auto" w:fill="auto"/>
            <w:vAlign w:val="center"/>
          </w:tcPr>
          <w:p w14:paraId="4B5D8149" w14:textId="0F0CA01A" w:rsidR="00604CF4" w:rsidRPr="00D14D58" w:rsidRDefault="00604CF4" w:rsidP="00604CF4">
            <w:pPr>
              <w:tabs>
                <w:tab w:val="clear" w:pos="907"/>
                <w:tab w:val="decimal" w:pos="919"/>
              </w:tabs>
              <w:spacing w:line="240" w:lineRule="atLeast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7" w:type="pct"/>
            <w:shd w:val="clear" w:color="auto" w:fill="auto"/>
            <w:vAlign w:val="center"/>
          </w:tcPr>
          <w:p w14:paraId="5D35AF39" w14:textId="77777777" w:rsidR="00604CF4" w:rsidRPr="00BB13E5" w:rsidRDefault="00604CF4" w:rsidP="00BB13E5">
            <w:pPr>
              <w:pStyle w:val="numbernegative"/>
              <w:tabs>
                <w:tab w:val="decimal" w:pos="915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47" w:type="pct"/>
            <w:shd w:val="clear" w:color="auto" w:fill="auto"/>
            <w:vAlign w:val="center"/>
          </w:tcPr>
          <w:p w14:paraId="6F901883" w14:textId="77777777" w:rsidR="00604CF4" w:rsidRPr="00BB13E5" w:rsidRDefault="00604CF4" w:rsidP="00BB13E5">
            <w:pPr>
              <w:pStyle w:val="numbernegative"/>
              <w:tabs>
                <w:tab w:val="decimal" w:pos="915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47" w:type="pct"/>
            <w:shd w:val="clear" w:color="auto" w:fill="auto"/>
            <w:vAlign w:val="center"/>
          </w:tcPr>
          <w:p w14:paraId="06094EA2" w14:textId="77777777" w:rsidR="00604CF4" w:rsidRPr="00BB13E5" w:rsidRDefault="00604CF4" w:rsidP="00BB13E5">
            <w:pPr>
              <w:pStyle w:val="numbernegative"/>
              <w:tabs>
                <w:tab w:val="decimal" w:pos="915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47" w:type="pct"/>
            <w:shd w:val="clear" w:color="auto" w:fill="auto"/>
            <w:vAlign w:val="center"/>
          </w:tcPr>
          <w:p w14:paraId="2E1A45D7" w14:textId="77777777" w:rsidR="00604CF4" w:rsidRPr="00BB13E5" w:rsidRDefault="00604CF4" w:rsidP="00BB13E5">
            <w:pPr>
              <w:pStyle w:val="numbernegative"/>
              <w:tabs>
                <w:tab w:val="decimal" w:pos="915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46" w:type="pct"/>
            <w:shd w:val="clear" w:color="auto" w:fill="auto"/>
            <w:vAlign w:val="center"/>
          </w:tcPr>
          <w:p w14:paraId="40F60A4B" w14:textId="77777777" w:rsidR="00604CF4" w:rsidRPr="00BB13E5" w:rsidRDefault="00604CF4" w:rsidP="00BB13E5">
            <w:pPr>
              <w:pStyle w:val="numbernegative"/>
              <w:tabs>
                <w:tab w:val="decimal" w:pos="915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</w:p>
        </w:tc>
      </w:tr>
      <w:tr w:rsidR="006573D8" w:rsidRPr="001B708F" w14:paraId="0D794C6F" w14:textId="77777777" w:rsidTr="001E33B8">
        <w:trPr>
          <w:trHeight w:val="432"/>
        </w:trPr>
        <w:tc>
          <w:tcPr>
            <w:tcW w:w="1120" w:type="pct"/>
            <w:vAlign w:val="center"/>
          </w:tcPr>
          <w:p w14:paraId="22F290DB" w14:textId="77777777" w:rsidR="006573D8" w:rsidRPr="00D14D58" w:rsidRDefault="006573D8" w:rsidP="006573D8">
            <w:pPr>
              <w:spacing w:line="240" w:lineRule="atLeast"/>
              <w:ind w:left="-18" w:right="-106" w:hanging="6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D14D58">
              <w:rPr>
                <w:rFonts w:ascii="Angsana New" w:hAnsi="Angsana New"/>
                <w:sz w:val="29"/>
                <w:szCs w:val="29"/>
                <w:cs/>
              </w:rPr>
              <w:t xml:space="preserve">            รอการรับรู้</w:t>
            </w:r>
          </w:p>
        </w:tc>
        <w:tc>
          <w:tcPr>
            <w:tcW w:w="647" w:type="pct"/>
            <w:shd w:val="clear" w:color="auto" w:fill="auto"/>
            <w:vAlign w:val="center"/>
          </w:tcPr>
          <w:p w14:paraId="4EABE79E" w14:textId="721D2724" w:rsidR="006573D8" w:rsidRPr="0075364B" w:rsidRDefault="006573D8" w:rsidP="006573D8">
            <w:pPr>
              <w:pStyle w:val="numbernegative"/>
              <w:tabs>
                <w:tab w:val="decimal" w:pos="915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>
              <w:rPr>
                <w:sz w:val="30"/>
                <w:szCs w:val="30"/>
              </w:rPr>
              <w:t>(114,8</w:t>
            </w:r>
            <w:r w:rsidR="002C239E">
              <w:rPr>
                <w:sz w:val="30"/>
                <w:szCs w:val="30"/>
              </w:rPr>
              <w:t>92</w:t>
            </w:r>
            <w:r>
              <w:rPr>
                <w:sz w:val="30"/>
                <w:szCs w:val="30"/>
              </w:rPr>
              <w:t>)</w:t>
            </w:r>
          </w:p>
        </w:tc>
        <w:tc>
          <w:tcPr>
            <w:tcW w:w="647" w:type="pct"/>
            <w:shd w:val="clear" w:color="auto" w:fill="auto"/>
            <w:vAlign w:val="center"/>
          </w:tcPr>
          <w:p w14:paraId="33E16BDF" w14:textId="4829BCB0" w:rsidR="006573D8" w:rsidRPr="00BB13E5" w:rsidRDefault="006573D8" w:rsidP="006573D8">
            <w:pPr>
              <w:pStyle w:val="numbernegative"/>
              <w:tabs>
                <w:tab w:val="decimal" w:pos="915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(3,</w:t>
            </w:r>
            <w:r w:rsidR="002C239E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064</w:t>
            </w:r>
            <w:r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647" w:type="pct"/>
            <w:shd w:val="clear" w:color="auto" w:fill="auto"/>
            <w:vAlign w:val="center"/>
          </w:tcPr>
          <w:p w14:paraId="69F40AD3" w14:textId="686BF04B" w:rsidR="006573D8" w:rsidRPr="00BB13E5" w:rsidRDefault="006573D8" w:rsidP="006573D8">
            <w:pPr>
              <w:pStyle w:val="numbernegative"/>
              <w:tabs>
                <w:tab w:val="decimal" w:pos="915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(1,101)</w:t>
            </w:r>
          </w:p>
        </w:tc>
        <w:tc>
          <w:tcPr>
            <w:tcW w:w="647" w:type="pct"/>
            <w:shd w:val="clear" w:color="auto" w:fill="auto"/>
            <w:vAlign w:val="center"/>
          </w:tcPr>
          <w:p w14:paraId="52501F10" w14:textId="41D0FD8E" w:rsidR="006573D8" w:rsidRPr="00BB13E5" w:rsidRDefault="006573D8" w:rsidP="006573D8">
            <w:pPr>
              <w:pStyle w:val="numbernegative"/>
              <w:tabs>
                <w:tab w:val="decimal" w:pos="915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(381)</w:t>
            </w:r>
          </w:p>
        </w:tc>
        <w:tc>
          <w:tcPr>
            <w:tcW w:w="647" w:type="pct"/>
            <w:shd w:val="clear" w:color="auto" w:fill="auto"/>
            <w:vAlign w:val="center"/>
          </w:tcPr>
          <w:p w14:paraId="66C47D8E" w14:textId="2ED04DFE" w:rsidR="006573D8" w:rsidRPr="00BB13E5" w:rsidRDefault="006573D8" w:rsidP="006573D8">
            <w:pPr>
              <w:pStyle w:val="numbernegative"/>
              <w:tabs>
                <w:tab w:val="decimal" w:pos="915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(17)</w:t>
            </w:r>
          </w:p>
        </w:tc>
        <w:tc>
          <w:tcPr>
            <w:tcW w:w="646" w:type="pct"/>
            <w:shd w:val="clear" w:color="auto" w:fill="auto"/>
            <w:vAlign w:val="center"/>
          </w:tcPr>
          <w:p w14:paraId="1B119B23" w14:textId="2B123EF4" w:rsidR="006573D8" w:rsidRPr="00BB13E5" w:rsidRDefault="006573D8" w:rsidP="006573D8">
            <w:pPr>
              <w:pStyle w:val="numbernegative"/>
              <w:tabs>
                <w:tab w:val="decimal" w:pos="915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(119,455)</w:t>
            </w:r>
          </w:p>
        </w:tc>
      </w:tr>
      <w:tr w:rsidR="006573D8" w:rsidRPr="001B708F" w14:paraId="50DD0D28" w14:textId="77777777" w:rsidTr="001E33B8">
        <w:trPr>
          <w:trHeight w:val="432"/>
        </w:trPr>
        <w:tc>
          <w:tcPr>
            <w:tcW w:w="1120" w:type="pct"/>
            <w:vAlign w:val="center"/>
          </w:tcPr>
          <w:p w14:paraId="0175F314" w14:textId="77777777" w:rsidR="006573D8" w:rsidRPr="00D14D58" w:rsidRDefault="006573D8" w:rsidP="006573D8">
            <w:pPr>
              <w:spacing w:line="240" w:lineRule="atLeast"/>
              <w:ind w:left="246" w:right="-106"/>
              <w:rPr>
                <w:rFonts w:ascii="Angsana New" w:hAnsi="Angsana New"/>
                <w:sz w:val="30"/>
                <w:szCs w:val="30"/>
              </w:rPr>
            </w:pPr>
            <w:r w:rsidRPr="00D14D58">
              <w:rPr>
                <w:rFonts w:ascii="Angsana New" w:hAnsi="Angsana New"/>
                <w:sz w:val="29"/>
                <w:szCs w:val="29"/>
                <w:cs/>
              </w:rPr>
              <w:t xml:space="preserve"> ภาษีขายรอตัดบัญชี</w:t>
            </w:r>
          </w:p>
        </w:tc>
        <w:tc>
          <w:tcPr>
            <w:tcW w:w="647" w:type="pct"/>
            <w:shd w:val="clear" w:color="auto" w:fill="auto"/>
            <w:vAlign w:val="center"/>
          </w:tcPr>
          <w:p w14:paraId="24FAF4F3" w14:textId="1BBE67F4" w:rsidR="006573D8" w:rsidRPr="0075364B" w:rsidRDefault="006573D8" w:rsidP="006573D8">
            <w:pPr>
              <w:pStyle w:val="numbernegative"/>
              <w:pBdr>
                <w:bottom w:val="single" w:sz="4" w:space="1" w:color="auto"/>
              </w:pBdr>
              <w:tabs>
                <w:tab w:val="decimal" w:pos="915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(52,6</w:t>
            </w:r>
            <w:r w:rsidR="002C239E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13</w:t>
            </w:r>
            <w:r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647" w:type="pct"/>
            <w:shd w:val="clear" w:color="auto" w:fill="auto"/>
            <w:vAlign w:val="center"/>
          </w:tcPr>
          <w:p w14:paraId="4A93C7F9" w14:textId="6F44E3FA" w:rsidR="006573D8" w:rsidRPr="00BB13E5" w:rsidRDefault="006573D8" w:rsidP="006573D8">
            <w:pPr>
              <w:pStyle w:val="numbernegative"/>
              <w:pBdr>
                <w:bottom w:val="single" w:sz="4" w:space="1" w:color="auto"/>
              </w:pBdr>
              <w:tabs>
                <w:tab w:val="decimal" w:pos="915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(1,4</w:t>
            </w:r>
            <w:r w:rsidR="002C239E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87</w:t>
            </w:r>
            <w:r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647" w:type="pct"/>
            <w:shd w:val="clear" w:color="auto" w:fill="auto"/>
            <w:vAlign w:val="center"/>
          </w:tcPr>
          <w:p w14:paraId="226B7B8E" w14:textId="251AB77D" w:rsidR="006573D8" w:rsidRPr="00BB13E5" w:rsidRDefault="006573D8" w:rsidP="006573D8">
            <w:pPr>
              <w:pStyle w:val="numbernegative"/>
              <w:pBdr>
                <w:bottom w:val="single" w:sz="4" w:space="1" w:color="auto"/>
              </w:pBdr>
              <w:tabs>
                <w:tab w:val="decimal" w:pos="915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(521)</w:t>
            </w:r>
          </w:p>
        </w:tc>
        <w:tc>
          <w:tcPr>
            <w:tcW w:w="647" w:type="pct"/>
            <w:shd w:val="clear" w:color="auto" w:fill="auto"/>
            <w:vAlign w:val="center"/>
          </w:tcPr>
          <w:p w14:paraId="106FBB86" w14:textId="30E97AD7" w:rsidR="006573D8" w:rsidRPr="00BB13E5" w:rsidRDefault="006573D8" w:rsidP="006573D8">
            <w:pPr>
              <w:pStyle w:val="numbernegative"/>
              <w:pBdr>
                <w:bottom w:val="single" w:sz="4" w:space="1" w:color="auto"/>
              </w:pBdr>
              <w:tabs>
                <w:tab w:val="decimal" w:pos="915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(441)</w:t>
            </w:r>
          </w:p>
        </w:tc>
        <w:tc>
          <w:tcPr>
            <w:tcW w:w="647" w:type="pct"/>
            <w:shd w:val="clear" w:color="auto" w:fill="auto"/>
            <w:vAlign w:val="center"/>
          </w:tcPr>
          <w:p w14:paraId="2979BB5A" w14:textId="48D66F3D" w:rsidR="006573D8" w:rsidRPr="00BB13E5" w:rsidRDefault="006573D8" w:rsidP="006573D8">
            <w:pPr>
              <w:pStyle w:val="numbernegative"/>
              <w:pBdr>
                <w:bottom w:val="single" w:sz="4" w:space="1" w:color="auto"/>
              </w:pBdr>
              <w:tabs>
                <w:tab w:val="decimal" w:pos="915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(46)</w:t>
            </w:r>
          </w:p>
        </w:tc>
        <w:tc>
          <w:tcPr>
            <w:tcW w:w="646" w:type="pct"/>
            <w:shd w:val="clear" w:color="auto" w:fill="auto"/>
            <w:vAlign w:val="center"/>
          </w:tcPr>
          <w:p w14:paraId="3E1543F6" w14:textId="32E75267" w:rsidR="006573D8" w:rsidRPr="00BB13E5" w:rsidRDefault="006573D8" w:rsidP="006573D8">
            <w:pPr>
              <w:pStyle w:val="numbernegative"/>
              <w:pBdr>
                <w:bottom w:val="single" w:sz="4" w:space="1" w:color="auto"/>
              </w:pBdr>
              <w:tabs>
                <w:tab w:val="decimal" w:pos="915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(55,108)</w:t>
            </w:r>
          </w:p>
        </w:tc>
      </w:tr>
      <w:tr w:rsidR="006573D8" w:rsidRPr="001B708F" w14:paraId="5365DA96" w14:textId="77777777" w:rsidTr="001E33B8">
        <w:trPr>
          <w:trHeight w:val="432"/>
        </w:trPr>
        <w:tc>
          <w:tcPr>
            <w:tcW w:w="1120" w:type="pct"/>
            <w:vAlign w:val="center"/>
          </w:tcPr>
          <w:p w14:paraId="4B4E9ABC" w14:textId="77777777" w:rsidR="006573D8" w:rsidRPr="00D14D58" w:rsidRDefault="006573D8" w:rsidP="006573D8">
            <w:pPr>
              <w:spacing w:line="240" w:lineRule="atLeast"/>
              <w:ind w:left="-18" w:right="-106" w:hanging="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7" w:type="pct"/>
            <w:shd w:val="clear" w:color="auto" w:fill="auto"/>
            <w:vAlign w:val="center"/>
          </w:tcPr>
          <w:p w14:paraId="21930B05" w14:textId="7EE38983" w:rsidR="006573D8" w:rsidRPr="0075364B" w:rsidRDefault="006573D8" w:rsidP="006573D8">
            <w:pPr>
              <w:pStyle w:val="numbernegative"/>
              <w:tabs>
                <w:tab w:val="decimal" w:pos="915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736,</w:t>
            </w:r>
            <w:r w:rsidR="00E74523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4</w:t>
            </w:r>
            <w:r w:rsidR="00D9638F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3</w:t>
            </w:r>
            <w:r w:rsidR="00E34840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4</w:t>
            </w:r>
          </w:p>
        </w:tc>
        <w:tc>
          <w:tcPr>
            <w:tcW w:w="647" w:type="pct"/>
            <w:shd w:val="clear" w:color="auto" w:fill="auto"/>
            <w:vAlign w:val="center"/>
          </w:tcPr>
          <w:p w14:paraId="211A87CC" w14:textId="19D73F53" w:rsidR="006573D8" w:rsidRPr="00BB13E5" w:rsidRDefault="006573D8" w:rsidP="006573D8">
            <w:pPr>
              <w:pStyle w:val="numbernegative"/>
              <w:tabs>
                <w:tab w:val="decimal" w:pos="915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18,532</w:t>
            </w:r>
          </w:p>
        </w:tc>
        <w:tc>
          <w:tcPr>
            <w:tcW w:w="647" w:type="pct"/>
            <w:shd w:val="clear" w:color="auto" w:fill="auto"/>
            <w:vAlign w:val="center"/>
          </w:tcPr>
          <w:p w14:paraId="11D873CE" w14:textId="21DE3D75" w:rsidR="006573D8" w:rsidRPr="00BB13E5" w:rsidRDefault="006573D8" w:rsidP="006573D8">
            <w:pPr>
              <w:pStyle w:val="numbernegative"/>
              <w:tabs>
                <w:tab w:val="decimal" w:pos="915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6,337</w:t>
            </w:r>
          </w:p>
        </w:tc>
        <w:tc>
          <w:tcPr>
            <w:tcW w:w="647" w:type="pct"/>
            <w:shd w:val="clear" w:color="auto" w:fill="auto"/>
            <w:vAlign w:val="center"/>
          </w:tcPr>
          <w:p w14:paraId="37DF5F62" w14:textId="524107A0" w:rsidR="006573D8" w:rsidRPr="00BB13E5" w:rsidRDefault="006573D8" w:rsidP="006573D8">
            <w:pPr>
              <w:pStyle w:val="numbernegative"/>
              <w:tabs>
                <w:tab w:val="decimal" w:pos="915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5,921</w:t>
            </w:r>
          </w:p>
        </w:tc>
        <w:tc>
          <w:tcPr>
            <w:tcW w:w="647" w:type="pct"/>
            <w:shd w:val="clear" w:color="auto" w:fill="auto"/>
            <w:vAlign w:val="center"/>
          </w:tcPr>
          <w:p w14:paraId="0F5AF943" w14:textId="79DF1F50" w:rsidR="006573D8" w:rsidRPr="00BB13E5" w:rsidRDefault="006573D8" w:rsidP="006573D8">
            <w:pPr>
              <w:pStyle w:val="numbernegative"/>
              <w:tabs>
                <w:tab w:val="decimal" w:pos="915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638</w:t>
            </w:r>
          </w:p>
        </w:tc>
        <w:tc>
          <w:tcPr>
            <w:tcW w:w="646" w:type="pct"/>
            <w:shd w:val="clear" w:color="auto" w:fill="auto"/>
            <w:vAlign w:val="center"/>
          </w:tcPr>
          <w:p w14:paraId="30193DD5" w14:textId="0EA0F56D" w:rsidR="006573D8" w:rsidRPr="00BB13E5" w:rsidRDefault="006573D8" w:rsidP="006573D8">
            <w:pPr>
              <w:pStyle w:val="numbernegative"/>
              <w:tabs>
                <w:tab w:val="decimal" w:pos="915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767,</w:t>
            </w:r>
            <w:r w:rsidR="00E74523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8</w:t>
            </w:r>
            <w:r w:rsidR="00D9638F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6</w:t>
            </w:r>
            <w:r w:rsidR="00B92D0A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2</w:t>
            </w:r>
          </w:p>
        </w:tc>
      </w:tr>
      <w:tr w:rsidR="006573D8" w:rsidRPr="001B708F" w14:paraId="0C8C867C" w14:textId="77777777" w:rsidTr="001E33B8">
        <w:trPr>
          <w:trHeight w:val="432"/>
        </w:trPr>
        <w:tc>
          <w:tcPr>
            <w:tcW w:w="1120" w:type="pct"/>
            <w:vAlign w:val="center"/>
          </w:tcPr>
          <w:p w14:paraId="057F8DE7" w14:textId="77777777" w:rsidR="006573D8" w:rsidRPr="00D14D58" w:rsidRDefault="006573D8" w:rsidP="006573D8">
            <w:pPr>
              <w:spacing w:line="240" w:lineRule="atLeast"/>
              <w:ind w:left="336" w:right="-106" w:hanging="360"/>
              <w:rPr>
                <w:rFonts w:ascii="Angsana New" w:hAnsi="Angsana New"/>
                <w:sz w:val="30"/>
                <w:szCs w:val="30"/>
              </w:rPr>
            </w:pPr>
            <w:r w:rsidRPr="00D14D5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D14D58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ค่าเผื่อผลขาดทุนจากการด้อยค่า</w:t>
            </w:r>
          </w:p>
        </w:tc>
        <w:tc>
          <w:tcPr>
            <w:tcW w:w="647" w:type="pct"/>
            <w:shd w:val="clear" w:color="auto" w:fill="auto"/>
            <w:vAlign w:val="bottom"/>
          </w:tcPr>
          <w:p w14:paraId="09738F7E" w14:textId="2461C678" w:rsidR="006573D8" w:rsidRPr="0075364B" w:rsidRDefault="006573D8" w:rsidP="006573D8">
            <w:pPr>
              <w:pStyle w:val="numbernegative"/>
              <w:pBdr>
                <w:bottom w:val="single" w:sz="4" w:space="1" w:color="auto"/>
              </w:pBdr>
              <w:tabs>
                <w:tab w:val="decimal" w:pos="915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(66,284)</w:t>
            </w:r>
          </w:p>
        </w:tc>
        <w:tc>
          <w:tcPr>
            <w:tcW w:w="647" w:type="pct"/>
            <w:shd w:val="clear" w:color="auto" w:fill="auto"/>
            <w:vAlign w:val="bottom"/>
          </w:tcPr>
          <w:p w14:paraId="31548D92" w14:textId="1AA55C42" w:rsidR="006573D8" w:rsidRPr="00BB13E5" w:rsidRDefault="006573D8" w:rsidP="006573D8">
            <w:pPr>
              <w:pStyle w:val="numbernegative"/>
              <w:pBdr>
                <w:bottom w:val="single" w:sz="4" w:space="1" w:color="auto"/>
              </w:pBdr>
              <w:tabs>
                <w:tab w:val="decimal" w:pos="915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(358)</w:t>
            </w:r>
          </w:p>
        </w:tc>
        <w:tc>
          <w:tcPr>
            <w:tcW w:w="647" w:type="pct"/>
            <w:shd w:val="clear" w:color="auto" w:fill="auto"/>
            <w:vAlign w:val="bottom"/>
          </w:tcPr>
          <w:p w14:paraId="13C7E7BE" w14:textId="2F148607" w:rsidR="006573D8" w:rsidRPr="00BB13E5" w:rsidRDefault="006573D8" w:rsidP="006573D8">
            <w:pPr>
              <w:pStyle w:val="numbernegative"/>
              <w:pBdr>
                <w:bottom w:val="single" w:sz="4" w:space="1" w:color="auto"/>
              </w:pBdr>
              <w:tabs>
                <w:tab w:val="decimal" w:pos="915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(96)</w:t>
            </w:r>
          </w:p>
        </w:tc>
        <w:tc>
          <w:tcPr>
            <w:tcW w:w="647" w:type="pct"/>
            <w:shd w:val="clear" w:color="auto" w:fill="auto"/>
            <w:vAlign w:val="bottom"/>
          </w:tcPr>
          <w:p w14:paraId="7712255C" w14:textId="328108D3" w:rsidR="006573D8" w:rsidRPr="00BB13E5" w:rsidRDefault="006573D8" w:rsidP="006573D8">
            <w:pPr>
              <w:pStyle w:val="numbernegative"/>
              <w:pBdr>
                <w:bottom w:val="single" w:sz="4" w:space="1" w:color="auto"/>
              </w:pBdr>
              <w:tabs>
                <w:tab w:val="decimal" w:pos="915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(90)</w:t>
            </w:r>
          </w:p>
        </w:tc>
        <w:tc>
          <w:tcPr>
            <w:tcW w:w="647" w:type="pct"/>
            <w:shd w:val="clear" w:color="auto" w:fill="auto"/>
            <w:vAlign w:val="bottom"/>
          </w:tcPr>
          <w:p w14:paraId="0E302340" w14:textId="5D292C33" w:rsidR="006573D8" w:rsidRPr="00BB13E5" w:rsidRDefault="006573D8" w:rsidP="006573D8">
            <w:pPr>
              <w:pStyle w:val="numbernegative"/>
              <w:pBdr>
                <w:bottom w:val="single" w:sz="4" w:space="1" w:color="auto"/>
              </w:pBdr>
              <w:tabs>
                <w:tab w:val="decimal" w:pos="915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(10)</w:t>
            </w:r>
          </w:p>
        </w:tc>
        <w:tc>
          <w:tcPr>
            <w:tcW w:w="646" w:type="pct"/>
            <w:shd w:val="clear" w:color="auto" w:fill="auto"/>
            <w:vAlign w:val="bottom"/>
          </w:tcPr>
          <w:p w14:paraId="67C50638" w14:textId="61BD2CBB" w:rsidR="006573D8" w:rsidRPr="00BB13E5" w:rsidRDefault="006573D8" w:rsidP="006573D8">
            <w:pPr>
              <w:pStyle w:val="numbernegative"/>
              <w:pBdr>
                <w:bottom w:val="single" w:sz="4" w:space="1" w:color="auto"/>
              </w:pBdr>
              <w:tabs>
                <w:tab w:val="decimal" w:pos="915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(66,838)</w:t>
            </w:r>
          </w:p>
        </w:tc>
      </w:tr>
      <w:tr w:rsidR="006573D8" w:rsidRPr="001B708F" w14:paraId="709EF2E9" w14:textId="77777777" w:rsidTr="001E33B8">
        <w:trPr>
          <w:trHeight w:val="432"/>
        </w:trPr>
        <w:tc>
          <w:tcPr>
            <w:tcW w:w="1120" w:type="pct"/>
            <w:vAlign w:val="center"/>
          </w:tcPr>
          <w:p w14:paraId="06100B5B" w14:textId="77777777" w:rsidR="006573D8" w:rsidRPr="00D14D58" w:rsidRDefault="006573D8" w:rsidP="006573D8">
            <w:pPr>
              <w:spacing w:line="240" w:lineRule="atLeast"/>
              <w:ind w:left="-18" w:right="-106" w:hanging="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14D58">
              <w:rPr>
                <w:rFonts w:ascii="Angsana New" w:hAnsi="Angsana New"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47" w:type="pct"/>
            <w:shd w:val="clear" w:color="auto" w:fill="auto"/>
            <w:vAlign w:val="center"/>
          </w:tcPr>
          <w:p w14:paraId="30906066" w14:textId="52616B06" w:rsidR="006573D8" w:rsidRPr="00BB13E5" w:rsidRDefault="006573D8" w:rsidP="006573D8">
            <w:pPr>
              <w:pStyle w:val="numbernegative"/>
              <w:pBdr>
                <w:bottom w:val="double" w:sz="4" w:space="1" w:color="auto"/>
              </w:pBdr>
              <w:tabs>
                <w:tab w:val="decimal" w:pos="915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/>
              </w:rPr>
              <w:t>670,</w:t>
            </w:r>
            <w:r w:rsidR="00E74523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FC5009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/>
              </w:rPr>
              <w:t>50</w:t>
            </w:r>
          </w:p>
        </w:tc>
        <w:tc>
          <w:tcPr>
            <w:tcW w:w="647" w:type="pct"/>
            <w:shd w:val="clear" w:color="auto" w:fill="auto"/>
            <w:vAlign w:val="center"/>
          </w:tcPr>
          <w:p w14:paraId="2DCF07B1" w14:textId="51A1946B" w:rsidR="006573D8" w:rsidRPr="00BB13E5" w:rsidRDefault="006573D8" w:rsidP="006573D8">
            <w:pPr>
              <w:pStyle w:val="numbernegative"/>
              <w:pBdr>
                <w:bottom w:val="double" w:sz="4" w:space="1" w:color="auto"/>
              </w:pBdr>
              <w:tabs>
                <w:tab w:val="decimal" w:pos="915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/>
              </w:rPr>
              <w:t>18,174</w:t>
            </w:r>
          </w:p>
        </w:tc>
        <w:tc>
          <w:tcPr>
            <w:tcW w:w="647" w:type="pct"/>
            <w:shd w:val="clear" w:color="auto" w:fill="auto"/>
            <w:vAlign w:val="center"/>
          </w:tcPr>
          <w:p w14:paraId="7A66D495" w14:textId="4080AFBF" w:rsidR="006573D8" w:rsidRPr="00BB13E5" w:rsidRDefault="006573D8" w:rsidP="006573D8">
            <w:pPr>
              <w:pStyle w:val="numbernegative"/>
              <w:pBdr>
                <w:bottom w:val="double" w:sz="4" w:space="1" w:color="auto"/>
              </w:pBdr>
              <w:tabs>
                <w:tab w:val="decimal" w:pos="915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/>
              </w:rPr>
              <w:t>6,241</w:t>
            </w:r>
          </w:p>
        </w:tc>
        <w:tc>
          <w:tcPr>
            <w:tcW w:w="647" w:type="pct"/>
            <w:shd w:val="clear" w:color="auto" w:fill="auto"/>
            <w:vAlign w:val="center"/>
          </w:tcPr>
          <w:p w14:paraId="55F65CAD" w14:textId="75549535" w:rsidR="006573D8" w:rsidRPr="00BB13E5" w:rsidRDefault="006573D8" w:rsidP="006573D8">
            <w:pPr>
              <w:pStyle w:val="numbernegative"/>
              <w:pBdr>
                <w:bottom w:val="double" w:sz="4" w:space="1" w:color="auto"/>
              </w:pBdr>
              <w:tabs>
                <w:tab w:val="decimal" w:pos="915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/>
              </w:rPr>
              <w:t>5,831</w:t>
            </w:r>
          </w:p>
        </w:tc>
        <w:tc>
          <w:tcPr>
            <w:tcW w:w="647" w:type="pct"/>
            <w:shd w:val="clear" w:color="auto" w:fill="auto"/>
            <w:vAlign w:val="center"/>
          </w:tcPr>
          <w:p w14:paraId="674E3F1F" w14:textId="13C84058" w:rsidR="006573D8" w:rsidRPr="00BB13E5" w:rsidRDefault="006573D8" w:rsidP="006573D8">
            <w:pPr>
              <w:pStyle w:val="numbernegative"/>
              <w:pBdr>
                <w:bottom w:val="double" w:sz="4" w:space="1" w:color="auto"/>
              </w:pBdr>
              <w:tabs>
                <w:tab w:val="decimal" w:pos="915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/>
              </w:rPr>
              <w:t>628</w:t>
            </w:r>
          </w:p>
        </w:tc>
        <w:tc>
          <w:tcPr>
            <w:tcW w:w="646" w:type="pct"/>
            <w:shd w:val="clear" w:color="auto" w:fill="auto"/>
            <w:vAlign w:val="center"/>
          </w:tcPr>
          <w:p w14:paraId="3FD88624" w14:textId="06B69075" w:rsidR="006573D8" w:rsidRPr="00BB13E5" w:rsidRDefault="006573D8" w:rsidP="006573D8">
            <w:pPr>
              <w:pStyle w:val="numbernegative"/>
              <w:pBdr>
                <w:bottom w:val="double" w:sz="4" w:space="1" w:color="auto"/>
              </w:pBdr>
              <w:tabs>
                <w:tab w:val="decimal" w:pos="915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/>
              </w:rPr>
              <w:t>70</w:t>
            </w:r>
            <w:r w:rsidR="006A7118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/>
              </w:rPr>
              <w:t>1,0</w:t>
            </w:r>
            <w:r w:rsidR="00D9638F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 w:rsidR="00FC5009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/>
              </w:rPr>
              <w:t>4</w:t>
            </w:r>
          </w:p>
        </w:tc>
      </w:tr>
    </w:tbl>
    <w:p w14:paraId="1CD9BAB3" w14:textId="77777777" w:rsidR="00604CF4" w:rsidRDefault="00604CF4" w:rsidP="00604CF4">
      <w:pPr>
        <w:tabs>
          <w:tab w:val="left" w:pos="-3544"/>
          <w:tab w:val="left" w:pos="-3402"/>
          <w:tab w:val="left" w:pos="-3261"/>
          <w:tab w:val="left" w:pos="-3119"/>
        </w:tabs>
        <w:ind w:firstLine="720"/>
        <w:rPr>
          <w:rFonts w:ascii="Angsana New" w:hAnsi="Angsana New"/>
          <w:b/>
          <w:bCs/>
          <w:sz w:val="28"/>
          <w:szCs w:val="28"/>
        </w:rPr>
      </w:pPr>
    </w:p>
    <w:tbl>
      <w:tblPr>
        <w:tblW w:w="4732" w:type="pct"/>
        <w:tblInd w:w="451" w:type="dxa"/>
        <w:tblLook w:val="0000" w:firstRow="0" w:lastRow="0" w:firstColumn="0" w:lastColumn="0" w:noHBand="0" w:noVBand="0"/>
      </w:tblPr>
      <w:tblGrid>
        <w:gridCol w:w="4770"/>
        <w:gridCol w:w="1531"/>
        <w:gridCol w:w="1531"/>
        <w:gridCol w:w="1258"/>
      </w:tblGrid>
      <w:tr w:rsidR="00604CF4" w:rsidRPr="001B708F" w14:paraId="0D1668DC" w14:textId="77777777" w:rsidTr="002066CB">
        <w:tc>
          <w:tcPr>
            <w:tcW w:w="2624" w:type="pct"/>
          </w:tcPr>
          <w:p w14:paraId="67DC27C9" w14:textId="77777777" w:rsidR="00604CF4" w:rsidRPr="00D14D58" w:rsidRDefault="00604CF4" w:rsidP="002066CB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240" w:lineRule="atLeast"/>
              <w:ind w:right="-106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D14D58">
              <w:rPr>
                <w:rFonts w:ascii="Angsana New" w:hAnsi="Angsana New" w:cs="Angsana New"/>
                <w:b/>
                <w:bCs/>
              </w:rPr>
              <w:tab/>
            </w:r>
          </w:p>
        </w:tc>
        <w:tc>
          <w:tcPr>
            <w:tcW w:w="2376" w:type="pct"/>
            <w:gridSpan w:val="3"/>
            <w:shd w:val="clear" w:color="auto" w:fill="auto"/>
            <w:vAlign w:val="bottom"/>
          </w:tcPr>
          <w:p w14:paraId="03EF4428" w14:textId="77777777" w:rsidR="00604CF4" w:rsidRPr="00D14D58" w:rsidRDefault="00604CF4" w:rsidP="002066CB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D14D58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>งบการเงินรวม</w:t>
            </w:r>
          </w:p>
        </w:tc>
      </w:tr>
      <w:tr w:rsidR="00604CF4" w:rsidRPr="001B708F" w14:paraId="4048B158" w14:textId="77777777" w:rsidTr="002066CB">
        <w:tc>
          <w:tcPr>
            <w:tcW w:w="2624" w:type="pct"/>
          </w:tcPr>
          <w:p w14:paraId="2FC1677C" w14:textId="77777777" w:rsidR="00604CF4" w:rsidRPr="00D14D58" w:rsidRDefault="00604CF4" w:rsidP="002066CB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240" w:lineRule="atLeast"/>
              <w:ind w:right="-106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376" w:type="pct"/>
            <w:gridSpan w:val="3"/>
            <w:vAlign w:val="bottom"/>
          </w:tcPr>
          <w:p w14:paraId="29ABD64B" w14:textId="77777777" w:rsidR="00604CF4" w:rsidRPr="00D14D58" w:rsidRDefault="00604CF4" w:rsidP="002066CB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31</w:t>
            </w:r>
            <w:r w:rsidRPr="00D14D58">
              <w:rPr>
                <w:rFonts w:ascii="Angsana New" w:hAnsi="Angsana New"/>
                <w:sz w:val="30"/>
                <w:szCs w:val="30"/>
                <w:lang w:bidi="th-TH"/>
              </w:rPr>
              <w:t xml:space="preserve"> </w:t>
            </w:r>
            <w:r w:rsidRPr="00D14D58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ธันวาคม 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2562</w:t>
            </w:r>
          </w:p>
        </w:tc>
      </w:tr>
      <w:tr w:rsidR="00604CF4" w:rsidRPr="001B708F" w14:paraId="4D94D4A6" w14:textId="77777777" w:rsidTr="002066CB">
        <w:tc>
          <w:tcPr>
            <w:tcW w:w="2624" w:type="pct"/>
          </w:tcPr>
          <w:p w14:paraId="3FC85C5A" w14:textId="77777777" w:rsidR="00604CF4" w:rsidRPr="00D14D58" w:rsidRDefault="00604CF4" w:rsidP="002066CB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240" w:lineRule="atLeast"/>
              <w:ind w:right="-106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684" w:type="pct"/>
            <w:gridSpan w:val="2"/>
            <w:vAlign w:val="bottom"/>
          </w:tcPr>
          <w:p w14:paraId="048BCB4E" w14:textId="77777777" w:rsidR="00604CF4" w:rsidRPr="00D14D58" w:rsidRDefault="00604CF4" w:rsidP="002066CB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14D58">
              <w:rPr>
                <w:rFonts w:ascii="Angsana New" w:hAnsi="Angsana New"/>
                <w:sz w:val="30"/>
                <w:szCs w:val="30"/>
                <w:cs/>
                <w:lang w:bidi="th-TH"/>
              </w:rPr>
              <w:t>ส่วนที่ถึงกำหนดชำระ</w:t>
            </w:r>
          </w:p>
        </w:tc>
        <w:tc>
          <w:tcPr>
            <w:tcW w:w="692" w:type="pct"/>
            <w:vAlign w:val="bottom"/>
          </w:tcPr>
          <w:p w14:paraId="02032450" w14:textId="77777777" w:rsidR="00604CF4" w:rsidRPr="00D14D58" w:rsidRDefault="00604CF4" w:rsidP="002066CB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604CF4" w:rsidRPr="001B708F" w14:paraId="529D9FE5" w14:textId="77777777" w:rsidTr="002066CB">
        <w:tc>
          <w:tcPr>
            <w:tcW w:w="2624" w:type="pct"/>
          </w:tcPr>
          <w:p w14:paraId="61AEB800" w14:textId="77777777" w:rsidR="00604CF4" w:rsidRPr="00D14D58" w:rsidRDefault="00604CF4" w:rsidP="002066CB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240" w:lineRule="atLeast"/>
              <w:ind w:right="-106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842" w:type="pct"/>
            <w:vAlign w:val="bottom"/>
          </w:tcPr>
          <w:p w14:paraId="06D5C4BA" w14:textId="77777777" w:rsidR="00604CF4" w:rsidRPr="00D14D58" w:rsidRDefault="00604CF4" w:rsidP="002066CB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14D58">
              <w:rPr>
                <w:rFonts w:ascii="Angsana New" w:hAnsi="Angsana New"/>
                <w:sz w:val="30"/>
                <w:szCs w:val="30"/>
                <w:cs/>
                <w:lang w:bidi="th-TH"/>
              </w:rPr>
              <w:t>ภายในหนึ่งปี</w:t>
            </w:r>
          </w:p>
        </w:tc>
        <w:tc>
          <w:tcPr>
            <w:tcW w:w="842" w:type="pct"/>
            <w:vAlign w:val="bottom"/>
          </w:tcPr>
          <w:p w14:paraId="51E8B630" w14:textId="191D66B9" w:rsidR="00604CF4" w:rsidRPr="006A3177" w:rsidRDefault="00604CF4" w:rsidP="002066CB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14D58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เกินกว่าหนึ่งปี</w:t>
            </w:r>
            <w:r w:rsidR="006A3177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 xml:space="preserve">    แต่ไม่เกินห้าปี</w:t>
            </w:r>
          </w:p>
        </w:tc>
        <w:tc>
          <w:tcPr>
            <w:tcW w:w="692" w:type="pct"/>
            <w:vAlign w:val="bottom"/>
          </w:tcPr>
          <w:p w14:paraId="67A22621" w14:textId="77777777" w:rsidR="00604CF4" w:rsidRPr="00D14D58" w:rsidRDefault="00604CF4" w:rsidP="002066CB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14D58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604CF4" w:rsidRPr="001B708F" w14:paraId="58503D2A" w14:textId="77777777" w:rsidTr="002066CB">
        <w:tc>
          <w:tcPr>
            <w:tcW w:w="2624" w:type="pct"/>
          </w:tcPr>
          <w:p w14:paraId="040C0137" w14:textId="77777777" w:rsidR="00604CF4" w:rsidRPr="00D14D58" w:rsidRDefault="00604CF4" w:rsidP="002066CB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240" w:lineRule="atLeast"/>
              <w:ind w:right="-106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376" w:type="pct"/>
            <w:gridSpan w:val="3"/>
            <w:vAlign w:val="bottom"/>
          </w:tcPr>
          <w:p w14:paraId="5B975978" w14:textId="77777777" w:rsidR="00604CF4" w:rsidRPr="00D14D58" w:rsidRDefault="00604CF4" w:rsidP="002066CB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D14D5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04CF4" w:rsidRPr="001B708F" w14:paraId="390C1861" w14:textId="77777777" w:rsidTr="002066CB">
        <w:tc>
          <w:tcPr>
            <w:tcW w:w="2624" w:type="pct"/>
          </w:tcPr>
          <w:p w14:paraId="194755AB" w14:textId="77777777" w:rsidR="00604CF4" w:rsidRPr="00D14D58" w:rsidRDefault="00604CF4" w:rsidP="002066CB">
            <w:pPr>
              <w:spacing w:line="240" w:lineRule="atLeast"/>
              <w:ind w:left="-18" w:right="-10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14D58">
              <w:rPr>
                <w:rFonts w:ascii="Angsana New" w:hAnsi="Angsana New"/>
                <w:sz w:val="30"/>
                <w:szCs w:val="30"/>
                <w:cs/>
              </w:rPr>
              <w:t>ลูกหนี้ตามสัญญาเช่าซื้อ</w:t>
            </w:r>
          </w:p>
        </w:tc>
        <w:tc>
          <w:tcPr>
            <w:tcW w:w="842" w:type="pct"/>
          </w:tcPr>
          <w:p w14:paraId="60AE39B1" w14:textId="570105E3" w:rsidR="00604CF4" w:rsidRPr="00BB13E5" w:rsidRDefault="00604CF4" w:rsidP="00BB13E5">
            <w:pPr>
              <w:pStyle w:val="numbernegative"/>
              <w:tabs>
                <w:tab w:val="decimal" w:pos="915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BB13E5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857,</w:t>
            </w:r>
            <w:r w:rsidR="00694B12" w:rsidRPr="00694B12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6</w:t>
            </w:r>
            <w:r w:rsidRPr="00BB13E5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39</w:t>
            </w:r>
          </w:p>
        </w:tc>
        <w:tc>
          <w:tcPr>
            <w:tcW w:w="842" w:type="pct"/>
          </w:tcPr>
          <w:p w14:paraId="16E81A76" w14:textId="77777777" w:rsidR="00604CF4" w:rsidRPr="00BB13E5" w:rsidRDefault="00604CF4" w:rsidP="00BB13E5">
            <w:pPr>
              <w:pStyle w:val="numbernegative"/>
              <w:tabs>
                <w:tab w:val="decimal" w:pos="915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BB13E5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33,344</w:t>
            </w:r>
          </w:p>
        </w:tc>
        <w:tc>
          <w:tcPr>
            <w:tcW w:w="692" w:type="pct"/>
          </w:tcPr>
          <w:p w14:paraId="614BEE91" w14:textId="77777777" w:rsidR="00604CF4" w:rsidRPr="00BB13E5" w:rsidRDefault="00604CF4" w:rsidP="00BB13E5">
            <w:pPr>
              <w:pStyle w:val="numbernegative"/>
              <w:tabs>
                <w:tab w:val="decimal" w:pos="915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BB13E5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890,983</w:t>
            </w:r>
          </w:p>
        </w:tc>
      </w:tr>
      <w:tr w:rsidR="00604CF4" w:rsidRPr="001B708F" w14:paraId="00D8FAE7" w14:textId="77777777" w:rsidTr="002066CB">
        <w:tc>
          <w:tcPr>
            <w:tcW w:w="2624" w:type="pct"/>
          </w:tcPr>
          <w:p w14:paraId="201003B4" w14:textId="77777777" w:rsidR="00604CF4" w:rsidRPr="00D14D58" w:rsidRDefault="00604CF4" w:rsidP="002066CB">
            <w:pPr>
              <w:spacing w:line="240" w:lineRule="atLeast"/>
              <w:ind w:left="-18" w:right="-10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14D5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D14D5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14D58">
              <w:rPr>
                <w:rFonts w:ascii="Angsana New" w:hAnsi="Angsana New"/>
                <w:sz w:val="30"/>
                <w:szCs w:val="30"/>
                <w:cs/>
              </w:rPr>
              <w:t xml:space="preserve">รายได้ดอกเบี้ยรับรอการรับรู้      </w:t>
            </w:r>
          </w:p>
        </w:tc>
        <w:tc>
          <w:tcPr>
            <w:tcW w:w="842" w:type="pct"/>
          </w:tcPr>
          <w:p w14:paraId="216AC84A" w14:textId="3FBE64E6" w:rsidR="00604CF4" w:rsidRPr="00BB13E5" w:rsidRDefault="00604CF4" w:rsidP="00BB13E5">
            <w:pPr>
              <w:pStyle w:val="numbernegative"/>
              <w:tabs>
                <w:tab w:val="decimal" w:pos="915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BB13E5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(90,</w:t>
            </w:r>
            <w:r w:rsidR="00694B12" w:rsidRPr="00694B12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6</w:t>
            </w:r>
            <w:r w:rsidRPr="00BB13E5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95)</w:t>
            </w:r>
          </w:p>
        </w:tc>
        <w:tc>
          <w:tcPr>
            <w:tcW w:w="842" w:type="pct"/>
          </w:tcPr>
          <w:p w14:paraId="189285B1" w14:textId="77777777" w:rsidR="00604CF4" w:rsidRPr="00BB13E5" w:rsidRDefault="00604CF4" w:rsidP="00BB13E5">
            <w:pPr>
              <w:pStyle w:val="numbernegative"/>
              <w:tabs>
                <w:tab w:val="decimal" w:pos="915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/>
              </w:rPr>
            </w:pPr>
            <w:r w:rsidRPr="00BB13E5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(8,174)</w:t>
            </w:r>
          </w:p>
        </w:tc>
        <w:tc>
          <w:tcPr>
            <w:tcW w:w="692" w:type="pct"/>
          </w:tcPr>
          <w:p w14:paraId="481FA3BA" w14:textId="39CB238E" w:rsidR="00604CF4" w:rsidRPr="00BB13E5" w:rsidRDefault="00604CF4" w:rsidP="00BB13E5">
            <w:pPr>
              <w:pStyle w:val="numbernegative"/>
              <w:tabs>
                <w:tab w:val="decimal" w:pos="915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BB13E5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(98,8</w:t>
            </w:r>
            <w:r w:rsidR="00694B12" w:rsidRPr="00694B12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6</w:t>
            </w:r>
            <w:r w:rsidRPr="00BB13E5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9)</w:t>
            </w:r>
          </w:p>
        </w:tc>
      </w:tr>
      <w:tr w:rsidR="00604CF4" w:rsidRPr="001B708F" w14:paraId="3E414765" w14:textId="77777777" w:rsidTr="002066CB">
        <w:tc>
          <w:tcPr>
            <w:tcW w:w="2624" w:type="pct"/>
          </w:tcPr>
          <w:p w14:paraId="1F1E2BB7" w14:textId="77777777" w:rsidR="00604CF4" w:rsidRPr="00D14D58" w:rsidRDefault="00604CF4" w:rsidP="002066CB">
            <w:pPr>
              <w:spacing w:line="240" w:lineRule="atLeast"/>
              <w:ind w:left="-18" w:right="-106"/>
              <w:rPr>
                <w:rFonts w:ascii="Angsana New" w:hAnsi="Angsana New"/>
                <w:sz w:val="30"/>
                <w:szCs w:val="30"/>
              </w:rPr>
            </w:pPr>
            <w:r w:rsidRPr="00D14D58">
              <w:rPr>
                <w:rFonts w:ascii="Angsana New" w:hAnsi="Angsana New"/>
                <w:sz w:val="30"/>
                <w:szCs w:val="30"/>
                <w:cs/>
              </w:rPr>
              <w:t xml:space="preserve">      ภาษีขายรอตัดบัญชี      </w:t>
            </w:r>
          </w:p>
        </w:tc>
        <w:tc>
          <w:tcPr>
            <w:tcW w:w="842" w:type="pct"/>
          </w:tcPr>
          <w:p w14:paraId="637FBD02" w14:textId="77777777" w:rsidR="00604CF4" w:rsidRPr="00BB13E5" w:rsidRDefault="00604CF4" w:rsidP="00BB13E5">
            <w:pPr>
              <w:pStyle w:val="numbernegative"/>
              <w:pBdr>
                <w:bottom w:val="single" w:sz="4" w:space="1" w:color="auto"/>
              </w:pBdr>
              <w:tabs>
                <w:tab w:val="decimal" w:pos="915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BB13E5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(48,013)</w:t>
            </w:r>
          </w:p>
        </w:tc>
        <w:tc>
          <w:tcPr>
            <w:tcW w:w="842" w:type="pct"/>
          </w:tcPr>
          <w:p w14:paraId="3682DD8A" w14:textId="77777777" w:rsidR="00604CF4" w:rsidRPr="00BB13E5" w:rsidRDefault="00604CF4" w:rsidP="00BB13E5">
            <w:pPr>
              <w:pStyle w:val="numbernegative"/>
              <w:pBdr>
                <w:bottom w:val="single" w:sz="4" w:space="1" w:color="auto"/>
              </w:pBdr>
              <w:tabs>
                <w:tab w:val="decimal" w:pos="915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BB13E5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(2,287)</w:t>
            </w:r>
          </w:p>
        </w:tc>
        <w:tc>
          <w:tcPr>
            <w:tcW w:w="692" w:type="pct"/>
          </w:tcPr>
          <w:p w14:paraId="5579D731" w14:textId="77777777" w:rsidR="00604CF4" w:rsidRPr="00BB13E5" w:rsidRDefault="00604CF4" w:rsidP="00BB13E5">
            <w:pPr>
              <w:pStyle w:val="numbernegative"/>
              <w:pBdr>
                <w:bottom w:val="single" w:sz="4" w:space="1" w:color="auto"/>
              </w:pBdr>
              <w:tabs>
                <w:tab w:val="decimal" w:pos="915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BB13E5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(50,300)</w:t>
            </w:r>
          </w:p>
        </w:tc>
      </w:tr>
      <w:tr w:rsidR="00604CF4" w:rsidRPr="001B708F" w14:paraId="639A0D61" w14:textId="77777777" w:rsidTr="002066CB">
        <w:tc>
          <w:tcPr>
            <w:tcW w:w="2624" w:type="pct"/>
          </w:tcPr>
          <w:p w14:paraId="695CCA4D" w14:textId="77777777" w:rsidR="00604CF4" w:rsidRPr="00D14D58" w:rsidRDefault="00604CF4" w:rsidP="002066CB">
            <w:pPr>
              <w:spacing w:line="240" w:lineRule="atLeast"/>
              <w:ind w:left="27" w:right="-10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42" w:type="pct"/>
          </w:tcPr>
          <w:p w14:paraId="27C9D94B" w14:textId="77777777" w:rsidR="00604CF4" w:rsidRPr="00BB13E5" w:rsidRDefault="00604CF4" w:rsidP="00BB13E5">
            <w:pPr>
              <w:pStyle w:val="numbernegative"/>
              <w:tabs>
                <w:tab w:val="decimal" w:pos="915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BB13E5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718,931</w:t>
            </w:r>
          </w:p>
        </w:tc>
        <w:tc>
          <w:tcPr>
            <w:tcW w:w="842" w:type="pct"/>
          </w:tcPr>
          <w:p w14:paraId="05A1EC9D" w14:textId="77777777" w:rsidR="00604CF4" w:rsidRPr="00BB13E5" w:rsidRDefault="00604CF4" w:rsidP="00BB13E5">
            <w:pPr>
              <w:pStyle w:val="numbernegative"/>
              <w:tabs>
                <w:tab w:val="decimal" w:pos="915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BB13E5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22,883</w:t>
            </w:r>
          </w:p>
        </w:tc>
        <w:tc>
          <w:tcPr>
            <w:tcW w:w="692" w:type="pct"/>
          </w:tcPr>
          <w:p w14:paraId="2FFEF8C3" w14:textId="77777777" w:rsidR="00604CF4" w:rsidRPr="00BB13E5" w:rsidRDefault="00604CF4" w:rsidP="00BB13E5">
            <w:pPr>
              <w:pStyle w:val="numbernegative"/>
              <w:tabs>
                <w:tab w:val="decimal" w:pos="915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BB13E5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741,814</w:t>
            </w:r>
          </w:p>
        </w:tc>
      </w:tr>
      <w:tr w:rsidR="00604CF4" w:rsidRPr="001B708F" w14:paraId="66810FAC" w14:textId="77777777" w:rsidTr="002066CB">
        <w:tc>
          <w:tcPr>
            <w:tcW w:w="2624" w:type="pct"/>
          </w:tcPr>
          <w:p w14:paraId="28003973" w14:textId="77777777" w:rsidR="00604CF4" w:rsidRPr="00D14D58" w:rsidRDefault="00604CF4" w:rsidP="002066CB">
            <w:pPr>
              <w:spacing w:line="240" w:lineRule="atLeast"/>
              <w:ind w:left="345" w:right="-106" w:hanging="363"/>
              <w:rPr>
                <w:rFonts w:ascii="Angsana New" w:hAnsi="Angsana New"/>
                <w:sz w:val="30"/>
                <w:szCs w:val="30"/>
              </w:rPr>
            </w:pPr>
            <w:r w:rsidRPr="00D14D5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D14D58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842" w:type="pct"/>
            <w:vAlign w:val="bottom"/>
          </w:tcPr>
          <w:p w14:paraId="2BA8CA3E" w14:textId="7AC7C169" w:rsidR="00604CF4" w:rsidRPr="00BB13E5" w:rsidRDefault="00604CF4" w:rsidP="00BB13E5">
            <w:pPr>
              <w:pStyle w:val="numbernegative"/>
              <w:pBdr>
                <w:bottom w:val="single" w:sz="4" w:space="1" w:color="auto"/>
              </w:pBdr>
              <w:tabs>
                <w:tab w:val="decimal" w:pos="915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BB13E5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(52,90</w:t>
            </w:r>
            <w:r w:rsidR="00694B12" w:rsidRPr="00694B12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6</w:t>
            </w:r>
            <w:r w:rsidRPr="00BB13E5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842" w:type="pct"/>
            <w:vAlign w:val="bottom"/>
          </w:tcPr>
          <w:p w14:paraId="056381B9" w14:textId="77777777" w:rsidR="00604CF4" w:rsidRPr="00BB13E5" w:rsidRDefault="00604CF4" w:rsidP="00490880">
            <w:pPr>
              <w:pStyle w:val="numbernegative"/>
              <w:pBdr>
                <w:bottom w:val="single" w:sz="4" w:space="1" w:color="auto"/>
              </w:pBdr>
              <w:tabs>
                <w:tab w:val="decimal" w:pos="698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BB13E5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692" w:type="pct"/>
            <w:vAlign w:val="bottom"/>
          </w:tcPr>
          <w:p w14:paraId="55743779" w14:textId="1405E847" w:rsidR="00604CF4" w:rsidRPr="00BB13E5" w:rsidRDefault="00604CF4" w:rsidP="00BB13E5">
            <w:pPr>
              <w:pStyle w:val="numbernegative"/>
              <w:pBdr>
                <w:bottom w:val="single" w:sz="4" w:space="1" w:color="auto"/>
              </w:pBdr>
              <w:tabs>
                <w:tab w:val="decimal" w:pos="915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BB13E5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(52,90</w:t>
            </w:r>
            <w:r w:rsidR="00694B12" w:rsidRPr="00694B12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6</w:t>
            </w:r>
            <w:r w:rsidRPr="00BB13E5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)</w:t>
            </w:r>
          </w:p>
        </w:tc>
      </w:tr>
      <w:tr w:rsidR="00604CF4" w:rsidRPr="001B708F" w14:paraId="696CEBF8" w14:textId="77777777" w:rsidTr="002066CB">
        <w:trPr>
          <w:trHeight w:val="461"/>
        </w:trPr>
        <w:tc>
          <w:tcPr>
            <w:tcW w:w="2624" w:type="pct"/>
          </w:tcPr>
          <w:p w14:paraId="004316D9" w14:textId="77777777" w:rsidR="00604CF4" w:rsidRPr="00D14D58" w:rsidRDefault="00604CF4" w:rsidP="002066CB">
            <w:pPr>
              <w:spacing w:line="240" w:lineRule="atLeast"/>
              <w:ind w:left="-18" w:right="-10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14D58">
              <w:rPr>
                <w:rFonts w:ascii="Angsana New" w:hAnsi="Angsana New"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842" w:type="pct"/>
          </w:tcPr>
          <w:p w14:paraId="28D042BF" w14:textId="47049C8B" w:rsidR="00604CF4" w:rsidRPr="00BB13E5" w:rsidRDefault="00694B12" w:rsidP="00BB13E5">
            <w:pPr>
              <w:pStyle w:val="numbernegative"/>
              <w:pBdr>
                <w:bottom w:val="double" w:sz="4" w:space="1" w:color="auto"/>
              </w:pBdr>
              <w:tabs>
                <w:tab w:val="decimal" w:pos="915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694B12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/>
              </w:rPr>
              <w:t>666</w:t>
            </w:r>
            <w:r w:rsidR="00604CF4" w:rsidRPr="00BB13E5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/>
              </w:rPr>
              <w:t>,025</w:t>
            </w:r>
          </w:p>
        </w:tc>
        <w:tc>
          <w:tcPr>
            <w:tcW w:w="842" w:type="pct"/>
          </w:tcPr>
          <w:p w14:paraId="589D70E7" w14:textId="77777777" w:rsidR="00604CF4" w:rsidRPr="00BB13E5" w:rsidRDefault="00604CF4" w:rsidP="00BB13E5">
            <w:pPr>
              <w:pStyle w:val="numbernegative"/>
              <w:pBdr>
                <w:bottom w:val="double" w:sz="4" w:space="1" w:color="auto"/>
              </w:pBdr>
              <w:tabs>
                <w:tab w:val="decimal" w:pos="915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BB13E5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/>
              </w:rPr>
              <w:t>22,883</w:t>
            </w:r>
          </w:p>
        </w:tc>
        <w:tc>
          <w:tcPr>
            <w:tcW w:w="692" w:type="pct"/>
          </w:tcPr>
          <w:p w14:paraId="2B013C24" w14:textId="06476C26" w:rsidR="00604CF4" w:rsidRPr="00BB13E5" w:rsidRDefault="00694B12" w:rsidP="00BB13E5">
            <w:pPr>
              <w:pStyle w:val="numbernegative"/>
              <w:pBdr>
                <w:bottom w:val="double" w:sz="4" w:space="1" w:color="auto"/>
              </w:pBdr>
              <w:tabs>
                <w:tab w:val="decimal" w:pos="915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694B12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/>
              </w:rPr>
              <w:t>6</w:t>
            </w:r>
            <w:r w:rsidR="00604CF4" w:rsidRPr="00BB13E5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/>
              </w:rPr>
              <w:t>88,908</w:t>
            </w:r>
          </w:p>
        </w:tc>
      </w:tr>
    </w:tbl>
    <w:p w14:paraId="723DC98A" w14:textId="77777777" w:rsidR="00604CF4" w:rsidRDefault="00604CF4" w:rsidP="00604CF4"/>
    <w:tbl>
      <w:tblPr>
        <w:tblW w:w="4992" w:type="pct"/>
        <w:tblInd w:w="387" w:type="dxa"/>
        <w:tblLook w:val="0000" w:firstRow="0" w:lastRow="0" w:firstColumn="0" w:lastColumn="0" w:noHBand="0" w:noVBand="0"/>
      </w:tblPr>
      <w:tblGrid>
        <w:gridCol w:w="6796"/>
        <w:gridCol w:w="1260"/>
        <w:gridCol w:w="270"/>
        <w:gridCol w:w="1264"/>
      </w:tblGrid>
      <w:tr w:rsidR="00604CF4" w:rsidRPr="00995842" w14:paraId="55169413" w14:textId="77777777" w:rsidTr="002066CB">
        <w:trPr>
          <w:trHeight w:val="133"/>
        </w:trPr>
        <w:tc>
          <w:tcPr>
            <w:tcW w:w="35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69A673" w14:textId="77777777" w:rsidR="00604CF4" w:rsidRPr="00995842" w:rsidRDefault="00604CF4" w:rsidP="002066CB">
            <w:pPr>
              <w:rPr>
                <w:rFonts w:ascii="Angsana New" w:hAnsi="Angsana New"/>
                <w:b/>
                <w:bCs/>
                <w:sz w:val="29"/>
                <w:szCs w:val="29"/>
                <w:u w:val="single"/>
              </w:rPr>
            </w:pPr>
          </w:p>
        </w:tc>
        <w:tc>
          <w:tcPr>
            <w:tcW w:w="1457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B23523C" w14:textId="77777777" w:rsidR="00604CF4" w:rsidRPr="00A30218" w:rsidRDefault="00604CF4" w:rsidP="002066CB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3021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604CF4" w:rsidRPr="00995842" w14:paraId="517FFED7" w14:textId="77777777" w:rsidTr="002066CB">
        <w:trPr>
          <w:trHeight w:val="20"/>
        </w:trPr>
        <w:tc>
          <w:tcPr>
            <w:tcW w:w="35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3B734B" w14:textId="77777777" w:rsidR="00604CF4" w:rsidRPr="00995842" w:rsidRDefault="00604CF4" w:rsidP="002066CB">
            <w:pPr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65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9C2EEA5" w14:textId="67270940" w:rsidR="00604CF4" w:rsidRPr="00A30218" w:rsidRDefault="00604CF4" w:rsidP="002066CB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30218">
              <w:rPr>
                <w:rFonts w:ascii="Angsana New" w:hAnsi="Angsana New" w:hint="cs"/>
                <w:sz w:val="30"/>
                <w:szCs w:val="30"/>
              </w:rPr>
              <w:t>2</w:t>
            </w:r>
            <w:r w:rsidR="00694B12" w:rsidRPr="00694B12">
              <w:rPr>
                <w:rFonts w:ascii="Angsana New" w:hAnsi="Angsana New" w:hint="cs"/>
                <w:sz w:val="30"/>
                <w:szCs w:val="30"/>
              </w:rPr>
              <w:t>56</w:t>
            </w:r>
            <w:r w:rsidRPr="00A30218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64A0715" w14:textId="77777777" w:rsidR="00604CF4" w:rsidRPr="00A30218" w:rsidRDefault="00604CF4" w:rsidP="002066CB">
            <w:pPr>
              <w:ind w:left="360" w:hanging="3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9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0FE93FC" w14:textId="50EBB820" w:rsidR="00604CF4" w:rsidRPr="00A30218" w:rsidRDefault="00604CF4" w:rsidP="002066CB">
            <w:pPr>
              <w:ind w:left="360" w:hanging="36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30218">
              <w:rPr>
                <w:rFonts w:ascii="Angsana New" w:hAnsi="Angsana New" w:hint="cs"/>
                <w:sz w:val="30"/>
                <w:szCs w:val="30"/>
              </w:rPr>
              <w:t>2</w:t>
            </w:r>
            <w:r w:rsidR="00694B12" w:rsidRPr="00694B12">
              <w:rPr>
                <w:rFonts w:ascii="Angsana New" w:hAnsi="Angsana New" w:hint="cs"/>
                <w:sz w:val="30"/>
                <w:szCs w:val="30"/>
              </w:rPr>
              <w:t>56</w:t>
            </w:r>
            <w:r w:rsidRPr="00A30218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604CF4" w:rsidRPr="00995842" w14:paraId="3EA47A88" w14:textId="77777777" w:rsidTr="002066CB">
        <w:trPr>
          <w:trHeight w:val="20"/>
        </w:trPr>
        <w:tc>
          <w:tcPr>
            <w:tcW w:w="35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606535" w14:textId="7A05C3E5" w:rsidR="00604CF4" w:rsidRPr="00CF458D" w:rsidRDefault="00604CF4" w:rsidP="002066CB">
            <w:pPr>
              <w:rPr>
                <w:rFonts w:ascii="Angsana New" w:hAnsi="Angsana New"/>
                <w:sz w:val="29"/>
                <w:szCs w:val="29"/>
                <w:cs/>
              </w:rPr>
            </w:pPr>
            <w:r w:rsidRPr="001B708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</w:t>
            </w:r>
            <w:r w:rsidR="00EA3CC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ปี</w:t>
            </w:r>
            <w:r w:rsidRPr="001B708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</w:t>
            </w:r>
            <w:r w:rsidR="00EA3CC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1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EA3CC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57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B1779B2" w14:textId="77777777" w:rsidR="00604CF4" w:rsidRPr="00A30218" w:rsidRDefault="00604CF4" w:rsidP="002066CB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3021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</w:t>
            </w:r>
            <w:r w:rsidRPr="00A30218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604CF4" w:rsidRPr="00995842" w14:paraId="2BD1A1A6" w14:textId="77777777" w:rsidTr="001E33B8">
        <w:trPr>
          <w:trHeight w:val="20"/>
        </w:trPr>
        <w:tc>
          <w:tcPr>
            <w:tcW w:w="35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FD7737" w14:textId="67FF43BE" w:rsidR="00604CF4" w:rsidRPr="00995842" w:rsidRDefault="00604CF4" w:rsidP="002066CB">
            <w:pPr>
              <w:ind w:firstLine="72"/>
              <w:rPr>
                <w:rFonts w:ascii="Angsana New" w:hAnsi="Angsana New"/>
                <w:sz w:val="29"/>
                <w:szCs w:val="29"/>
                <w:cs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cs/>
              </w:rPr>
              <w:t>ขาดทุนจากการด้อยค่า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1B708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</w:t>
            </w:r>
            <w:r w:rsidRPr="001B708F">
              <w:rPr>
                <w:rFonts w:ascii="Angsana New" w:hAnsi="Angsana New" w:hint="cs"/>
                <w:i/>
                <w:iCs/>
                <w:sz w:val="30"/>
                <w:szCs w:val="30"/>
              </w:rPr>
              <w:t>25</w:t>
            </w:r>
            <w:r w:rsidR="00694B12" w:rsidRPr="00694B12">
              <w:rPr>
                <w:rFonts w:ascii="Angsana New" w:hAnsi="Angsana New" w:hint="cs"/>
                <w:i/>
                <w:iCs/>
                <w:sz w:val="30"/>
                <w:szCs w:val="30"/>
              </w:rPr>
              <w:t>6</w:t>
            </w:r>
            <w:r w:rsidRPr="001B708F">
              <w:rPr>
                <w:rFonts w:ascii="Angsana New" w:hAnsi="Angsana New" w:hint="cs"/>
                <w:i/>
                <w:iCs/>
                <w:sz w:val="30"/>
                <w:szCs w:val="30"/>
              </w:rPr>
              <w:t xml:space="preserve">2: </w:t>
            </w:r>
            <w:r w:rsidRPr="001B708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หนี้สูญและหนี้สงสัยจะสูญ</w:t>
            </w:r>
            <w:r w:rsidRPr="001B708F">
              <w:rPr>
                <w:rFonts w:ascii="Angsana New" w:hAnsi="Angsana New" w:hint="cs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657" w:type="pct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4D36196" w14:textId="70366E18" w:rsidR="00604CF4" w:rsidRPr="00345389" w:rsidRDefault="006573D8" w:rsidP="00345389">
            <w:pPr>
              <w:pStyle w:val="numbernegative"/>
              <w:tabs>
                <w:tab w:val="decimal" w:pos="915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/>
              </w:rPr>
              <w:t>216,410</w:t>
            </w:r>
          </w:p>
        </w:tc>
        <w:tc>
          <w:tcPr>
            <w:tcW w:w="14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C535A7C" w14:textId="77777777" w:rsidR="00604CF4" w:rsidRPr="00345389" w:rsidRDefault="00604CF4" w:rsidP="00345389">
            <w:pPr>
              <w:pStyle w:val="numbernegative"/>
              <w:tabs>
                <w:tab w:val="decimal" w:pos="915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59" w:type="pct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4C31A37" w14:textId="1FE24A5E" w:rsidR="00604CF4" w:rsidRPr="00345389" w:rsidRDefault="00C44D35" w:rsidP="00345389">
            <w:pPr>
              <w:pStyle w:val="numbernegative"/>
              <w:tabs>
                <w:tab w:val="decimal" w:pos="915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A7013A"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30"/>
                <w:szCs w:val="30"/>
                <w:lang w:val="en-US"/>
              </w:rPr>
              <w:t>125,263</w:t>
            </w:r>
          </w:p>
        </w:tc>
      </w:tr>
    </w:tbl>
    <w:p w14:paraId="243325D6" w14:textId="77777777" w:rsidR="00604CF4" w:rsidRDefault="00604CF4" w:rsidP="00604CF4">
      <w:pPr>
        <w:tabs>
          <w:tab w:val="left" w:pos="270"/>
        </w:tabs>
        <w:ind w:left="273" w:hanging="187"/>
        <w:rPr>
          <w:rFonts w:ascii="Angsana New" w:hAnsi="Angsana New"/>
          <w:sz w:val="30"/>
          <w:szCs w:val="30"/>
        </w:rPr>
      </w:pPr>
      <w:r w:rsidRPr="005259D0">
        <w:rPr>
          <w:rFonts w:ascii="Angsana New" w:hAnsi="Angsana New"/>
          <w:sz w:val="30"/>
          <w:szCs w:val="30"/>
        </w:rPr>
        <w:t xml:space="preserve"> </w:t>
      </w:r>
    </w:p>
    <w:tbl>
      <w:tblPr>
        <w:tblW w:w="4665" w:type="pct"/>
        <w:tblInd w:w="450" w:type="dxa"/>
        <w:tblLook w:val="0000" w:firstRow="0" w:lastRow="0" w:firstColumn="0" w:lastColumn="0" w:noHBand="0" w:noVBand="0"/>
      </w:tblPr>
      <w:tblGrid>
        <w:gridCol w:w="1977"/>
        <w:gridCol w:w="1197"/>
        <w:gridCol w:w="1197"/>
        <w:gridCol w:w="1131"/>
        <w:gridCol w:w="1131"/>
        <w:gridCol w:w="1131"/>
        <w:gridCol w:w="1197"/>
      </w:tblGrid>
      <w:tr w:rsidR="00604CF4" w:rsidRPr="001B708F" w14:paraId="43E4D87C" w14:textId="77777777" w:rsidTr="002066CB">
        <w:tc>
          <w:tcPr>
            <w:tcW w:w="1258" w:type="pct"/>
          </w:tcPr>
          <w:p w14:paraId="593F55FC" w14:textId="77777777" w:rsidR="00604CF4" w:rsidRPr="00D14D58" w:rsidRDefault="00604CF4" w:rsidP="002066CB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240" w:lineRule="atLeast"/>
              <w:ind w:right="-106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D14D58">
              <w:rPr>
                <w:rFonts w:ascii="Angsana New" w:hAnsi="Angsana New" w:cs="Angsana New"/>
                <w:b/>
                <w:bCs/>
                <w:spacing w:val="-2"/>
                <w:sz w:val="30"/>
                <w:szCs w:val="30"/>
              </w:rPr>
              <w:br w:type="page"/>
            </w:r>
            <w:bookmarkStart w:id="5" w:name="_Hlk40181588"/>
          </w:p>
        </w:tc>
        <w:tc>
          <w:tcPr>
            <w:tcW w:w="3742" w:type="pct"/>
            <w:gridSpan w:val="6"/>
            <w:shd w:val="clear" w:color="auto" w:fill="auto"/>
            <w:vAlign w:val="bottom"/>
          </w:tcPr>
          <w:p w14:paraId="6DD29D2E" w14:textId="77777777" w:rsidR="00604CF4" w:rsidRPr="00D14D58" w:rsidRDefault="00604CF4" w:rsidP="002066CB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D14D58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604CF4" w:rsidRPr="001B708F" w14:paraId="52678112" w14:textId="77777777" w:rsidTr="002066CB">
        <w:tc>
          <w:tcPr>
            <w:tcW w:w="1258" w:type="pct"/>
          </w:tcPr>
          <w:p w14:paraId="3D51E0BE" w14:textId="77777777" w:rsidR="00604CF4" w:rsidRPr="00D14D58" w:rsidRDefault="00604CF4" w:rsidP="002066CB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240" w:lineRule="atLeast"/>
              <w:ind w:right="-106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3742" w:type="pct"/>
            <w:gridSpan w:val="6"/>
            <w:vAlign w:val="bottom"/>
          </w:tcPr>
          <w:p w14:paraId="0927AEBF" w14:textId="395E19FC" w:rsidR="00604CF4" w:rsidRPr="00D14D58" w:rsidRDefault="00604CF4" w:rsidP="002066CB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 w:rsidR="0075364B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Pr="00D14D58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</w:t>
            </w:r>
            <w:r w:rsidR="0075364B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ธันวาคม</w:t>
            </w:r>
            <w:r w:rsidRPr="00D14D58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25</w:t>
            </w:r>
            <w:r w:rsidR="00694B12" w:rsidRPr="00694B12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</w:p>
        </w:tc>
      </w:tr>
      <w:tr w:rsidR="00133306" w:rsidRPr="001B708F" w14:paraId="1CB3294C" w14:textId="77777777" w:rsidTr="002066CB">
        <w:tc>
          <w:tcPr>
            <w:tcW w:w="1258" w:type="pct"/>
          </w:tcPr>
          <w:p w14:paraId="67CF6568" w14:textId="77777777" w:rsidR="00604CF4" w:rsidRPr="00D14D58" w:rsidRDefault="00604CF4" w:rsidP="002066CB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240" w:lineRule="atLeast"/>
              <w:ind w:right="-106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704" w:type="pct"/>
            <w:vAlign w:val="bottom"/>
          </w:tcPr>
          <w:p w14:paraId="1A7226C4" w14:textId="77777777" w:rsidR="00604CF4" w:rsidRPr="00D14D58" w:rsidRDefault="00604CF4" w:rsidP="002066CB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14D58">
              <w:rPr>
                <w:rFonts w:ascii="Angsana New" w:hAnsi="Angsana New"/>
                <w:sz w:val="30"/>
                <w:szCs w:val="30"/>
                <w:cs/>
                <w:lang w:bidi="th-TH"/>
              </w:rPr>
              <w:t>ส่วนที่ถึง</w:t>
            </w:r>
            <w:r w:rsidRPr="00D14D58">
              <w:rPr>
                <w:rFonts w:ascii="Angsana New" w:hAnsi="Angsana New"/>
                <w:sz w:val="30"/>
                <w:szCs w:val="30"/>
                <w:lang w:bidi="th-TH"/>
              </w:rPr>
              <w:br/>
            </w:r>
            <w:r w:rsidRPr="00D14D58">
              <w:rPr>
                <w:rFonts w:ascii="Angsana New" w:hAnsi="Angsana New"/>
                <w:sz w:val="30"/>
                <w:szCs w:val="30"/>
                <w:cs/>
                <w:lang w:bidi="th-TH"/>
              </w:rPr>
              <w:t>กำหนดชำระ</w:t>
            </w:r>
          </w:p>
          <w:p w14:paraId="2845FAD5" w14:textId="77777777" w:rsidR="00604CF4" w:rsidRPr="00D14D58" w:rsidRDefault="00604CF4" w:rsidP="002066CB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14D58">
              <w:rPr>
                <w:rFonts w:ascii="Angsana New" w:hAnsi="Angsana New"/>
                <w:sz w:val="30"/>
                <w:szCs w:val="30"/>
                <w:cs/>
                <w:lang w:bidi="th-TH"/>
              </w:rPr>
              <w:t>ภายใน</w:t>
            </w:r>
            <w:r w:rsidRPr="00D14D58">
              <w:rPr>
                <w:rFonts w:ascii="Angsana New" w:hAnsi="Angsana New"/>
                <w:sz w:val="30"/>
                <w:szCs w:val="30"/>
                <w:lang w:bidi="th-TH"/>
              </w:rPr>
              <w:br/>
            </w:r>
            <w:r w:rsidRPr="00D14D58">
              <w:rPr>
                <w:rFonts w:ascii="Angsana New" w:hAnsi="Angsana New"/>
                <w:sz w:val="30"/>
                <w:szCs w:val="30"/>
                <w:cs/>
                <w:lang w:bidi="th-TH"/>
              </w:rPr>
              <w:t>หนึ่งปี</w:t>
            </w:r>
          </w:p>
        </w:tc>
        <w:tc>
          <w:tcPr>
            <w:tcW w:w="704" w:type="pct"/>
            <w:vAlign w:val="bottom"/>
          </w:tcPr>
          <w:p w14:paraId="1FB477C0" w14:textId="77777777" w:rsidR="00604CF4" w:rsidRPr="00D14D58" w:rsidRDefault="00604CF4" w:rsidP="002066CB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14D58">
              <w:rPr>
                <w:rFonts w:ascii="Angsana New" w:hAnsi="Angsana New"/>
                <w:sz w:val="30"/>
                <w:szCs w:val="30"/>
                <w:cs/>
                <w:lang w:bidi="th-TH"/>
              </w:rPr>
              <w:t>ส่วนที่ถึงกำหนดชำระ</w:t>
            </w:r>
            <w:r w:rsidRPr="00D14D58">
              <w:rPr>
                <w:rFonts w:ascii="Angsana New" w:hAnsi="Angsana New"/>
                <w:sz w:val="30"/>
                <w:szCs w:val="30"/>
                <w:cs/>
                <w:lang w:bidi="th-TH"/>
              </w:rPr>
              <w:br/>
              <w:t>เกินหนึ่งปี</w:t>
            </w:r>
            <w:r w:rsidRPr="00D14D58">
              <w:rPr>
                <w:rFonts w:ascii="Angsana New" w:hAnsi="Angsana New"/>
                <w:sz w:val="30"/>
                <w:szCs w:val="30"/>
                <w:cs/>
                <w:lang w:bidi="th-TH"/>
              </w:rPr>
              <w:br/>
              <w:t>แต่ไม่เกิน</w:t>
            </w:r>
            <w:r w:rsidRPr="00D14D58">
              <w:rPr>
                <w:rFonts w:ascii="Angsana New" w:hAnsi="Angsana New"/>
                <w:sz w:val="30"/>
                <w:szCs w:val="30"/>
                <w:cs/>
                <w:lang w:bidi="th-TH"/>
              </w:rPr>
              <w:br/>
              <w:t>สองปี</w:t>
            </w:r>
          </w:p>
        </w:tc>
        <w:tc>
          <w:tcPr>
            <w:tcW w:w="537" w:type="pct"/>
            <w:vAlign w:val="bottom"/>
          </w:tcPr>
          <w:p w14:paraId="6962C755" w14:textId="77777777" w:rsidR="00604CF4" w:rsidRPr="00D14D58" w:rsidRDefault="00604CF4" w:rsidP="002066CB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14D58">
              <w:rPr>
                <w:rFonts w:ascii="Angsana New" w:hAnsi="Angsana New"/>
                <w:sz w:val="30"/>
                <w:szCs w:val="30"/>
                <w:cs/>
                <w:lang w:bidi="th-TH"/>
              </w:rPr>
              <w:t>ส่วนที่ถึงกำหนดชำระ</w:t>
            </w:r>
            <w:r w:rsidRPr="00D14D58">
              <w:rPr>
                <w:rFonts w:ascii="Angsana New" w:hAnsi="Angsana New"/>
                <w:sz w:val="30"/>
                <w:szCs w:val="30"/>
                <w:cs/>
                <w:lang w:bidi="th-TH"/>
              </w:rPr>
              <w:br/>
              <w:t>เกินสองปี</w:t>
            </w:r>
            <w:r w:rsidRPr="00D14D58">
              <w:rPr>
                <w:rFonts w:ascii="Angsana New" w:hAnsi="Angsana New"/>
                <w:sz w:val="30"/>
                <w:szCs w:val="30"/>
                <w:cs/>
                <w:lang w:bidi="th-TH"/>
              </w:rPr>
              <w:br/>
              <w:t>แต่ไม่เกิน</w:t>
            </w:r>
            <w:r w:rsidRPr="00D14D58">
              <w:rPr>
                <w:rFonts w:ascii="Angsana New" w:hAnsi="Angsana New"/>
                <w:sz w:val="30"/>
                <w:szCs w:val="30"/>
                <w:cs/>
                <w:lang w:bidi="th-TH"/>
              </w:rPr>
              <w:br/>
              <w:t>สามปี</w:t>
            </w:r>
          </w:p>
        </w:tc>
        <w:tc>
          <w:tcPr>
            <w:tcW w:w="548" w:type="pct"/>
            <w:vAlign w:val="bottom"/>
          </w:tcPr>
          <w:p w14:paraId="0D85E5C4" w14:textId="77777777" w:rsidR="00604CF4" w:rsidRPr="00D14D58" w:rsidRDefault="00604CF4" w:rsidP="002066CB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14D58">
              <w:rPr>
                <w:rFonts w:ascii="Angsana New" w:hAnsi="Angsana New"/>
                <w:sz w:val="30"/>
                <w:szCs w:val="30"/>
                <w:cs/>
                <w:lang w:bidi="th-TH"/>
              </w:rPr>
              <w:t>ส่วนที่ถึงกำหนดชำระ</w:t>
            </w:r>
            <w:r w:rsidRPr="00D14D58">
              <w:rPr>
                <w:rFonts w:ascii="Angsana New" w:hAnsi="Angsana New"/>
                <w:sz w:val="30"/>
                <w:szCs w:val="30"/>
                <w:cs/>
                <w:lang w:bidi="th-TH"/>
              </w:rPr>
              <w:br/>
              <w:t>เกินสามปี</w:t>
            </w:r>
            <w:r w:rsidRPr="00D14D58">
              <w:rPr>
                <w:rFonts w:ascii="Angsana New" w:hAnsi="Angsana New"/>
                <w:sz w:val="30"/>
                <w:szCs w:val="30"/>
                <w:cs/>
                <w:lang w:bidi="th-TH"/>
              </w:rPr>
              <w:br/>
              <w:t>แต่ไม่เกิน</w:t>
            </w:r>
          </w:p>
          <w:p w14:paraId="64CC5A88" w14:textId="77777777" w:rsidR="00604CF4" w:rsidRPr="00D14D58" w:rsidRDefault="00604CF4" w:rsidP="002066CB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14D58">
              <w:rPr>
                <w:rFonts w:ascii="Angsana New" w:hAnsi="Angsana New"/>
                <w:sz w:val="30"/>
                <w:szCs w:val="30"/>
                <w:cs/>
                <w:lang w:bidi="th-TH"/>
              </w:rPr>
              <w:t>สี่ปี</w:t>
            </w:r>
          </w:p>
        </w:tc>
        <w:tc>
          <w:tcPr>
            <w:tcW w:w="548" w:type="pct"/>
            <w:vAlign w:val="bottom"/>
          </w:tcPr>
          <w:p w14:paraId="0EB9F471" w14:textId="77777777" w:rsidR="00604CF4" w:rsidRPr="00D14D58" w:rsidRDefault="00604CF4" w:rsidP="002066CB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14D58">
              <w:rPr>
                <w:rFonts w:ascii="Angsana New" w:hAnsi="Angsana New"/>
                <w:sz w:val="30"/>
                <w:szCs w:val="30"/>
                <w:cs/>
                <w:lang w:bidi="th-TH"/>
              </w:rPr>
              <w:t>ส่วนที่ถึงกำหนดชำระเกินสี่ปี</w:t>
            </w:r>
            <w:r w:rsidRPr="00D14D58">
              <w:rPr>
                <w:rFonts w:ascii="Angsana New" w:hAnsi="Angsana New"/>
                <w:sz w:val="30"/>
                <w:szCs w:val="30"/>
                <w:cs/>
                <w:lang w:bidi="th-TH"/>
              </w:rPr>
              <w:br/>
              <w:t>แต่ไม่เกิน</w:t>
            </w:r>
          </w:p>
          <w:p w14:paraId="0EE34F26" w14:textId="77777777" w:rsidR="00604CF4" w:rsidRPr="00D14D58" w:rsidRDefault="00604CF4" w:rsidP="002066CB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D14D58">
              <w:rPr>
                <w:rFonts w:ascii="Angsana New" w:hAnsi="Angsana New"/>
                <w:sz w:val="30"/>
                <w:szCs w:val="30"/>
                <w:cs/>
                <w:lang w:bidi="th-TH"/>
              </w:rPr>
              <w:t>ห้าปี</w:t>
            </w:r>
          </w:p>
        </w:tc>
        <w:tc>
          <w:tcPr>
            <w:tcW w:w="702" w:type="pct"/>
            <w:vAlign w:val="bottom"/>
          </w:tcPr>
          <w:p w14:paraId="41600BD8" w14:textId="77777777" w:rsidR="00604CF4" w:rsidRPr="00D14D58" w:rsidRDefault="00604CF4" w:rsidP="002066CB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14D58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604CF4" w:rsidRPr="001B708F" w14:paraId="4A41723A" w14:textId="77777777" w:rsidTr="002066CB">
        <w:tc>
          <w:tcPr>
            <w:tcW w:w="1258" w:type="pct"/>
          </w:tcPr>
          <w:p w14:paraId="20441B8F" w14:textId="77777777" w:rsidR="00604CF4" w:rsidRPr="00D14D58" w:rsidRDefault="00604CF4" w:rsidP="002066CB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240" w:lineRule="atLeast"/>
              <w:ind w:right="-106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3742" w:type="pct"/>
            <w:gridSpan w:val="6"/>
            <w:vAlign w:val="bottom"/>
          </w:tcPr>
          <w:p w14:paraId="6FE1F358" w14:textId="77777777" w:rsidR="00604CF4" w:rsidRPr="00D14D58" w:rsidRDefault="00604CF4" w:rsidP="002066CB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D14D5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33306" w:rsidRPr="001B708F" w14:paraId="25376DD4" w14:textId="77777777" w:rsidTr="001E33B8">
        <w:trPr>
          <w:trHeight w:val="432"/>
        </w:trPr>
        <w:tc>
          <w:tcPr>
            <w:tcW w:w="1258" w:type="pct"/>
            <w:vAlign w:val="center"/>
          </w:tcPr>
          <w:p w14:paraId="4BC7ED44" w14:textId="77777777" w:rsidR="00604CF4" w:rsidRPr="00D14D58" w:rsidRDefault="00604CF4" w:rsidP="002066CB">
            <w:pPr>
              <w:spacing w:line="240" w:lineRule="atLeast"/>
              <w:ind w:left="-18" w:right="-106" w:hanging="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14D58">
              <w:rPr>
                <w:rFonts w:ascii="Angsana New" w:hAnsi="Angsana New"/>
                <w:sz w:val="30"/>
                <w:szCs w:val="30"/>
                <w:cs/>
              </w:rPr>
              <w:t>ลูกหนี้ตามสัญญาเช่าซื้อ</w:t>
            </w:r>
          </w:p>
        </w:tc>
        <w:tc>
          <w:tcPr>
            <w:tcW w:w="704" w:type="pct"/>
            <w:shd w:val="clear" w:color="auto" w:fill="auto"/>
            <w:vAlign w:val="center"/>
          </w:tcPr>
          <w:p w14:paraId="4FE62D82" w14:textId="07B034CA" w:rsidR="00604CF4" w:rsidRPr="00345389" w:rsidRDefault="006573D8" w:rsidP="00345389">
            <w:pPr>
              <w:pStyle w:val="numbernegative"/>
              <w:tabs>
                <w:tab w:val="decimal" w:pos="915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739,00</w:t>
            </w:r>
            <w:r w:rsidR="00C34EAA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8</w:t>
            </w:r>
          </w:p>
        </w:tc>
        <w:tc>
          <w:tcPr>
            <w:tcW w:w="704" w:type="pct"/>
            <w:shd w:val="clear" w:color="auto" w:fill="auto"/>
            <w:vAlign w:val="center"/>
          </w:tcPr>
          <w:p w14:paraId="4C6CABF8" w14:textId="63E7065F" w:rsidR="00604CF4" w:rsidRPr="00345389" w:rsidRDefault="006573D8" w:rsidP="00345389">
            <w:pPr>
              <w:pStyle w:val="numbernegative"/>
              <w:tabs>
                <w:tab w:val="decimal" w:pos="915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5,093</w:t>
            </w:r>
          </w:p>
        </w:tc>
        <w:tc>
          <w:tcPr>
            <w:tcW w:w="537" w:type="pct"/>
            <w:shd w:val="clear" w:color="auto" w:fill="auto"/>
            <w:vAlign w:val="center"/>
          </w:tcPr>
          <w:p w14:paraId="000E1779" w14:textId="30EC5D4E" w:rsidR="00604CF4" w:rsidRPr="00345389" w:rsidRDefault="006573D8" w:rsidP="00345389">
            <w:pPr>
              <w:pStyle w:val="numbernegative"/>
              <w:tabs>
                <w:tab w:val="decimal" w:pos="915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37A73049" w14:textId="76C44E4D" w:rsidR="00604CF4" w:rsidRPr="00345389" w:rsidRDefault="006573D8" w:rsidP="00345389">
            <w:pPr>
              <w:pStyle w:val="numbernegative"/>
              <w:tabs>
                <w:tab w:val="decimal" w:pos="915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23F42442" w14:textId="63FCDF6C" w:rsidR="00604CF4" w:rsidRPr="00345389" w:rsidRDefault="006573D8" w:rsidP="00345389">
            <w:pPr>
              <w:pStyle w:val="numbernegative"/>
              <w:tabs>
                <w:tab w:val="decimal" w:pos="915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702" w:type="pct"/>
            <w:shd w:val="clear" w:color="auto" w:fill="auto"/>
            <w:vAlign w:val="center"/>
          </w:tcPr>
          <w:p w14:paraId="681FC0E1" w14:textId="296871A3" w:rsidR="00604CF4" w:rsidRPr="00345389" w:rsidRDefault="006573D8" w:rsidP="00345389">
            <w:pPr>
              <w:pStyle w:val="numbernegative"/>
              <w:tabs>
                <w:tab w:val="decimal" w:pos="915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744,</w:t>
            </w:r>
            <w:r w:rsidR="00C34EAA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101</w:t>
            </w:r>
          </w:p>
        </w:tc>
      </w:tr>
      <w:tr w:rsidR="00133306" w:rsidRPr="001B708F" w14:paraId="2BEC5C49" w14:textId="77777777" w:rsidTr="002066CB">
        <w:trPr>
          <w:trHeight w:val="432"/>
        </w:trPr>
        <w:tc>
          <w:tcPr>
            <w:tcW w:w="1258" w:type="pct"/>
            <w:vAlign w:val="center"/>
          </w:tcPr>
          <w:p w14:paraId="5A7D1BAE" w14:textId="77777777" w:rsidR="00604CF4" w:rsidRPr="00D14D58" w:rsidRDefault="00604CF4" w:rsidP="002066CB">
            <w:pPr>
              <w:spacing w:line="240" w:lineRule="atLeast"/>
              <w:ind w:left="-18" w:right="-106" w:hanging="6"/>
              <w:rPr>
                <w:rFonts w:ascii="Angsana New" w:hAnsi="Angsana New"/>
                <w:sz w:val="30"/>
                <w:szCs w:val="30"/>
                <w:cs/>
              </w:rPr>
            </w:pPr>
            <w:r w:rsidRPr="00D14D5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D14D5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14D58">
              <w:rPr>
                <w:rFonts w:ascii="Angsana New" w:hAnsi="Angsana New"/>
                <w:sz w:val="30"/>
                <w:szCs w:val="30"/>
                <w:cs/>
              </w:rPr>
              <w:t>รายได้ดอกเบี้ยรับ</w:t>
            </w:r>
          </w:p>
        </w:tc>
        <w:tc>
          <w:tcPr>
            <w:tcW w:w="704" w:type="pct"/>
            <w:shd w:val="clear" w:color="auto" w:fill="auto"/>
            <w:vAlign w:val="center"/>
          </w:tcPr>
          <w:p w14:paraId="0C9BCEDC" w14:textId="77777777" w:rsidR="00604CF4" w:rsidRPr="00345389" w:rsidRDefault="00604CF4" w:rsidP="00345389">
            <w:pPr>
              <w:pStyle w:val="numbernegative"/>
              <w:tabs>
                <w:tab w:val="decimal" w:pos="915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704" w:type="pct"/>
            <w:shd w:val="clear" w:color="auto" w:fill="auto"/>
            <w:vAlign w:val="center"/>
          </w:tcPr>
          <w:p w14:paraId="505B8FEF" w14:textId="77777777" w:rsidR="00604CF4" w:rsidRPr="00345389" w:rsidRDefault="00604CF4" w:rsidP="00345389">
            <w:pPr>
              <w:pStyle w:val="numbernegative"/>
              <w:tabs>
                <w:tab w:val="decimal" w:pos="915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37" w:type="pct"/>
            <w:shd w:val="clear" w:color="auto" w:fill="auto"/>
            <w:vAlign w:val="center"/>
          </w:tcPr>
          <w:p w14:paraId="63AD9EA3" w14:textId="77777777" w:rsidR="00604CF4" w:rsidRPr="00345389" w:rsidRDefault="00604CF4" w:rsidP="00345389">
            <w:pPr>
              <w:pStyle w:val="numbernegative"/>
              <w:tabs>
                <w:tab w:val="decimal" w:pos="915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48" w:type="pct"/>
            <w:shd w:val="clear" w:color="auto" w:fill="auto"/>
            <w:vAlign w:val="center"/>
          </w:tcPr>
          <w:p w14:paraId="16ABB2C0" w14:textId="77777777" w:rsidR="00604CF4" w:rsidRPr="00345389" w:rsidRDefault="00604CF4" w:rsidP="00345389">
            <w:pPr>
              <w:pStyle w:val="numbernegative"/>
              <w:tabs>
                <w:tab w:val="decimal" w:pos="915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48" w:type="pct"/>
            <w:shd w:val="clear" w:color="auto" w:fill="auto"/>
            <w:vAlign w:val="center"/>
          </w:tcPr>
          <w:p w14:paraId="53F539EE" w14:textId="77777777" w:rsidR="00604CF4" w:rsidRPr="00345389" w:rsidRDefault="00604CF4" w:rsidP="00345389">
            <w:pPr>
              <w:pStyle w:val="numbernegative"/>
              <w:tabs>
                <w:tab w:val="decimal" w:pos="915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702" w:type="pct"/>
            <w:shd w:val="clear" w:color="auto" w:fill="auto"/>
            <w:vAlign w:val="center"/>
          </w:tcPr>
          <w:p w14:paraId="01BC328F" w14:textId="77777777" w:rsidR="00604CF4" w:rsidRPr="00345389" w:rsidRDefault="00604CF4" w:rsidP="00345389">
            <w:pPr>
              <w:pStyle w:val="numbernegative"/>
              <w:tabs>
                <w:tab w:val="decimal" w:pos="915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</w:p>
        </w:tc>
      </w:tr>
      <w:tr w:rsidR="00133306" w:rsidRPr="001B708F" w14:paraId="4E4A4DFF" w14:textId="77777777" w:rsidTr="001E33B8">
        <w:trPr>
          <w:trHeight w:val="432"/>
        </w:trPr>
        <w:tc>
          <w:tcPr>
            <w:tcW w:w="1258" w:type="pct"/>
            <w:vAlign w:val="center"/>
          </w:tcPr>
          <w:p w14:paraId="259D292D" w14:textId="77777777" w:rsidR="00604CF4" w:rsidRPr="00D14D58" w:rsidRDefault="00604CF4" w:rsidP="002066CB">
            <w:pPr>
              <w:spacing w:line="240" w:lineRule="atLeast"/>
              <w:ind w:left="-18" w:right="-106" w:hanging="6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D14D58">
              <w:rPr>
                <w:rFonts w:ascii="Angsana New" w:hAnsi="Angsana New"/>
                <w:sz w:val="30"/>
                <w:szCs w:val="30"/>
                <w:cs/>
              </w:rPr>
              <w:t xml:space="preserve">            รอการรับรู้</w:t>
            </w:r>
          </w:p>
        </w:tc>
        <w:tc>
          <w:tcPr>
            <w:tcW w:w="704" w:type="pct"/>
            <w:shd w:val="clear" w:color="auto" w:fill="auto"/>
            <w:vAlign w:val="center"/>
          </w:tcPr>
          <w:p w14:paraId="194166DC" w14:textId="034C3C25" w:rsidR="00604CF4" w:rsidRPr="00345389" w:rsidRDefault="006573D8" w:rsidP="00345389">
            <w:pPr>
              <w:pStyle w:val="numbernegative"/>
              <w:tabs>
                <w:tab w:val="decimal" w:pos="915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(84,</w:t>
            </w:r>
            <w:r w:rsidR="002C239E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202</w:t>
            </w:r>
            <w:r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704" w:type="pct"/>
            <w:shd w:val="clear" w:color="auto" w:fill="auto"/>
            <w:vAlign w:val="center"/>
          </w:tcPr>
          <w:p w14:paraId="7D13D2A5" w14:textId="1244270B" w:rsidR="00604CF4" w:rsidRPr="00345389" w:rsidRDefault="006573D8" w:rsidP="00345389">
            <w:pPr>
              <w:pStyle w:val="numbernegative"/>
              <w:tabs>
                <w:tab w:val="decimal" w:pos="915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(</w:t>
            </w:r>
            <w:r w:rsidR="002C239E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240</w:t>
            </w:r>
            <w:r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537" w:type="pct"/>
            <w:shd w:val="clear" w:color="auto" w:fill="auto"/>
            <w:vAlign w:val="center"/>
          </w:tcPr>
          <w:p w14:paraId="7C850424" w14:textId="293C7CB2" w:rsidR="00604CF4" w:rsidRPr="00345389" w:rsidRDefault="006573D8" w:rsidP="00345389">
            <w:pPr>
              <w:pStyle w:val="numbernegative"/>
              <w:tabs>
                <w:tab w:val="decimal" w:pos="915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15FCD131" w14:textId="10888578" w:rsidR="00604CF4" w:rsidRPr="00345389" w:rsidRDefault="006573D8" w:rsidP="00345389">
            <w:pPr>
              <w:pStyle w:val="numbernegative"/>
              <w:tabs>
                <w:tab w:val="decimal" w:pos="915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1EF1FEDF" w14:textId="60750709" w:rsidR="00604CF4" w:rsidRPr="00345389" w:rsidRDefault="006573D8" w:rsidP="00345389">
            <w:pPr>
              <w:pStyle w:val="numbernegative"/>
              <w:tabs>
                <w:tab w:val="decimal" w:pos="915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702" w:type="pct"/>
            <w:shd w:val="clear" w:color="auto" w:fill="auto"/>
            <w:vAlign w:val="center"/>
          </w:tcPr>
          <w:p w14:paraId="44CB8216" w14:textId="5DB08668" w:rsidR="00604CF4" w:rsidRPr="00345389" w:rsidRDefault="006573D8" w:rsidP="00345389">
            <w:pPr>
              <w:pStyle w:val="numbernegative"/>
              <w:tabs>
                <w:tab w:val="decimal" w:pos="915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(84,442)</w:t>
            </w:r>
          </w:p>
        </w:tc>
      </w:tr>
      <w:tr w:rsidR="00133306" w:rsidRPr="001B708F" w14:paraId="615C1D7F" w14:textId="77777777" w:rsidTr="001E33B8">
        <w:trPr>
          <w:trHeight w:val="432"/>
        </w:trPr>
        <w:tc>
          <w:tcPr>
            <w:tcW w:w="1258" w:type="pct"/>
            <w:vAlign w:val="center"/>
          </w:tcPr>
          <w:p w14:paraId="139F1ED5" w14:textId="77777777" w:rsidR="00604CF4" w:rsidRPr="00D14D58" w:rsidRDefault="00604CF4" w:rsidP="002066CB">
            <w:pPr>
              <w:spacing w:line="240" w:lineRule="atLeast"/>
              <w:ind w:left="246" w:right="-106"/>
              <w:rPr>
                <w:rFonts w:ascii="Angsana New" w:hAnsi="Angsana New"/>
                <w:sz w:val="30"/>
                <w:szCs w:val="30"/>
              </w:rPr>
            </w:pPr>
            <w:r w:rsidRPr="00D14D58">
              <w:rPr>
                <w:rFonts w:ascii="Angsana New" w:hAnsi="Angsana New"/>
                <w:sz w:val="30"/>
                <w:szCs w:val="30"/>
                <w:cs/>
              </w:rPr>
              <w:t xml:space="preserve"> ภาษีขายรอตัดบัญชี</w:t>
            </w:r>
          </w:p>
        </w:tc>
        <w:tc>
          <w:tcPr>
            <w:tcW w:w="704" w:type="pct"/>
            <w:shd w:val="clear" w:color="auto" w:fill="auto"/>
            <w:vAlign w:val="center"/>
          </w:tcPr>
          <w:p w14:paraId="5A6E9A22" w14:textId="2C995186" w:rsidR="00604CF4" w:rsidRPr="00345389" w:rsidRDefault="006573D8" w:rsidP="00345389">
            <w:pPr>
              <w:pStyle w:val="numbernegative"/>
              <w:pBdr>
                <w:bottom w:val="single" w:sz="4" w:space="1" w:color="auto"/>
              </w:pBdr>
              <w:tabs>
                <w:tab w:val="decimal" w:pos="915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(41,</w:t>
            </w:r>
            <w:r w:rsidR="002C239E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076</w:t>
            </w:r>
            <w:r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704" w:type="pct"/>
            <w:shd w:val="clear" w:color="auto" w:fill="auto"/>
            <w:vAlign w:val="center"/>
          </w:tcPr>
          <w:p w14:paraId="601BF280" w14:textId="0735AF04" w:rsidR="00604CF4" w:rsidRPr="00345389" w:rsidRDefault="006573D8" w:rsidP="00345389">
            <w:pPr>
              <w:pStyle w:val="numbernegative"/>
              <w:pBdr>
                <w:bottom w:val="single" w:sz="4" w:space="1" w:color="auto"/>
              </w:pBdr>
              <w:tabs>
                <w:tab w:val="decimal" w:pos="915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(</w:t>
            </w:r>
            <w:r w:rsidR="002C239E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308</w:t>
            </w:r>
            <w:r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537" w:type="pct"/>
            <w:shd w:val="clear" w:color="auto" w:fill="auto"/>
            <w:vAlign w:val="center"/>
          </w:tcPr>
          <w:p w14:paraId="2B3304C6" w14:textId="4085C778" w:rsidR="00604CF4" w:rsidRPr="00345389" w:rsidRDefault="006573D8" w:rsidP="00345389">
            <w:pPr>
              <w:pStyle w:val="numbernegative"/>
              <w:pBdr>
                <w:bottom w:val="single" w:sz="4" w:space="1" w:color="auto"/>
              </w:pBdr>
              <w:tabs>
                <w:tab w:val="decimal" w:pos="915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5F4AE576" w14:textId="67420ADA" w:rsidR="00604CF4" w:rsidRPr="00345389" w:rsidRDefault="006573D8" w:rsidP="00345389">
            <w:pPr>
              <w:pStyle w:val="numbernegative"/>
              <w:pBdr>
                <w:bottom w:val="single" w:sz="4" w:space="1" w:color="auto"/>
              </w:pBdr>
              <w:tabs>
                <w:tab w:val="decimal" w:pos="915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5751CF49" w14:textId="6BA7393D" w:rsidR="00604CF4" w:rsidRPr="00345389" w:rsidRDefault="006573D8" w:rsidP="00345389">
            <w:pPr>
              <w:pStyle w:val="numbernegative"/>
              <w:pBdr>
                <w:bottom w:val="single" w:sz="4" w:space="1" w:color="auto"/>
              </w:pBdr>
              <w:tabs>
                <w:tab w:val="decimal" w:pos="915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702" w:type="pct"/>
            <w:shd w:val="clear" w:color="auto" w:fill="auto"/>
            <w:vAlign w:val="center"/>
          </w:tcPr>
          <w:p w14:paraId="788A012D" w14:textId="6F7DCA1C" w:rsidR="00604CF4" w:rsidRPr="00345389" w:rsidRDefault="006573D8" w:rsidP="00345389">
            <w:pPr>
              <w:pStyle w:val="numbernegative"/>
              <w:pBdr>
                <w:bottom w:val="single" w:sz="4" w:space="1" w:color="auto"/>
              </w:pBdr>
              <w:tabs>
                <w:tab w:val="decimal" w:pos="915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(41,384)</w:t>
            </w:r>
          </w:p>
        </w:tc>
      </w:tr>
      <w:tr w:rsidR="00133306" w:rsidRPr="001B708F" w14:paraId="4BBB13D7" w14:textId="77777777" w:rsidTr="001E33B8">
        <w:trPr>
          <w:trHeight w:val="432"/>
        </w:trPr>
        <w:tc>
          <w:tcPr>
            <w:tcW w:w="1258" w:type="pct"/>
            <w:vAlign w:val="center"/>
          </w:tcPr>
          <w:p w14:paraId="25E47E9C" w14:textId="77777777" w:rsidR="00604CF4" w:rsidRPr="00D14D58" w:rsidRDefault="00604CF4" w:rsidP="002066CB">
            <w:pPr>
              <w:spacing w:line="240" w:lineRule="atLeast"/>
              <w:ind w:left="-18" w:right="-106" w:hanging="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04" w:type="pct"/>
            <w:shd w:val="clear" w:color="auto" w:fill="auto"/>
            <w:vAlign w:val="center"/>
          </w:tcPr>
          <w:p w14:paraId="49D9E89C" w14:textId="309EE19B" w:rsidR="00604CF4" w:rsidRPr="00345389" w:rsidRDefault="006573D8" w:rsidP="00345389">
            <w:pPr>
              <w:pStyle w:val="numbernegative"/>
              <w:tabs>
                <w:tab w:val="decimal" w:pos="915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613,7</w:t>
            </w:r>
            <w:r w:rsidR="00C34EAA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30</w:t>
            </w:r>
          </w:p>
        </w:tc>
        <w:tc>
          <w:tcPr>
            <w:tcW w:w="704" w:type="pct"/>
            <w:shd w:val="clear" w:color="auto" w:fill="auto"/>
            <w:vAlign w:val="center"/>
          </w:tcPr>
          <w:p w14:paraId="47BD7C84" w14:textId="34B3AA2A" w:rsidR="00604CF4" w:rsidRPr="00345389" w:rsidRDefault="006573D8" w:rsidP="00345389">
            <w:pPr>
              <w:pStyle w:val="numbernegative"/>
              <w:tabs>
                <w:tab w:val="decimal" w:pos="915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4,545</w:t>
            </w:r>
          </w:p>
        </w:tc>
        <w:tc>
          <w:tcPr>
            <w:tcW w:w="537" w:type="pct"/>
            <w:shd w:val="clear" w:color="auto" w:fill="auto"/>
            <w:vAlign w:val="center"/>
          </w:tcPr>
          <w:p w14:paraId="4B5EB79B" w14:textId="6B93D14A" w:rsidR="00604CF4" w:rsidRPr="00345389" w:rsidRDefault="006573D8" w:rsidP="00345389">
            <w:pPr>
              <w:pStyle w:val="numbernegative"/>
              <w:tabs>
                <w:tab w:val="decimal" w:pos="915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0BB6A57B" w14:textId="20D10164" w:rsidR="00604CF4" w:rsidRPr="00345389" w:rsidRDefault="006573D8" w:rsidP="00345389">
            <w:pPr>
              <w:pStyle w:val="numbernegative"/>
              <w:tabs>
                <w:tab w:val="decimal" w:pos="915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78F70FEF" w14:textId="0D2F1666" w:rsidR="00604CF4" w:rsidRPr="00345389" w:rsidRDefault="006573D8" w:rsidP="00345389">
            <w:pPr>
              <w:pStyle w:val="numbernegative"/>
              <w:tabs>
                <w:tab w:val="decimal" w:pos="915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702" w:type="pct"/>
            <w:shd w:val="clear" w:color="auto" w:fill="auto"/>
            <w:vAlign w:val="center"/>
          </w:tcPr>
          <w:p w14:paraId="392B4321" w14:textId="2A632C15" w:rsidR="00604CF4" w:rsidRPr="00345389" w:rsidRDefault="006573D8" w:rsidP="00345389">
            <w:pPr>
              <w:pStyle w:val="numbernegative"/>
              <w:tabs>
                <w:tab w:val="decimal" w:pos="915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618,27</w:t>
            </w:r>
            <w:r w:rsidR="00C34EAA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5</w:t>
            </w:r>
          </w:p>
        </w:tc>
      </w:tr>
      <w:tr w:rsidR="00133306" w:rsidRPr="001B708F" w14:paraId="333F0430" w14:textId="77777777" w:rsidTr="001E33B8">
        <w:trPr>
          <w:trHeight w:val="432"/>
        </w:trPr>
        <w:tc>
          <w:tcPr>
            <w:tcW w:w="1258" w:type="pct"/>
            <w:vAlign w:val="center"/>
          </w:tcPr>
          <w:p w14:paraId="62F50A8D" w14:textId="77777777" w:rsidR="00604CF4" w:rsidRPr="00D14D58" w:rsidRDefault="00604CF4" w:rsidP="002066CB">
            <w:pPr>
              <w:spacing w:line="240" w:lineRule="atLeast"/>
              <w:ind w:left="336" w:right="-106" w:hanging="360"/>
              <w:rPr>
                <w:rFonts w:ascii="Angsana New" w:hAnsi="Angsana New"/>
                <w:sz w:val="30"/>
                <w:szCs w:val="30"/>
              </w:rPr>
            </w:pPr>
            <w:r w:rsidRPr="00D14D5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D14D58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ค่าเผื่อผลขาดทุนจากการด้อยค่า</w:t>
            </w:r>
          </w:p>
        </w:tc>
        <w:tc>
          <w:tcPr>
            <w:tcW w:w="704" w:type="pct"/>
            <w:shd w:val="clear" w:color="auto" w:fill="auto"/>
            <w:vAlign w:val="bottom"/>
          </w:tcPr>
          <w:p w14:paraId="6DA2AF31" w14:textId="3FA0C94D" w:rsidR="00604CF4" w:rsidRPr="00345389" w:rsidRDefault="006573D8" w:rsidP="00345389">
            <w:pPr>
              <w:pStyle w:val="numbernegative"/>
              <w:pBdr>
                <w:bottom w:val="single" w:sz="4" w:space="1" w:color="auto"/>
              </w:pBdr>
              <w:tabs>
                <w:tab w:val="decimal" w:pos="915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(57,909)</w:t>
            </w:r>
          </w:p>
        </w:tc>
        <w:tc>
          <w:tcPr>
            <w:tcW w:w="704" w:type="pct"/>
            <w:shd w:val="clear" w:color="auto" w:fill="auto"/>
            <w:vAlign w:val="bottom"/>
          </w:tcPr>
          <w:p w14:paraId="1527E131" w14:textId="7CDD400F" w:rsidR="00604CF4" w:rsidRPr="00345389" w:rsidRDefault="006573D8" w:rsidP="00345389">
            <w:pPr>
              <w:pStyle w:val="numbernegative"/>
              <w:pBdr>
                <w:bottom w:val="single" w:sz="4" w:space="1" w:color="auto"/>
              </w:pBdr>
              <w:tabs>
                <w:tab w:val="decimal" w:pos="915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(119)</w:t>
            </w:r>
          </w:p>
        </w:tc>
        <w:tc>
          <w:tcPr>
            <w:tcW w:w="537" w:type="pct"/>
            <w:shd w:val="clear" w:color="auto" w:fill="auto"/>
            <w:vAlign w:val="bottom"/>
          </w:tcPr>
          <w:p w14:paraId="35F6C7FA" w14:textId="4EEF8891" w:rsidR="00604CF4" w:rsidRPr="00345389" w:rsidRDefault="006573D8" w:rsidP="00345389">
            <w:pPr>
              <w:pStyle w:val="numbernegative"/>
              <w:pBdr>
                <w:bottom w:val="single" w:sz="4" w:space="1" w:color="auto"/>
              </w:pBdr>
              <w:tabs>
                <w:tab w:val="decimal" w:pos="915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548" w:type="pct"/>
            <w:shd w:val="clear" w:color="auto" w:fill="auto"/>
            <w:vAlign w:val="bottom"/>
          </w:tcPr>
          <w:p w14:paraId="57629DFB" w14:textId="56570C19" w:rsidR="00604CF4" w:rsidRPr="00345389" w:rsidRDefault="006573D8" w:rsidP="00345389">
            <w:pPr>
              <w:pStyle w:val="numbernegative"/>
              <w:pBdr>
                <w:bottom w:val="single" w:sz="4" w:space="1" w:color="auto"/>
              </w:pBdr>
              <w:tabs>
                <w:tab w:val="decimal" w:pos="915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548" w:type="pct"/>
            <w:shd w:val="clear" w:color="auto" w:fill="auto"/>
            <w:vAlign w:val="bottom"/>
          </w:tcPr>
          <w:p w14:paraId="7D53900E" w14:textId="64780AB9" w:rsidR="00604CF4" w:rsidRPr="00345389" w:rsidRDefault="006573D8" w:rsidP="00345389">
            <w:pPr>
              <w:pStyle w:val="numbernegative"/>
              <w:pBdr>
                <w:bottom w:val="single" w:sz="4" w:space="1" w:color="auto"/>
              </w:pBdr>
              <w:tabs>
                <w:tab w:val="decimal" w:pos="915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702" w:type="pct"/>
            <w:shd w:val="clear" w:color="auto" w:fill="auto"/>
            <w:vAlign w:val="bottom"/>
          </w:tcPr>
          <w:p w14:paraId="09CA5C2E" w14:textId="5B62EF1A" w:rsidR="00604CF4" w:rsidRPr="00345389" w:rsidRDefault="006573D8" w:rsidP="00345389">
            <w:pPr>
              <w:pStyle w:val="numbernegative"/>
              <w:pBdr>
                <w:bottom w:val="single" w:sz="4" w:space="1" w:color="auto"/>
              </w:pBdr>
              <w:tabs>
                <w:tab w:val="decimal" w:pos="915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(58,028)</w:t>
            </w:r>
          </w:p>
        </w:tc>
      </w:tr>
      <w:tr w:rsidR="00133306" w:rsidRPr="001B708F" w14:paraId="7571BA64" w14:textId="77777777" w:rsidTr="001E33B8">
        <w:trPr>
          <w:trHeight w:val="432"/>
        </w:trPr>
        <w:tc>
          <w:tcPr>
            <w:tcW w:w="1258" w:type="pct"/>
            <w:vAlign w:val="center"/>
          </w:tcPr>
          <w:p w14:paraId="1390771D" w14:textId="77777777" w:rsidR="00604CF4" w:rsidRPr="00D14D58" w:rsidRDefault="00604CF4" w:rsidP="002066CB">
            <w:pPr>
              <w:spacing w:line="240" w:lineRule="atLeast"/>
              <w:ind w:left="-18" w:right="-106" w:hanging="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14D58">
              <w:rPr>
                <w:rFonts w:ascii="Angsana New" w:hAnsi="Angsana New"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704" w:type="pct"/>
            <w:shd w:val="clear" w:color="auto" w:fill="auto"/>
            <w:vAlign w:val="center"/>
          </w:tcPr>
          <w:p w14:paraId="28364690" w14:textId="31F606E9" w:rsidR="00604CF4" w:rsidRPr="00345389" w:rsidRDefault="006573D8" w:rsidP="00345389">
            <w:pPr>
              <w:pStyle w:val="numbernegative"/>
              <w:pBdr>
                <w:bottom w:val="double" w:sz="4" w:space="1" w:color="auto"/>
              </w:pBdr>
              <w:tabs>
                <w:tab w:val="decimal" w:pos="915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/>
              </w:rPr>
              <w:t>555,8</w:t>
            </w:r>
            <w:r w:rsidR="00C34EAA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/>
              </w:rPr>
              <w:t>21</w:t>
            </w:r>
          </w:p>
        </w:tc>
        <w:tc>
          <w:tcPr>
            <w:tcW w:w="704" w:type="pct"/>
            <w:shd w:val="clear" w:color="auto" w:fill="auto"/>
            <w:vAlign w:val="center"/>
          </w:tcPr>
          <w:p w14:paraId="453DD08A" w14:textId="35EF0C42" w:rsidR="00604CF4" w:rsidRPr="00345389" w:rsidRDefault="006573D8" w:rsidP="00345389">
            <w:pPr>
              <w:pStyle w:val="numbernegative"/>
              <w:pBdr>
                <w:bottom w:val="double" w:sz="4" w:space="1" w:color="auto"/>
              </w:pBdr>
              <w:tabs>
                <w:tab w:val="decimal" w:pos="915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/>
              </w:rPr>
              <w:t>4,426</w:t>
            </w:r>
          </w:p>
        </w:tc>
        <w:tc>
          <w:tcPr>
            <w:tcW w:w="537" w:type="pct"/>
            <w:shd w:val="clear" w:color="auto" w:fill="auto"/>
            <w:vAlign w:val="center"/>
          </w:tcPr>
          <w:p w14:paraId="6F7609E2" w14:textId="2E0E9EF2" w:rsidR="00604CF4" w:rsidRPr="00345389" w:rsidRDefault="006573D8" w:rsidP="00345389">
            <w:pPr>
              <w:pStyle w:val="numbernegative"/>
              <w:pBdr>
                <w:bottom w:val="double" w:sz="4" w:space="1" w:color="auto"/>
              </w:pBdr>
              <w:tabs>
                <w:tab w:val="decimal" w:pos="915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1E661572" w14:textId="01F47AFE" w:rsidR="00604CF4" w:rsidRPr="00345389" w:rsidRDefault="006573D8" w:rsidP="00345389">
            <w:pPr>
              <w:pStyle w:val="numbernegative"/>
              <w:pBdr>
                <w:bottom w:val="double" w:sz="4" w:space="1" w:color="auto"/>
              </w:pBdr>
              <w:tabs>
                <w:tab w:val="decimal" w:pos="915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4D517115" w14:textId="1B1F03EB" w:rsidR="00604CF4" w:rsidRPr="00345389" w:rsidRDefault="006573D8" w:rsidP="00345389">
            <w:pPr>
              <w:pStyle w:val="numbernegative"/>
              <w:pBdr>
                <w:bottom w:val="double" w:sz="4" w:space="1" w:color="auto"/>
              </w:pBdr>
              <w:tabs>
                <w:tab w:val="decimal" w:pos="915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702" w:type="pct"/>
            <w:shd w:val="clear" w:color="auto" w:fill="auto"/>
            <w:vAlign w:val="center"/>
          </w:tcPr>
          <w:p w14:paraId="486C1516" w14:textId="66C32C64" w:rsidR="00604CF4" w:rsidRPr="00345389" w:rsidRDefault="006573D8" w:rsidP="00345389">
            <w:pPr>
              <w:pStyle w:val="numbernegative"/>
              <w:pBdr>
                <w:bottom w:val="double" w:sz="4" w:space="1" w:color="auto"/>
              </w:pBdr>
              <w:tabs>
                <w:tab w:val="decimal" w:pos="915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/>
              </w:rPr>
              <w:t>560,24</w:t>
            </w:r>
            <w:r w:rsidR="00C34EAA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/>
              </w:rPr>
              <w:t>7</w:t>
            </w:r>
          </w:p>
        </w:tc>
      </w:tr>
      <w:bookmarkEnd w:id="5"/>
    </w:tbl>
    <w:p w14:paraId="27088085" w14:textId="77777777" w:rsidR="00604CF4" w:rsidRDefault="00604CF4" w:rsidP="00604CF4">
      <w:pPr>
        <w:tabs>
          <w:tab w:val="left" w:pos="270"/>
        </w:tabs>
        <w:ind w:left="273" w:hanging="187"/>
        <w:rPr>
          <w:rFonts w:ascii="Angsana New" w:hAnsi="Angsana New"/>
          <w:sz w:val="30"/>
          <w:szCs w:val="30"/>
        </w:rPr>
      </w:pPr>
    </w:p>
    <w:p w14:paraId="0C374144" w14:textId="77777777" w:rsidR="00604CF4" w:rsidRDefault="00604CF4" w:rsidP="00604CF4">
      <w:pPr>
        <w:tabs>
          <w:tab w:val="left" w:pos="270"/>
        </w:tabs>
        <w:ind w:left="273" w:hanging="187"/>
        <w:rPr>
          <w:rFonts w:ascii="Angsana New" w:hAnsi="Angsana New"/>
          <w:sz w:val="30"/>
          <w:szCs w:val="30"/>
        </w:rPr>
      </w:pPr>
    </w:p>
    <w:p w14:paraId="3ECF841A" w14:textId="77777777" w:rsidR="00604CF4" w:rsidRDefault="00604CF4" w:rsidP="00604CF4"/>
    <w:p w14:paraId="3A0BAE57" w14:textId="77777777" w:rsidR="00604CF4" w:rsidRDefault="00604CF4" w:rsidP="00604CF4"/>
    <w:p w14:paraId="6D2C11B9" w14:textId="77777777" w:rsidR="00604CF4" w:rsidRDefault="00604CF4" w:rsidP="00604CF4"/>
    <w:p w14:paraId="4EB0E968" w14:textId="77777777" w:rsidR="00604CF4" w:rsidRDefault="00604CF4" w:rsidP="00604CF4"/>
    <w:p w14:paraId="73F716B7" w14:textId="2E4C3C0F" w:rsidR="00604CF4" w:rsidRDefault="00604CF4" w:rsidP="00604CF4"/>
    <w:p w14:paraId="3DA8E630" w14:textId="13939801" w:rsidR="0075364B" w:rsidRDefault="0075364B" w:rsidP="00604CF4"/>
    <w:p w14:paraId="203B2CAA" w14:textId="192D487B" w:rsidR="0075364B" w:rsidRDefault="0075364B" w:rsidP="00604CF4"/>
    <w:p w14:paraId="79425E89" w14:textId="77777777" w:rsidR="0075364B" w:rsidRDefault="0075364B" w:rsidP="00604CF4"/>
    <w:p w14:paraId="692F65CF" w14:textId="77777777" w:rsidR="00604CF4" w:rsidRDefault="00604CF4" w:rsidP="00604CF4"/>
    <w:p w14:paraId="5A61B5CD" w14:textId="764A21FB" w:rsidR="00604CF4" w:rsidRDefault="00604CF4" w:rsidP="00604CF4"/>
    <w:p w14:paraId="15068735" w14:textId="367DBAD2" w:rsidR="006573D8" w:rsidRDefault="006573D8" w:rsidP="00604CF4"/>
    <w:p w14:paraId="1074D778" w14:textId="77777777" w:rsidR="006573D8" w:rsidRDefault="006573D8" w:rsidP="00604CF4"/>
    <w:p w14:paraId="7188601F" w14:textId="77777777" w:rsidR="00604CF4" w:rsidRDefault="00604CF4" w:rsidP="00604CF4"/>
    <w:p w14:paraId="17DC7F9F" w14:textId="77777777" w:rsidR="00604CF4" w:rsidRDefault="00604CF4" w:rsidP="00604CF4"/>
    <w:p w14:paraId="0118C212" w14:textId="77777777" w:rsidR="00604CF4" w:rsidRDefault="00604CF4" w:rsidP="00604CF4"/>
    <w:p w14:paraId="2DD9CEB5" w14:textId="77777777" w:rsidR="00604CF4" w:rsidRDefault="00604CF4" w:rsidP="00604CF4"/>
    <w:tbl>
      <w:tblPr>
        <w:tblW w:w="4732" w:type="pct"/>
        <w:tblInd w:w="450" w:type="dxa"/>
        <w:tblLook w:val="0000" w:firstRow="0" w:lastRow="0" w:firstColumn="0" w:lastColumn="0" w:noHBand="0" w:noVBand="0"/>
      </w:tblPr>
      <w:tblGrid>
        <w:gridCol w:w="4772"/>
        <w:gridCol w:w="1531"/>
        <w:gridCol w:w="1531"/>
        <w:gridCol w:w="1256"/>
      </w:tblGrid>
      <w:tr w:rsidR="00604CF4" w:rsidRPr="00D14D58" w14:paraId="4D9A98FD" w14:textId="77777777" w:rsidTr="002066CB">
        <w:tc>
          <w:tcPr>
            <w:tcW w:w="2625" w:type="pct"/>
          </w:tcPr>
          <w:p w14:paraId="17DBC901" w14:textId="77777777" w:rsidR="00604CF4" w:rsidRPr="00D14D58" w:rsidRDefault="00604CF4" w:rsidP="002066CB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240" w:lineRule="atLeast"/>
              <w:ind w:right="-106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bookmarkStart w:id="6" w:name="_Hlk44057709"/>
          </w:p>
        </w:tc>
        <w:tc>
          <w:tcPr>
            <w:tcW w:w="2375" w:type="pct"/>
            <w:gridSpan w:val="3"/>
            <w:shd w:val="clear" w:color="auto" w:fill="auto"/>
            <w:vAlign w:val="bottom"/>
          </w:tcPr>
          <w:p w14:paraId="65BAE2C5" w14:textId="77777777" w:rsidR="00604CF4" w:rsidRPr="00D14D58" w:rsidRDefault="00604CF4" w:rsidP="002066CB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D14D58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604CF4" w:rsidRPr="00D14D58" w14:paraId="5F0C1D0B" w14:textId="77777777" w:rsidTr="002066CB">
        <w:tc>
          <w:tcPr>
            <w:tcW w:w="2625" w:type="pct"/>
          </w:tcPr>
          <w:p w14:paraId="3EEBF5FB" w14:textId="77777777" w:rsidR="00604CF4" w:rsidRPr="00D14D58" w:rsidRDefault="00604CF4" w:rsidP="002066CB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240" w:lineRule="atLeast"/>
              <w:ind w:right="-106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375" w:type="pct"/>
            <w:gridSpan w:val="3"/>
            <w:vAlign w:val="bottom"/>
          </w:tcPr>
          <w:p w14:paraId="7D487060" w14:textId="77777777" w:rsidR="00604CF4" w:rsidRPr="00D14D58" w:rsidRDefault="00604CF4" w:rsidP="002066CB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31</w:t>
            </w:r>
            <w:r w:rsidRPr="00D14D58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ธันวาคม</w:t>
            </w:r>
            <w:r w:rsidRPr="00D14D58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2562</w:t>
            </w:r>
          </w:p>
        </w:tc>
      </w:tr>
      <w:tr w:rsidR="00604CF4" w:rsidRPr="00D14D58" w14:paraId="52F291D8" w14:textId="77777777" w:rsidTr="002066CB">
        <w:tc>
          <w:tcPr>
            <w:tcW w:w="2625" w:type="pct"/>
          </w:tcPr>
          <w:p w14:paraId="6EC306BC" w14:textId="77777777" w:rsidR="00604CF4" w:rsidRPr="00D14D58" w:rsidRDefault="00604CF4" w:rsidP="002066CB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240" w:lineRule="atLeast"/>
              <w:ind w:right="-106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684" w:type="pct"/>
            <w:gridSpan w:val="2"/>
            <w:vAlign w:val="bottom"/>
          </w:tcPr>
          <w:p w14:paraId="4AE64F09" w14:textId="77777777" w:rsidR="00604CF4" w:rsidRPr="00D14D58" w:rsidRDefault="00604CF4" w:rsidP="002066CB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14D58">
              <w:rPr>
                <w:rFonts w:ascii="Angsana New" w:hAnsi="Angsana New"/>
                <w:sz w:val="30"/>
                <w:szCs w:val="30"/>
                <w:cs/>
                <w:lang w:bidi="th-TH"/>
              </w:rPr>
              <w:t>ส่วนที่ถึงกำหนดชำระ</w:t>
            </w:r>
          </w:p>
        </w:tc>
        <w:tc>
          <w:tcPr>
            <w:tcW w:w="692" w:type="pct"/>
            <w:vAlign w:val="bottom"/>
          </w:tcPr>
          <w:p w14:paraId="0072E61D" w14:textId="77777777" w:rsidR="00604CF4" w:rsidRPr="00D14D58" w:rsidRDefault="00604CF4" w:rsidP="002066CB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604CF4" w:rsidRPr="00D14D58" w14:paraId="672A3000" w14:textId="77777777" w:rsidTr="002066CB">
        <w:tc>
          <w:tcPr>
            <w:tcW w:w="2625" w:type="pct"/>
          </w:tcPr>
          <w:p w14:paraId="3ED1E4DC" w14:textId="77777777" w:rsidR="00604CF4" w:rsidRPr="00D14D58" w:rsidRDefault="00604CF4" w:rsidP="002066CB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240" w:lineRule="atLeast"/>
              <w:ind w:right="-106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842" w:type="pct"/>
            <w:vAlign w:val="bottom"/>
          </w:tcPr>
          <w:p w14:paraId="1545A59D" w14:textId="77777777" w:rsidR="00604CF4" w:rsidRPr="00D14D58" w:rsidRDefault="00604CF4" w:rsidP="002066CB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14D58">
              <w:rPr>
                <w:rFonts w:ascii="Angsana New" w:hAnsi="Angsana New"/>
                <w:sz w:val="30"/>
                <w:szCs w:val="30"/>
                <w:cs/>
                <w:lang w:bidi="th-TH"/>
              </w:rPr>
              <w:t>ภายในหนึ่งปี</w:t>
            </w:r>
          </w:p>
        </w:tc>
        <w:tc>
          <w:tcPr>
            <w:tcW w:w="842" w:type="pct"/>
            <w:vAlign w:val="bottom"/>
          </w:tcPr>
          <w:p w14:paraId="2BEF3BC6" w14:textId="56543AC5" w:rsidR="00604CF4" w:rsidRPr="00D14D58" w:rsidRDefault="00604CF4" w:rsidP="002066CB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14D58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เกินกว่าหนึ่งปี</w:t>
            </w:r>
            <w:r w:rsidR="0005456B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 xml:space="preserve">    แต่ไม่เกินห้าปี</w:t>
            </w:r>
          </w:p>
        </w:tc>
        <w:tc>
          <w:tcPr>
            <w:tcW w:w="692" w:type="pct"/>
            <w:vAlign w:val="bottom"/>
          </w:tcPr>
          <w:p w14:paraId="13D4D633" w14:textId="77777777" w:rsidR="00604CF4" w:rsidRPr="00D14D58" w:rsidRDefault="00604CF4" w:rsidP="002066CB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14D58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604CF4" w:rsidRPr="00D14D58" w14:paraId="627427FA" w14:textId="77777777" w:rsidTr="002066CB">
        <w:tc>
          <w:tcPr>
            <w:tcW w:w="2625" w:type="pct"/>
          </w:tcPr>
          <w:p w14:paraId="58806928" w14:textId="77777777" w:rsidR="00604CF4" w:rsidRPr="00D14D58" w:rsidRDefault="00604CF4" w:rsidP="002066CB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240" w:lineRule="atLeast"/>
              <w:ind w:right="-106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375" w:type="pct"/>
            <w:gridSpan w:val="3"/>
            <w:vAlign w:val="bottom"/>
          </w:tcPr>
          <w:p w14:paraId="514F18B8" w14:textId="77777777" w:rsidR="00604CF4" w:rsidRPr="00D14D58" w:rsidRDefault="00604CF4" w:rsidP="002066CB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D14D5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04CF4" w:rsidRPr="00D14D58" w14:paraId="1D57EEE7" w14:textId="77777777" w:rsidTr="002066CB">
        <w:tc>
          <w:tcPr>
            <w:tcW w:w="2625" w:type="pct"/>
          </w:tcPr>
          <w:p w14:paraId="1D2E998F" w14:textId="77777777" w:rsidR="00604CF4" w:rsidRPr="00D14D58" w:rsidRDefault="00604CF4" w:rsidP="002066CB">
            <w:pPr>
              <w:spacing w:line="240" w:lineRule="atLeast"/>
              <w:ind w:left="-18" w:right="-10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14D58">
              <w:rPr>
                <w:rFonts w:ascii="Angsana New" w:hAnsi="Angsana New"/>
                <w:sz w:val="30"/>
                <w:szCs w:val="30"/>
                <w:cs/>
              </w:rPr>
              <w:t>ลูกหนี้ตามสัญญาเช่าซื้อ</w:t>
            </w:r>
          </w:p>
        </w:tc>
        <w:tc>
          <w:tcPr>
            <w:tcW w:w="842" w:type="pct"/>
          </w:tcPr>
          <w:p w14:paraId="1FC5C078" w14:textId="1E32AFF1" w:rsidR="00604CF4" w:rsidRPr="00133306" w:rsidRDefault="00694B12" w:rsidP="00133306">
            <w:pPr>
              <w:pStyle w:val="numbernegative"/>
              <w:tabs>
                <w:tab w:val="decimal" w:pos="915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694B12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6</w:t>
            </w:r>
            <w:r w:rsidR="00604CF4" w:rsidRPr="00133306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89,8</w:t>
            </w:r>
            <w:r w:rsidRPr="00694B12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6</w:t>
            </w:r>
            <w:r w:rsidR="00604CF4" w:rsidRPr="00133306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842" w:type="pct"/>
          </w:tcPr>
          <w:p w14:paraId="007573F2" w14:textId="6F635478" w:rsidR="00604CF4" w:rsidRPr="00133306" w:rsidRDefault="00694B12" w:rsidP="00133306">
            <w:pPr>
              <w:pStyle w:val="numbernegative"/>
              <w:tabs>
                <w:tab w:val="decimal" w:pos="915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694B12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6</w:t>
            </w:r>
            <w:r w:rsidR="00604CF4" w:rsidRPr="00133306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03</w:t>
            </w:r>
          </w:p>
        </w:tc>
        <w:tc>
          <w:tcPr>
            <w:tcW w:w="692" w:type="pct"/>
          </w:tcPr>
          <w:p w14:paraId="34EDAECE" w14:textId="431A39DC" w:rsidR="00604CF4" w:rsidRPr="00133306" w:rsidRDefault="00694B12" w:rsidP="00133306">
            <w:pPr>
              <w:pStyle w:val="numbernegative"/>
              <w:tabs>
                <w:tab w:val="decimal" w:pos="915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694B12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6</w:t>
            </w:r>
            <w:r w:rsidR="00604CF4" w:rsidRPr="00133306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90,4</w:t>
            </w:r>
            <w:r w:rsidRPr="00694B12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6</w:t>
            </w:r>
            <w:r w:rsidR="00604CF4" w:rsidRPr="00133306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4</w:t>
            </w:r>
          </w:p>
        </w:tc>
      </w:tr>
      <w:tr w:rsidR="00604CF4" w:rsidRPr="00D14D58" w14:paraId="5D21AE14" w14:textId="77777777" w:rsidTr="002066CB">
        <w:tc>
          <w:tcPr>
            <w:tcW w:w="2625" w:type="pct"/>
          </w:tcPr>
          <w:p w14:paraId="5174DFA2" w14:textId="77777777" w:rsidR="00604CF4" w:rsidRPr="00D14D58" w:rsidRDefault="00604CF4" w:rsidP="002066CB">
            <w:pPr>
              <w:spacing w:line="240" w:lineRule="atLeast"/>
              <w:ind w:left="-18" w:right="-10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14D5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D14D5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14D58">
              <w:rPr>
                <w:rFonts w:ascii="Angsana New" w:hAnsi="Angsana New"/>
                <w:sz w:val="30"/>
                <w:szCs w:val="30"/>
                <w:cs/>
              </w:rPr>
              <w:t xml:space="preserve">รายได้ดอกเบี้ยรับรอการรับรู้      </w:t>
            </w:r>
          </w:p>
        </w:tc>
        <w:tc>
          <w:tcPr>
            <w:tcW w:w="842" w:type="pct"/>
          </w:tcPr>
          <w:p w14:paraId="0BB42588" w14:textId="58E88AE0" w:rsidR="00604CF4" w:rsidRPr="00133306" w:rsidRDefault="00604CF4" w:rsidP="00133306">
            <w:pPr>
              <w:pStyle w:val="numbernegative"/>
              <w:tabs>
                <w:tab w:val="decimal" w:pos="915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133306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(</w:t>
            </w:r>
            <w:r w:rsidR="00694B12" w:rsidRPr="00694B12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6</w:t>
            </w:r>
            <w:r w:rsidRPr="00133306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5,184)</w:t>
            </w:r>
          </w:p>
        </w:tc>
        <w:tc>
          <w:tcPr>
            <w:tcW w:w="842" w:type="pct"/>
          </w:tcPr>
          <w:p w14:paraId="19107BC5" w14:textId="77777777" w:rsidR="00604CF4" w:rsidRPr="00133306" w:rsidRDefault="00604CF4" w:rsidP="00133306">
            <w:pPr>
              <w:pStyle w:val="numbernegative"/>
              <w:tabs>
                <w:tab w:val="decimal" w:pos="915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/>
              </w:rPr>
            </w:pPr>
            <w:r w:rsidRPr="00133306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(14)</w:t>
            </w:r>
          </w:p>
        </w:tc>
        <w:tc>
          <w:tcPr>
            <w:tcW w:w="692" w:type="pct"/>
          </w:tcPr>
          <w:p w14:paraId="2868F23C" w14:textId="52AEB89D" w:rsidR="00604CF4" w:rsidRPr="00133306" w:rsidRDefault="00604CF4" w:rsidP="00133306">
            <w:pPr>
              <w:pStyle w:val="numbernegative"/>
              <w:tabs>
                <w:tab w:val="decimal" w:pos="915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133306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(</w:t>
            </w:r>
            <w:r w:rsidR="00694B12" w:rsidRPr="00694B12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6</w:t>
            </w:r>
            <w:r w:rsidRPr="00133306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5,198)</w:t>
            </w:r>
          </w:p>
        </w:tc>
      </w:tr>
      <w:tr w:rsidR="00604CF4" w:rsidRPr="00D14D58" w14:paraId="0F57B654" w14:textId="77777777" w:rsidTr="002066CB">
        <w:tc>
          <w:tcPr>
            <w:tcW w:w="2625" w:type="pct"/>
          </w:tcPr>
          <w:p w14:paraId="70201DA3" w14:textId="77777777" w:rsidR="00604CF4" w:rsidRPr="00D14D58" w:rsidRDefault="00604CF4" w:rsidP="002066CB">
            <w:pPr>
              <w:spacing w:line="240" w:lineRule="atLeast"/>
              <w:ind w:left="-18" w:right="-106"/>
              <w:rPr>
                <w:rFonts w:ascii="Angsana New" w:hAnsi="Angsana New"/>
                <w:sz w:val="30"/>
                <w:szCs w:val="30"/>
              </w:rPr>
            </w:pPr>
            <w:r w:rsidRPr="00D14D58">
              <w:rPr>
                <w:rFonts w:ascii="Angsana New" w:hAnsi="Angsana New"/>
                <w:sz w:val="30"/>
                <w:szCs w:val="30"/>
                <w:cs/>
              </w:rPr>
              <w:t xml:space="preserve">      ภาษีขายรอตัดบัญชี      </w:t>
            </w:r>
          </w:p>
        </w:tc>
        <w:tc>
          <w:tcPr>
            <w:tcW w:w="842" w:type="pct"/>
          </w:tcPr>
          <w:p w14:paraId="1B1DF765" w14:textId="77777777" w:rsidR="00604CF4" w:rsidRPr="00133306" w:rsidRDefault="00604CF4" w:rsidP="00133306">
            <w:pPr>
              <w:pStyle w:val="numbernegative"/>
              <w:pBdr>
                <w:bottom w:val="single" w:sz="4" w:space="1" w:color="auto"/>
              </w:pBdr>
              <w:tabs>
                <w:tab w:val="decimal" w:pos="915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133306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(38,043)</w:t>
            </w:r>
          </w:p>
        </w:tc>
        <w:tc>
          <w:tcPr>
            <w:tcW w:w="842" w:type="pct"/>
          </w:tcPr>
          <w:p w14:paraId="67A896DC" w14:textId="77777777" w:rsidR="00604CF4" w:rsidRPr="00133306" w:rsidRDefault="00604CF4" w:rsidP="00133306">
            <w:pPr>
              <w:pStyle w:val="numbernegative"/>
              <w:pBdr>
                <w:bottom w:val="single" w:sz="4" w:space="1" w:color="auto"/>
              </w:pBdr>
              <w:tabs>
                <w:tab w:val="decimal" w:pos="915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133306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(38)</w:t>
            </w:r>
          </w:p>
        </w:tc>
        <w:tc>
          <w:tcPr>
            <w:tcW w:w="692" w:type="pct"/>
          </w:tcPr>
          <w:p w14:paraId="49B06677" w14:textId="77777777" w:rsidR="00604CF4" w:rsidRPr="00133306" w:rsidRDefault="00604CF4" w:rsidP="00133306">
            <w:pPr>
              <w:pStyle w:val="numbernegative"/>
              <w:pBdr>
                <w:bottom w:val="single" w:sz="4" w:space="1" w:color="auto"/>
              </w:pBdr>
              <w:tabs>
                <w:tab w:val="decimal" w:pos="915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133306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(38,081)</w:t>
            </w:r>
          </w:p>
        </w:tc>
      </w:tr>
      <w:tr w:rsidR="00604CF4" w:rsidRPr="00D14D58" w14:paraId="20B7B117" w14:textId="77777777" w:rsidTr="002066CB">
        <w:tc>
          <w:tcPr>
            <w:tcW w:w="2625" w:type="pct"/>
          </w:tcPr>
          <w:p w14:paraId="32FA78DA" w14:textId="77777777" w:rsidR="00604CF4" w:rsidRPr="00D14D58" w:rsidRDefault="00604CF4" w:rsidP="002066CB">
            <w:pPr>
              <w:spacing w:line="240" w:lineRule="atLeast"/>
              <w:ind w:left="27" w:right="-10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42" w:type="pct"/>
          </w:tcPr>
          <w:p w14:paraId="4DFB0FD9" w14:textId="5D6A1DBA" w:rsidR="00604CF4" w:rsidRPr="00133306" w:rsidRDefault="00604CF4" w:rsidP="00133306">
            <w:pPr>
              <w:pStyle w:val="numbernegative"/>
              <w:tabs>
                <w:tab w:val="decimal" w:pos="915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133306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58</w:t>
            </w:r>
            <w:r w:rsidR="00694B12" w:rsidRPr="00694B12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6</w:t>
            </w:r>
            <w:r w:rsidRPr="00133306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,</w:t>
            </w:r>
            <w:r w:rsidR="00694B12" w:rsidRPr="00694B12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6</w:t>
            </w:r>
            <w:r w:rsidRPr="00133306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34</w:t>
            </w:r>
          </w:p>
        </w:tc>
        <w:tc>
          <w:tcPr>
            <w:tcW w:w="842" w:type="pct"/>
          </w:tcPr>
          <w:p w14:paraId="339BCAB4" w14:textId="77777777" w:rsidR="00604CF4" w:rsidRPr="00133306" w:rsidRDefault="00604CF4" w:rsidP="00133306">
            <w:pPr>
              <w:pStyle w:val="numbernegative"/>
              <w:tabs>
                <w:tab w:val="decimal" w:pos="915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133306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551</w:t>
            </w:r>
          </w:p>
        </w:tc>
        <w:tc>
          <w:tcPr>
            <w:tcW w:w="692" w:type="pct"/>
          </w:tcPr>
          <w:p w14:paraId="7ABC312E" w14:textId="77777777" w:rsidR="00604CF4" w:rsidRPr="00133306" w:rsidRDefault="00604CF4" w:rsidP="00133306">
            <w:pPr>
              <w:pStyle w:val="numbernegative"/>
              <w:tabs>
                <w:tab w:val="decimal" w:pos="915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133306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587,185</w:t>
            </w:r>
          </w:p>
        </w:tc>
      </w:tr>
      <w:tr w:rsidR="00604CF4" w:rsidRPr="00D14D58" w14:paraId="48BAA2AB" w14:textId="77777777" w:rsidTr="002066CB">
        <w:tc>
          <w:tcPr>
            <w:tcW w:w="2625" w:type="pct"/>
          </w:tcPr>
          <w:p w14:paraId="4211911A" w14:textId="77777777" w:rsidR="00604CF4" w:rsidRPr="00D14D58" w:rsidRDefault="00604CF4" w:rsidP="002066CB">
            <w:pPr>
              <w:spacing w:line="240" w:lineRule="atLeast"/>
              <w:ind w:left="345" w:right="-106" w:hanging="363"/>
              <w:rPr>
                <w:rFonts w:ascii="Angsana New" w:hAnsi="Angsana New"/>
                <w:sz w:val="30"/>
                <w:szCs w:val="30"/>
              </w:rPr>
            </w:pPr>
            <w:r w:rsidRPr="00D14D5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D14D58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842" w:type="pct"/>
            <w:vAlign w:val="bottom"/>
          </w:tcPr>
          <w:p w14:paraId="36F872CE" w14:textId="77777777" w:rsidR="00604CF4" w:rsidRPr="00133306" w:rsidRDefault="00604CF4" w:rsidP="00133306">
            <w:pPr>
              <w:pStyle w:val="numbernegative"/>
              <w:pBdr>
                <w:bottom w:val="single" w:sz="4" w:space="1" w:color="auto"/>
              </w:pBdr>
              <w:tabs>
                <w:tab w:val="decimal" w:pos="915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133306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(47,897)</w:t>
            </w:r>
          </w:p>
        </w:tc>
        <w:tc>
          <w:tcPr>
            <w:tcW w:w="842" w:type="pct"/>
            <w:vAlign w:val="bottom"/>
          </w:tcPr>
          <w:p w14:paraId="745912F0" w14:textId="77777777" w:rsidR="00604CF4" w:rsidRPr="00133306" w:rsidRDefault="00604CF4" w:rsidP="00133306">
            <w:pPr>
              <w:pStyle w:val="numbernegative"/>
              <w:pBdr>
                <w:bottom w:val="single" w:sz="4" w:space="1" w:color="auto"/>
              </w:pBdr>
              <w:tabs>
                <w:tab w:val="decimal" w:pos="915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133306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692" w:type="pct"/>
            <w:vAlign w:val="bottom"/>
          </w:tcPr>
          <w:p w14:paraId="183873AE" w14:textId="77777777" w:rsidR="00604CF4" w:rsidRPr="00133306" w:rsidRDefault="00604CF4" w:rsidP="00133306">
            <w:pPr>
              <w:pStyle w:val="numbernegative"/>
              <w:pBdr>
                <w:bottom w:val="single" w:sz="4" w:space="1" w:color="auto"/>
              </w:pBdr>
              <w:tabs>
                <w:tab w:val="decimal" w:pos="915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133306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(47,897)</w:t>
            </w:r>
          </w:p>
        </w:tc>
      </w:tr>
      <w:tr w:rsidR="00604CF4" w:rsidRPr="00D14D58" w14:paraId="5F978EBE" w14:textId="77777777" w:rsidTr="002066CB">
        <w:trPr>
          <w:trHeight w:val="461"/>
        </w:trPr>
        <w:tc>
          <w:tcPr>
            <w:tcW w:w="2625" w:type="pct"/>
          </w:tcPr>
          <w:p w14:paraId="3AFF4666" w14:textId="77777777" w:rsidR="00604CF4" w:rsidRPr="00D14D58" w:rsidRDefault="00604CF4" w:rsidP="002066CB">
            <w:pPr>
              <w:spacing w:line="240" w:lineRule="atLeast"/>
              <w:ind w:left="-18" w:right="-10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14D58">
              <w:rPr>
                <w:rFonts w:ascii="Angsana New" w:hAnsi="Angsana New"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842" w:type="pct"/>
          </w:tcPr>
          <w:p w14:paraId="6E3C8D72" w14:textId="77777777" w:rsidR="00604CF4" w:rsidRPr="00133306" w:rsidRDefault="00604CF4" w:rsidP="00133306">
            <w:pPr>
              <w:pStyle w:val="numbernegative"/>
              <w:pBdr>
                <w:bottom w:val="double" w:sz="4" w:space="1" w:color="auto"/>
              </w:pBdr>
              <w:tabs>
                <w:tab w:val="decimal" w:pos="915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133306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/>
              </w:rPr>
              <w:t>538,737</w:t>
            </w:r>
          </w:p>
        </w:tc>
        <w:tc>
          <w:tcPr>
            <w:tcW w:w="842" w:type="pct"/>
          </w:tcPr>
          <w:p w14:paraId="240B38D0" w14:textId="77777777" w:rsidR="00604CF4" w:rsidRPr="00133306" w:rsidRDefault="00604CF4" w:rsidP="00133306">
            <w:pPr>
              <w:pStyle w:val="numbernegative"/>
              <w:pBdr>
                <w:bottom w:val="double" w:sz="4" w:space="1" w:color="auto"/>
              </w:pBdr>
              <w:tabs>
                <w:tab w:val="decimal" w:pos="915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133306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/>
              </w:rPr>
              <w:t>551</w:t>
            </w:r>
          </w:p>
        </w:tc>
        <w:tc>
          <w:tcPr>
            <w:tcW w:w="692" w:type="pct"/>
          </w:tcPr>
          <w:p w14:paraId="5D8F5AB4" w14:textId="77777777" w:rsidR="00604CF4" w:rsidRPr="00133306" w:rsidRDefault="00604CF4" w:rsidP="00133306">
            <w:pPr>
              <w:pStyle w:val="numbernegative"/>
              <w:pBdr>
                <w:bottom w:val="double" w:sz="4" w:space="1" w:color="auto"/>
              </w:pBdr>
              <w:tabs>
                <w:tab w:val="decimal" w:pos="915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133306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/>
              </w:rPr>
              <w:t>539,288</w:t>
            </w:r>
          </w:p>
        </w:tc>
      </w:tr>
      <w:bookmarkEnd w:id="6"/>
    </w:tbl>
    <w:p w14:paraId="544C09AE" w14:textId="77777777" w:rsidR="00604CF4" w:rsidRPr="00D14D58" w:rsidRDefault="00604CF4" w:rsidP="00604CF4">
      <w:pPr>
        <w:rPr>
          <w:rFonts w:ascii="Angsana New" w:hAnsi="Angsana New"/>
          <w:sz w:val="30"/>
          <w:szCs w:val="30"/>
        </w:rPr>
      </w:pPr>
    </w:p>
    <w:tbl>
      <w:tblPr>
        <w:tblW w:w="9648" w:type="dxa"/>
        <w:tblInd w:w="360" w:type="dxa"/>
        <w:tblLook w:val="0000" w:firstRow="0" w:lastRow="0" w:firstColumn="0" w:lastColumn="0" w:noHBand="0" w:noVBand="0"/>
      </w:tblPr>
      <w:tblGrid>
        <w:gridCol w:w="6840"/>
        <w:gridCol w:w="1260"/>
        <w:gridCol w:w="270"/>
        <w:gridCol w:w="1278"/>
      </w:tblGrid>
      <w:tr w:rsidR="00604CF4" w:rsidRPr="00752180" w14:paraId="384DA8BB" w14:textId="77777777" w:rsidTr="002066CB">
        <w:trPr>
          <w:trHeight w:val="133"/>
        </w:trPr>
        <w:tc>
          <w:tcPr>
            <w:tcW w:w="6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1C3F51" w14:textId="77777777" w:rsidR="00604CF4" w:rsidRPr="00752180" w:rsidRDefault="00604CF4" w:rsidP="002066CB">
            <w:pPr>
              <w:rPr>
                <w:rFonts w:ascii="Angsana New" w:hAnsi="Angsana New"/>
                <w:b/>
                <w:bCs/>
                <w:sz w:val="29"/>
                <w:szCs w:val="29"/>
                <w:u w:val="single"/>
              </w:rPr>
            </w:pPr>
            <w:bookmarkStart w:id="7" w:name="_Hlk44057730"/>
          </w:p>
        </w:tc>
        <w:tc>
          <w:tcPr>
            <w:tcW w:w="2808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AB5B781" w14:textId="77777777" w:rsidR="00604CF4" w:rsidRPr="00A30218" w:rsidRDefault="00604CF4" w:rsidP="002066CB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3021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</w:t>
            </w:r>
            <w:r w:rsidRPr="00A3021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604CF4" w:rsidRPr="00752180" w14:paraId="6508DADC" w14:textId="77777777" w:rsidTr="002066CB">
        <w:trPr>
          <w:trHeight w:val="20"/>
        </w:trPr>
        <w:tc>
          <w:tcPr>
            <w:tcW w:w="6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4ED1BF" w14:textId="77777777" w:rsidR="00604CF4" w:rsidRPr="00752180" w:rsidRDefault="00604CF4" w:rsidP="002066CB">
            <w:pPr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8D14E9F" w14:textId="57680432" w:rsidR="00604CF4" w:rsidRPr="00A30218" w:rsidRDefault="00604CF4" w:rsidP="002066CB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30218">
              <w:rPr>
                <w:rFonts w:ascii="Angsana New" w:hAnsi="Angsana New" w:hint="cs"/>
                <w:sz w:val="30"/>
                <w:szCs w:val="30"/>
              </w:rPr>
              <w:t>2</w:t>
            </w:r>
            <w:r w:rsidR="00694B12" w:rsidRPr="00694B12">
              <w:rPr>
                <w:rFonts w:ascii="Angsana New" w:hAnsi="Angsana New" w:hint="cs"/>
                <w:sz w:val="30"/>
                <w:szCs w:val="30"/>
              </w:rPr>
              <w:t>56</w:t>
            </w:r>
            <w:r w:rsidRPr="00A30218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0C2197B" w14:textId="77777777" w:rsidR="00604CF4" w:rsidRPr="00A30218" w:rsidRDefault="00604CF4" w:rsidP="002066CB">
            <w:pPr>
              <w:ind w:left="360" w:hanging="3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15856DA" w14:textId="5E035554" w:rsidR="00604CF4" w:rsidRPr="00A30218" w:rsidRDefault="00604CF4" w:rsidP="002066CB">
            <w:pPr>
              <w:ind w:left="360" w:hanging="36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30218">
              <w:rPr>
                <w:rFonts w:ascii="Angsana New" w:hAnsi="Angsana New" w:hint="cs"/>
                <w:sz w:val="30"/>
                <w:szCs w:val="30"/>
              </w:rPr>
              <w:t>2</w:t>
            </w:r>
            <w:r w:rsidR="00694B12" w:rsidRPr="00694B12">
              <w:rPr>
                <w:rFonts w:ascii="Angsana New" w:hAnsi="Angsana New" w:hint="cs"/>
                <w:sz w:val="30"/>
                <w:szCs w:val="30"/>
              </w:rPr>
              <w:t>56</w:t>
            </w:r>
            <w:r w:rsidRPr="00A30218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604CF4" w:rsidRPr="00752180" w14:paraId="5B351D25" w14:textId="77777777" w:rsidTr="002066CB">
        <w:trPr>
          <w:trHeight w:val="20"/>
        </w:trPr>
        <w:tc>
          <w:tcPr>
            <w:tcW w:w="6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C118E5" w14:textId="64C33B74" w:rsidR="00604CF4" w:rsidRPr="00CF458D" w:rsidRDefault="00604CF4" w:rsidP="002066CB">
            <w:pPr>
              <w:rPr>
                <w:rFonts w:ascii="Angsana New" w:hAnsi="Angsana New"/>
                <w:sz w:val="29"/>
                <w:szCs w:val="29"/>
                <w:cs/>
              </w:rPr>
            </w:pPr>
            <w:r w:rsidRPr="001B708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</w:t>
            </w:r>
            <w:r w:rsidR="00214F8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ปี</w:t>
            </w:r>
            <w:r w:rsidRPr="001B708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</w:t>
            </w:r>
            <w:r w:rsidR="00214F8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1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214F8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808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DE4BD0B" w14:textId="77777777" w:rsidR="00604CF4" w:rsidRPr="00752180" w:rsidRDefault="00604CF4" w:rsidP="002066CB">
            <w:pPr>
              <w:jc w:val="center"/>
              <w:rPr>
                <w:rFonts w:ascii="Angsana New" w:hAnsi="Angsana New"/>
                <w:sz w:val="29"/>
                <w:szCs w:val="29"/>
              </w:rPr>
            </w:pPr>
            <w:r w:rsidRPr="00752180">
              <w:rPr>
                <w:rFonts w:ascii="Angsana New" w:hAnsi="Angsana New"/>
                <w:i/>
                <w:iCs/>
                <w:sz w:val="29"/>
                <w:szCs w:val="29"/>
                <w:cs/>
              </w:rPr>
              <w:t>(พันบาท</w:t>
            </w:r>
            <w:r w:rsidRPr="00752180">
              <w:rPr>
                <w:rFonts w:ascii="Angsana New" w:hAnsi="Angsana New"/>
                <w:i/>
                <w:iCs/>
                <w:sz w:val="29"/>
                <w:szCs w:val="29"/>
              </w:rPr>
              <w:t>)</w:t>
            </w:r>
          </w:p>
        </w:tc>
      </w:tr>
      <w:tr w:rsidR="00604CF4" w:rsidRPr="00752180" w14:paraId="50B325B7" w14:textId="77777777" w:rsidTr="001E33B8">
        <w:trPr>
          <w:trHeight w:val="20"/>
        </w:trPr>
        <w:tc>
          <w:tcPr>
            <w:tcW w:w="6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ABFF97" w14:textId="6BB2DD97" w:rsidR="00604CF4" w:rsidRPr="00752180" w:rsidRDefault="00604CF4" w:rsidP="002066CB">
            <w:pPr>
              <w:rPr>
                <w:rFonts w:ascii="Angsana New" w:hAnsi="Angsana New"/>
                <w:sz w:val="29"/>
                <w:szCs w:val="29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1B708F">
              <w:rPr>
                <w:rFonts w:ascii="Angsana New" w:hAnsi="Angsana New" w:hint="cs"/>
                <w:sz w:val="30"/>
                <w:szCs w:val="30"/>
                <w:cs/>
              </w:rPr>
              <w:t>ขาดทุนจากการด้อยค่า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1B708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</w:t>
            </w:r>
            <w:r w:rsidRPr="001B708F">
              <w:rPr>
                <w:rFonts w:ascii="Angsana New" w:hAnsi="Angsana New" w:hint="cs"/>
                <w:i/>
                <w:iCs/>
                <w:sz w:val="30"/>
                <w:szCs w:val="30"/>
              </w:rPr>
              <w:t>25</w:t>
            </w:r>
            <w:r w:rsidR="00694B12" w:rsidRPr="00694B12">
              <w:rPr>
                <w:rFonts w:ascii="Angsana New" w:hAnsi="Angsana New" w:hint="cs"/>
                <w:i/>
                <w:iCs/>
                <w:sz w:val="30"/>
                <w:szCs w:val="30"/>
              </w:rPr>
              <w:t>6</w:t>
            </w:r>
            <w:r w:rsidRPr="001B708F">
              <w:rPr>
                <w:rFonts w:ascii="Angsana New" w:hAnsi="Angsana New" w:hint="cs"/>
                <w:i/>
                <w:iCs/>
                <w:sz w:val="30"/>
                <w:szCs w:val="30"/>
              </w:rPr>
              <w:t xml:space="preserve">2: </w:t>
            </w:r>
            <w:r w:rsidRPr="001B708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หนี้สูญและหนี้สงสัยจะสูญ</w:t>
            </w:r>
            <w:r w:rsidRPr="001B708F">
              <w:rPr>
                <w:rFonts w:ascii="Angsana New" w:hAnsi="Angsana New" w:hint="cs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47913F5" w14:textId="1213EB1D" w:rsidR="00604CF4" w:rsidRPr="00A05753" w:rsidRDefault="006573D8" w:rsidP="00A05753">
            <w:pPr>
              <w:pStyle w:val="numbernegative"/>
              <w:tabs>
                <w:tab w:val="decimal" w:pos="915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/>
              </w:rPr>
              <w:t>192,917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3FF5826" w14:textId="77777777" w:rsidR="00604CF4" w:rsidRPr="00A05753" w:rsidRDefault="00604CF4" w:rsidP="00A05753">
            <w:pPr>
              <w:pStyle w:val="numbernegative"/>
              <w:tabs>
                <w:tab w:val="decimal" w:pos="915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5E581D9" w14:textId="256ABE32" w:rsidR="00604CF4" w:rsidRPr="00A05753" w:rsidRDefault="00C44D35" w:rsidP="00A05753">
            <w:pPr>
              <w:pStyle w:val="numbernegative"/>
              <w:tabs>
                <w:tab w:val="decimal" w:pos="915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A7013A"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30"/>
                <w:szCs w:val="30"/>
                <w:lang w:val="en-US"/>
              </w:rPr>
              <w:t>108,957</w:t>
            </w:r>
          </w:p>
        </w:tc>
      </w:tr>
      <w:bookmarkEnd w:id="7"/>
    </w:tbl>
    <w:p w14:paraId="03BACD0D" w14:textId="77777777" w:rsidR="00604CF4" w:rsidRDefault="00604CF4" w:rsidP="00604CF4"/>
    <w:p w14:paraId="305930F5" w14:textId="77777777" w:rsidR="00604CF4" w:rsidRDefault="00604CF4" w:rsidP="00604CF4"/>
    <w:p w14:paraId="68B7FA8C" w14:textId="77777777" w:rsidR="00604CF4" w:rsidRDefault="00604CF4" w:rsidP="00604CF4"/>
    <w:p w14:paraId="7513BB00" w14:textId="77777777" w:rsidR="00604CF4" w:rsidRDefault="00604CF4" w:rsidP="00604CF4"/>
    <w:p w14:paraId="10F9EFA8" w14:textId="77777777" w:rsidR="00604CF4" w:rsidRDefault="00604CF4" w:rsidP="00604CF4"/>
    <w:p w14:paraId="5F6BAEDC" w14:textId="77777777" w:rsidR="00604CF4" w:rsidRPr="005259D0" w:rsidRDefault="00604CF4" w:rsidP="00604CF4">
      <w:pPr>
        <w:tabs>
          <w:tab w:val="left" w:pos="270"/>
        </w:tabs>
        <w:ind w:left="273" w:hanging="187"/>
        <w:rPr>
          <w:rFonts w:ascii="Angsana New" w:hAnsi="Angsana New"/>
          <w:sz w:val="30"/>
          <w:szCs w:val="30"/>
        </w:rPr>
      </w:pPr>
    </w:p>
    <w:p w14:paraId="41201BEB" w14:textId="77777777" w:rsidR="00604CF4" w:rsidRPr="002E0BD6" w:rsidRDefault="00604CF4" w:rsidP="00604CF4">
      <w:pPr>
        <w:tabs>
          <w:tab w:val="left" w:pos="270"/>
        </w:tabs>
        <w:spacing w:line="120" w:lineRule="exact"/>
        <w:ind w:left="270" w:hanging="180"/>
        <w:rPr>
          <w:rFonts w:ascii="Angsana New" w:hAnsi="Angsana New"/>
        </w:rPr>
      </w:pPr>
    </w:p>
    <w:p w14:paraId="07DBD2BA" w14:textId="77777777" w:rsidR="00604CF4" w:rsidRDefault="00604CF4" w:rsidP="00604CF4">
      <w:pPr>
        <w:tabs>
          <w:tab w:val="left" w:pos="-3402"/>
          <w:tab w:val="left" w:pos="-3261"/>
          <w:tab w:val="left" w:pos="-3119"/>
        </w:tabs>
        <w:ind w:right="-162"/>
        <w:jc w:val="thaiDistribute"/>
        <w:rPr>
          <w:rFonts w:ascii="Angsana New" w:hAnsi="Angsana New"/>
          <w:i/>
          <w:iCs/>
          <w:spacing w:val="-16"/>
          <w:sz w:val="30"/>
          <w:szCs w:val="30"/>
        </w:rPr>
      </w:pPr>
      <w:r>
        <w:rPr>
          <w:rFonts w:ascii="Angsana New" w:hAnsi="Angsana New"/>
          <w:i/>
          <w:iCs/>
          <w:spacing w:val="-16"/>
          <w:sz w:val="30"/>
          <w:szCs w:val="30"/>
        </w:rPr>
        <w:t xml:space="preserve">      </w:t>
      </w:r>
    </w:p>
    <w:p w14:paraId="172FE092" w14:textId="77777777" w:rsidR="00604CF4" w:rsidRDefault="00604CF4" w:rsidP="00604CF4">
      <w:pPr>
        <w:tabs>
          <w:tab w:val="left" w:pos="-3402"/>
          <w:tab w:val="left" w:pos="-3261"/>
          <w:tab w:val="left" w:pos="-3119"/>
        </w:tabs>
        <w:ind w:right="-162"/>
        <w:jc w:val="thaiDistribute"/>
        <w:rPr>
          <w:rFonts w:ascii="Angsana New" w:hAnsi="Angsana New"/>
          <w:i/>
          <w:iCs/>
          <w:spacing w:val="-16"/>
          <w:sz w:val="30"/>
          <w:szCs w:val="30"/>
          <w:cs/>
        </w:rPr>
        <w:sectPr w:rsidR="00604CF4" w:rsidSect="00F55663">
          <w:headerReference w:type="default" r:id="rId10"/>
          <w:footerReference w:type="default" r:id="rId11"/>
          <w:pgSz w:w="11909" w:h="16834" w:code="9"/>
          <w:pgMar w:top="691" w:right="1152" w:bottom="576" w:left="1152" w:header="720" w:footer="720" w:gutter="0"/>
          <w:paperSrc w:first="15" w:other="15"/>
          <w:pgNumType w:start="18"/>
          <w:cols w:space="720"/>
          <w:docGrid w:linePitch="299"/>
        </w:sectPr>
      </w:pPr>
    </w:p>
    <w:p w14:paraId="7997AB83" w14:textId="3DE9F0F1" w:rsidR="00604CF4" w:rsidRDefault="0011619C" w:rsidP="00604CF4">
      <w:pPr>
        <w:tabs>
          <w:tab w:val="left" w:pos="-3402"/>
          <w:tab w:val="left" w:pos="-3261"/>
          <w:tab w:val="left" w:pos="-3119"/>
        </w:tabs>
        <w:ind w:left="720" w:right="-162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lastRenderedPageBreak/>
        <w:t xml:space="preserve">   </w:t>
      </w:r>
      <w:r w:rsidR="00604CF4" w:rsidRPr="002E0BD6">
        <w:rPr>
          <w:rFonts w:ascii="Angsana New" w:hAnsi="Angsana New"/>
          <w:sz w:val="30"/>
          <w:szCs w:val="30"/>
          <w:cs/>
        </w:rPr>
        <w:t>การวิเคราะห์อายุของลูกหนี้ตามสัญญาเช่าซื้อ</w:t>
      </w:r>
      <w:r w:rsidR="00604CF4" w:rsidRPr="002E0BD6">
        <w:rPr>
          <w:rFonts w:ascii="Angsana New" w:hAnsi="Angsana New" w:hint="cs"/>
          <w:sz w:val="30"/>
          <w:szCs w:val="30"/>
          <w:cs/>
        </w:rPr>
        <w:t>เครื่อง</w:t>
      </w:r>
      <w:r w:rsidR="00604CF4">
        <w:rPr>
          <w:rFonts w:ascii="Angsana New" w:hAnsi="Angsana New" w:hint="cs"/>
          <w:sz w:val="30"/>
          <w:szCs w:val="30"/>
          <w:cs/>
        </w:rPr>
        <w:t>กรองน้ำ</w:t>
      </w:r>
      <w:r w:rsidR="00604CF4" w:rsidRPr="002E0BD6">
        <w:rPr>
          <w:rFonts w:ascii="Angsana New" w:hAnsi="Angsana New" w:hint="cs"/>
          <w:sz w:val="30"/>
          <w:szCs w:val="30"/>
          <w:cs/>
        </w:rPr>
        <w:t xml:space="preserve"> ณ วันที่ </w:t>
      </w:r>
      <w:r w:rsidR="00604CF4">
        <w:rPr>
          <w:rFonts w:ascii="Angsana New" w:hAnsi="Angsana New"/>
          <w:sz w:val="30"/>
          <w:szCs w:val="30"/>
        </w:rPr>
        <w:t>3</w:t>
      </w:r>
      <w:r w:rsidR="00604CF4" w:rsidRPr="006067C2">
        <w:rPr>
          <w:rFonts w:ascii="Angsana New" w:hAnsi="Angsana New"/>
          <w:sz w:val="30"/>
          <w:szCs w:val="30"/>
        </w:rPr>
        <w:t>1</w:t>
      </w:r>
      <w:r w:rsidR="00604CF4" w:rsidRPr="002E0BD6">
        <w:rPr>
          <w:rFonts w:ascii="Angsana New" w:hAnsi="Angsana New"/>
          <w:sz w:val="30"/>
          <w:szCs w:val="30"/>
        </w:rPr>
        <w:t xml:space="preserve"> </w:t>
      </w:r>
      <w:r w:rsidR="00604CF4" w:rsidRPr="002E0BD6">
        <w:rPr>
          <w:rFonts w:ascii="Angsana New" w:hAnsi="Angsana New" w:hint="cs"/>
          <w:sz w:val="30"/>
          <w:szCs w:val="30"/>
          <w:cs/>
        </w:rPr>
        <w:t>ธันวาคม</w:t>
      </w:r>
      <w:r w:rsidR="00604CF4">
        <w:rPr>
          <w:rFonts w:ascii="Angsana New" w:hAnsi="Angsana New"/>
          <w:sz w:val="30"/>
          <w:szCs w:val="30"/>
        </w:rPr>
        <w:t xml:space="preserve"> 25</w:t>
      </w:r>
      <w:r w:rsidR="00694B12" w:rsidRPr="00694B12">
        <w:rPr>
          <w:rFonts w:ascii="Angsana New" w:hAnsi="Angsana New"/>
          <w:sz w:val="30"/>
          <w:szCs w:val="30"/>
        </w:rPr>
        <w:t>6</w:t>
      </w:r>
      <w:r w:rsidR="00604CF4">
        <w:rPr>
          <w:rFonts w:ascii="Angsana New" w:hAnsi="Angsana New"/>
          <w:sz w:val="30"/>
          <w:szCs w:val="30"/>
        </w:rPr>
        <w:t xml:space="preserve">2 </w:t>
      </w:r>
      <w:r w:rsidR="00604CF4" w:rsidRPr="002E0BD6">
        <w:rPr>
          <w:rFonts w:ascii="Angsana New" w:hAnsi="Angsana New"/>
          <w:sz w:val="30"/>
          <w:szCs w:val="30"/>
          <w:cs/>
        </w:rPr>
        <w:t>มีดังนี้</w:t>
      </w:r>
    </w:p>
    <w:p w14:paraId="4A9BBED8" w14:textId="77777777" w:rsidR="00604CF4" w:rsidRPr="000E2F45" w:rsidRDefault="00604CF4" w:rsidP="00604CF4">
      <w:pPr>
        <w:rPr>
          <w:rFonts w:ascii="Angsana New" w:hAnsi="Angsana New"/>
          <w:spacing w:val="-2"/>
          <w:sz w:val="30"/>
          <w:szCs w:val="30"/>
          <w:highlight w:val="yellow"/>
        </w:rPr>
      </w:pPr>
    </w:p>
    <w:tbl>
      <w:tblPr>
        <w:tblW w:w="14355" w:type="dxa"/>
        <w:tblInd w:w="738" w:type="dxa"/>
        <w:tblLook w:val="04A0" w:firstRow="1" w:lastRow="0" w:firstColumn="1" w:lastColumn="0" w:noHBand="0" w:noVBand="1"/>
      </w:tblPr>
      <w:tblGrid>
        <w:gridCol w:w="3690"/>
        <w:gridCol w:w="306"/>
        <w:gridCol w:w="1894"/>
        <w:gridCol w:w="365"/>
        <w:gridCol w:w="1699"/>
        <w:gridCol w:w="380"/>
        <w:gridCol w:w="2066"/>
        <w:gridCol w:w="373"/>
        <w:gridCol w:w="1737"/>
        <w:gridCol w:w="1833"/>
        <w:gridCol w:w="12"/>
      </w:tblGrid>
      <w:tr w:rsidR="00604CF4" w:rsidRPr="00D31C4E" w14:paraId="11E4D20B" w14:textId="77777777" w:rsidTr="002066CB">
        <w:trPr>
          <w:trHeight w:val="389"/>
        </w:trPr>
        <w:tc>
          <w:tcPr>
            <w:tcW w:w="3690" w:type="dxa"/>
            <w:shd w:val="clear" w:color="auto" w:fill="auto"/>
          </w:tcPr>
          <w:p w14:paraId="53F540DB" w14:textId="77777777" w:rsidR="00604CF4" w:rsidRPr="000E2F45" w:rsidRDefault="00604CF4" w:rsidP="002066CB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E2F45">
              <w:rPr>
                <w:rFonts w:ascii="Angsana New" w:hAnsi="Angsana New"/>
                <w:sz w:val="30"/>
                <w:szCs w:val="30"/>
                <w:cs/>
              </w:rPr>
              <w:tab/>
            </w:r>
          </w:p>
        </w:tc>
        <w:tc>
          <w:tcPr>
            <w:tcW w:w="306" w:type="dxa"/>
            <w:shd w:val="clear" w:color="auto" w:fill="auto"/>
          </w:tcPr>
          <w:p w14:paraId="02C5E9FA" w14:textId="77777777" w:rsidR="00604CF4" w:rsidRPr="000E2F45" w:rsidRDefault="00604CF4" w:rsidP="002066CB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359" w:type="dxa"/>
            <w:gridSpan w:val="9"/>
          </w:tcPr>
          <w:p w14:paraId="7DADDC2E" w14:textId="77777777" w:rsidR="00604CF4" w:rsidRPr="000E2F45" w:rsidRDefault="00604CF4" w:rsidP="002066CB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E2F4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0E2F4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0E2F45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 w:rsidRPr="000E2F4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0E2F4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04CF4" w:rsidRPr="00D31C4E" w14:paraId="3A5EDC9A" w14:textId="77777777" w:rsidTr="002066CB">
        <w:trPr>
          <w:gridAfter w:val="1"/>
          <w:wAfter w:w="12" w:type="dxa"/>
          <w:trHeight w:val="1224"/>
        </w:trPr>
        <w:tc>
          <w:tcPr>
            <w:tcW w:w="3690" w:type="dxa"/>
            <w:shd w:val="clear" w:color="auto" w:fill="auto"/>
          </w:tcPr>
          <w:p w14:paraId="125AA7D2" w14:textId="77777777" w:rsidR="00604CF4" w:rsidRPr="000E2F45" w:rsidRDefault="00604CF4" w:rsidP="002066CB">
            <w:pPr>
              <w:spacing w:line="380" w:lineRule="exact"/>
              <w:ind w:left="583" w:hanging="583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3AE4E321" w14:textId="77777777" w:rsidR="00604CF4" w:rsidRPr="000E2F45" w:rsidRDefault="00604CF4" w:rsidP="002066CB">
            <w:pPr>
              <w:spacing w:line="380" w:lineRule="exact"/>
              <w:ind w:left="583" w:hanging="583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79EA3988" w14:textId="77777777" w:rsidR="00604CF4" w:rsidRPr="000E2F45" w:rsidRDefault="00604CF4" w:rsidP="002066CB">
            <w:pPr>
              <w:spacing w:line="380" w:lineRule="exact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06" w:type="dxa"/>
            <w:shd w:val="clear" w:color="auto" w:fill="auto"/>
          </w:tcPr>
          <w:p w14:paraId="29AE20BA" w14:textId="77777777" w:rsidR="00604CF4" w:rsidRPr="000E2F45" w:rsidRDefault="00604CF4" w:rsidP="002066CB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94" w:type="dxa"/>
          </w:tcPr>
          <w:p w14:paraId="182A3F0A" w14:textId="77777777" w:rsidR="00604CF4" w:rsidRPr="000E2F45" w:rsidRDefault="00604CF4" w:rsidP="002066CB">
            <w:pPr>
              <w:spacing w:line="380" w:lineRule="exact"/>
              <w:ind w:right="1465" w:firstLine="72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27C11057" w14:textId="77777777" w:rsidR="00604CF4" w:rsidRPr="000E2F45" w:rsidRDefault="00604CF4" w:rsidP="002066CB">
            <w:pPr>
              <w:spacing w:line="380" w:lineRule="exact"/>
              <w:ind w:right="1465" w:firstLine="72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349CABCE" w14:textId="77777777" w:rsidR="00604CF4" w:rsidRPr="000E2F45" w:rsidRDefault="00604CF4" w:rsidP="002066CB">
            <w:pPr>
              <w:spacing w:line="380" w:lineRule="exact"/>
              <w:ind w:right="-115" w:hanging="1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E2F45">
              <w:rPr>
                <w:rFonts w:ascii="Angsana New" w:hAnsi="Angsana New"/>
                <w:sz w:val="30"/>
                <w:szCs w:val="30"/>
                <w:cs/>
              </w:rPr>
              <w:t>จำนวนลูกหนี้</w:t>
            </w:r>
          </w:p>
        </w:tc>
        <w:tc>
          <w:tcPr>
            <w:tcW w:w="365" w:type="dxa"/>
          </w:tcPr>
          <w:p w14:paraId="7977BB46" w14:textId="77777777" w:rsidR="00604CF4" w:rsidRPr="000E2F45" w:rsidRDefault="00604CF4" w:rsidP="002066CB">
            <w:pPr>
              <w:spacing w:line="380" w:lineRule="exact"/>
              <w:ind w:right="-131" w:firstLine="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99" w:type="dxa"/>
            <w:shd w:val="clear" w:color="auto" w:fill="auto"/>
          </w:tcPr>
          <w:p w14:paraId="01586A8A" w14:textId="77777777" w:rsidR="00604CF4" w:rsidRPr="000E2F45" w:rsidRDefault="00604CF4" w:rsidP="002066CB">
            <w:pPr>
              <w:spacing w:line="380" w:lineRule="exact"/>
              <w:ind w:right="-131" w:firstLine="72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37FBD838" w14:textId="77777777" w:rsidR="00604CF4" w:rsidRPr="000E2F45" w:rsidRDefault="00604CF4" w:rsidP="002066CB">
            <w:pPr>
              <w:spacing w:line="380" w:lineRule="exact"/>
              <w:ind w:left="2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E2F45">
              <w:rPr>
                <w:rFonts w:ascii="Angsana New" w:hAnsi="Angsana New"/>
                <w:sz w:val="30"/>
                <w:szCs w:val="30"/>
                <w:cs/>
              </w:rPr>
              <w:t>ลูกหนี้ตามสัญญาเช่าซื้อ</w:t>
            </w:r>
            <w:r w:rsidRPr="000E2F45">
              <w:rPr>
                <w:rFonts w:ascii="Angsana New" w:hAnsi="Angsana New"/>
                <w:sz w:val="30"/>
                <w:szCs w:val="30"/>
              </w:rPr>
              <w:t>-</w:t>
            </w:r>
            <w:r w:rsidRPr="000E2F45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  <w:r w:rsidRPr="000E2F45">
              <w:rPr>
                <w:rFonts w:ascii="Angsana New" w:hAnsi="Angsana New"/>
                <w:sz w:val="30"/>
                <w:szCs w:val="30"/>
                <w:vertAlign w:val="superscript"/>
                <w:cs/>
              </w:rPr>
              <w:t>(</w:t>
            </w:r>
            <w:r w:rsidRPr="000E2F45">
              <w:rPr>
                <w:rFonts w:ascii="Angsana New" w:hAnsi="Angsana New"/>
                <w:sz w:val="30"/>
                <w:szCs w:val="30"/>
                <w:vertAlign w:val="superscript"/>
              </w:rPr>
              <w:t>1</w:t>
            </w:r>
            <w:r w:rsidRPr="000E2F45">
              <w:rPr>
                <w:rFonts w:ascii="Angsana New" w:hAnsi="Angsana New"/>
                <w:sz w:val="30"/>
                <w:szCs w:val="30"/>
                <w:vertAlign w:val="superscript"/>
                <w:cs/>
              </w:rPr>
              <w:t>)</w:t>
            </w:r>
          </w:p>
        </w:tc>
        <w:tc>
          <w:tcPr>
            <w:tcW w:w="380" w:type="dxa"/>
            <w:shd w:val="clear" w:color="auto" w:fill="auto"/>
          </w:tcPr>
          <w:p w14:paraId="53A2BD00" w14:textId="77777777" w:rsidR="00604CF4" w:rsidRPr="000E2F45" w:rsidRDefault="00604CF4" w:rsidP="002066CB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66" w:type="dxa"/>
            <w:shd w:val="clear" w:color="auto" w:fill="auto"/>
          </w:tcPr>
          <w:p w14:paraId="25399A72" w14:textId="77777777" w:rsidR="00604CF4" w:rsidRPr="000E2F45" w:rsidRDefault="00604CF4" w:rsidP="002066CB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E2F45">
              <w:rPr>
                <w:rFonts w:ascii="Angsana New" w:hAnsi="Angsana New"/>
                <w:sz w:val="30"/>
                <w:szCs w:val="30"/>
                <w:cs/>
              </w:rPr>
              <w:t>ยอดลูกหนี้สุทธิที่</w:t>
            </w:r>
            <w:r w:rsidRPr="000E2F45">
              <w:rPr>
                <w:rFonts w:ascii="Angsana New" w:hAnsi="Angsana New"/>
                <w:sz w:val="30"/>
                <w:szCs w:val="30"/>
              </w:rPr>
              <w:br/>
            </w:r>
            <w:r w:rsidRPr="000E2F45">
              <w:rPr>
                <w:rFonts w:ascii="Angsana New" w:hAnsi="Angsana New"/>
                <w:sz w:val="30"/>
                <w:szCs w:val="30"/>
                <w:cs/>
              </w:rPr>
              <w:t>ใช้ในการตั้งค่าเผื่อหนี้</w:t>
            </w:r>
          </w:p>
          <w:p w14:paraId="2DE6BB0B" w14:textId="77777777" w:rsidR="00604CF4" w:rsidRPr="000E2F45" w:rsidRDefault="00604CF4" w:rsidP="002066CB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E2F45">
              <w:rPr>
                <w:rFonts w:ascii="Angsana New" w:hAnsi="Angsana New"/>
                <w:sz w:val="30"/>
                <w:szCs w:val="30"/>
                <w:cs/>
              </w:rPr>
              <w:t>สงสัยจะสูญ</w:t>
            </w:r>
            <w:r w:rsidRPr="000E2F45">
              <w:rPr>
                <w:rFonts w:ascii="Angsana New" w:hAnsi="Angsana New"/>
                <w:sz w:val="30"/>
                <w:szCs w:val="30"/>
                <w:vertAlign w:val="superscript"/>
                <w:cs/>
              </w:rPr>
              <w:t>(</w:t>
            </w:r>
            <w:r w:rsidRPr="000E2F45">
              <w:rPr>
                <w:rFonts w:ascii="Angsana New" w:hAnsi="Angsana New"/>
                <w:sz w:val="30"/>
                <w:szCs w:val="30"/>
                <w:vertAlign w:val="superscript"/>
              </w:rPr>
              <w:t>2</w:t>
            </w:r>
            <w:r w:rsidRPr="000E2F45">
              <w:rPr>
                <w:rFonts w:ascii="Angsana New" w:hAnsi="Angsana New"/>
                <w:sz w:val="30"/>
                <w:szCs w:val="30"/>
                <w:vertAlign w:val="superscript"/>
                <w:cs/>
              </w:rPr>
              <w:t>)</w:t>
            </w:r>
          </w:p>
        </w:tc>
        <w:tc>
          <w:tcPr>
            <w:tcW w:w="373" w:type="dxa"/>
            <w:shd w:val="clear" w:color="auto" w:fill="auto"/>
          </w:tcPr>
          <w:p w14:paraId="07A24E3F" w14:textId="77777777" w:rsidR="00604CF4" w:rsidRPr="000E2F45" w:rsidRDefault="00604CF4" w:rsidP="002066CB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37" w:type="dxa"/>
            <w:shd w:val="clear" w:color="auto" w:fill="auto"/>
          </w:tcPr>
          <w:p w14:paraId="78A071AB" w14:textId="77777777" w:rsidR="00604CF4" w:rsidRPr="000E2F45" w:rsidRDefault="00604CF4" w:rsidP="002066CB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E2F45">
              <w:rPr>
                <w:rFonts w:ascii="Angsana New" w:hAnsi="Angsana New"/>
                <w:sz w:val="30"/>
                <w:szCs w:val="30"/>
                <w:cs/>
              </w:rPr>
              <w:t>อัตราที่ใช้ใน</w:t>
            </w:r>
            <w:r w:rsidRPr="000E2F45">
              <w:rPr>
                <w:rFonts w:ascii="Angsana New" w:hAnsi="Angsana New"/>
                <w:sz w:val="30"/>
                <w:szCs w:val="30"/>
              </w:rPr>
              <w:br/>
            </w:r>
            <w:r w:rsidRPr="000E2F45">
              <w:rPr>
                <w:rFonts w:ascii="Angsana New" w:hAnsi="Angsana New"/>
                <w:sz w:val="30"/>
                <w:szCs w:val="30"/>
                <w:cs/>
              </w:rPr>
              <w:t>การตั้งค่าเผื่อหนี้</w:t>
            </w:r>
          </w:p>
          <w:p w14:paraId="3E35A276" w14:textId="77777777" w:rsidR="00604CF4" w:rsidRPr="000E2F45" w:rsidRDefault="00604CF4" w:rsidP="002066CB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E2F45">
              <w:rPr>
                <w:rFonts w:ascii="Angsana New" w:hAnsi="Angsana New"/>
                <w:sz w:val="30"/>
                <w:szCs w:val="30"/>
                <w:cs/>
              </w:rPr>
              <w:t>สงสัยจะสูญ</w:t>
            </w:r>
          </w:p>
        </w:tc>
        <w:tc>
          <w:tcPr>
            <w:tcW w:w="1833" w:type="dxa"/>
            <w:shd w:val="clear" w:color="auto" w:fill="auto"/>
          </w:tcPr>
          <w:p w14:paraId="2AA64DBA" w14:textId="77777777" w:rsidR="00604CF4" w:rsidRPr="000E2F45" w:rsidRDefault="00604CF4" w:rsidP="002066CB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4900AFA3" w14:textId="77777777" w:rsidR="00604CF4" w:rsidRPr="000E2F45" w:rsidRDefault="00604CF4" w:rsidP="002066CB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E2F45">
              <w:rPr>
                <w:rFonts w:ascii="Angsana New" w:hAnsi="Angsana New"/>
                <w:sz w:val="30"/>
                <w:szCs w:val="30"/>
                <w:cs/>
              </w:rPr>
              <w:t>ค่าเผื่อหนี้</w:t>
            </w:r>
            <w:r w:rsidRPr="000E2F45">
              <w:rPr>
                <w:rFonts w:ascii="Angsana New" w:hAnsi="Angsana New"/>
                <w:sz w:val="30"/>
                <w:szCs w:val="30"/>
              </w:rPr>
              <w:br/>
            </w:r>
            <w:r w:rsidRPr="000E2F45">
              <w:rPr>
                <w:rFonts w:ascii="Angsana New" w:hAnsi="Angsana New"/>
                <w:sz w:val="30"/>
                <w:szCs w:val="30"/>
                <w:cs/>
              </w:rPr>
              <w:t>สงสัยจะสูญ</w:t>
            </w:r>
          </w:p>
        </w:tc>
      </w:tr>
      <w:tr w:rsidR="00604CF4" w:rsidRPr="00D31C4E" w14:paraId="3878AF91" w14:textId="77777777" w:rsidTr="002066CB">
        <w:trPr>
          <w:gridAfter w:val="1"/>
          <w:wAfter w:w="12" w:type="dxa"/>
          <w:trHeight w:val="389"/>
        </w:trPr>
        <w:tc>
          <w:tcPr>
            <w:tcW w:w="3690" w:type="dxa"/>
            <w:shd w:val="clear" w:color="auto" w:fill="auto"/>
          </w:tcPr>
          <w:p w14:paraId="6441D85C" w14:textId="77777777" w:rsidR="00604CF4" w:rsidRPr="000E2F45" w:rsidRDefault="00604CF4" w:rsidP="002066CB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06" w:type="dxa"/>
            <w:shd w:val="clear" w:color="auto" w:fill="auto"/>
          </w:tcPr>
          <w:p w14:paraId="4D162826" w14:textId="77777777" w:rsidR="00604CF4" w:rsidRPr="000E2F45" w:rsidRDefault="00604CF4" w:rsidP="002066CB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4" w:type="dxa"/>
            <w:shd w:val="clear" w:color="auto" w:fill="auto"/>
          </w:tcPr>
          <w:p w14:paraId="660F14C4" w14:textId="77777777" w:rsidR="00604CF4" w:rsidRPr="000E2F45" w:rsidRDefault="00604CF4" w:rsidP="002066CB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0E2F4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(ราย)</w:t>
            </w:r>
          </w:p>
        </w:tc>
        <w:tc>
          <w:tcPr>
            <w:tcW w:w="365" w:type="dxa"/>
            <w:shd w:val="clear" w:color="auto" w:fill="auto"/>
          </w:tcPr>
          <w:p w14:paraId="6B9C90AC" w14:textId="77777777" w:rsidR="00604CF4" w:rsidRPr="000E2F45" w:rsidRDefault="00604CF4" w:rsidP="002066CB">
            <w:pPr>
              <w:spacing w:line="380" w:lineRule="exact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145" w:type="dxa"/>
            <w:gridSpan w:val="3"/>
            <w:shd w:val="clear" w:color="auto" w:fill="auto"/>
          </w:tcPr>
          <w:p w14:paraId="7066FEC8" w14:textId="77777777" w:rsidR="00604CF4" w:rsidRPr="000E2F45" w:rsidRDefault="00604CF4" w:rsidP="002066CB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E2F4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  <w:tc>
          <w:tcPr>
            <w:tcW w:w="373" w:type="dxa"/>
            <w:shd w:val="clear" w:color="auto" w:fill="auto"/>
          </w:tcPr>
          <w:p w14:paraId="3A4938DD" w14:textId="77777777" w:rsidR="00604CF4" w:rsidRPr="000E2F45" w:rsidRDefault="00604CF4" w:rsidP="002066CB">
            <w:pPr>
              <w:spacing w:line="380" w:lineRule="exac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737" w:type="dxa"/>
            <w:shd w:val="clear" w:color="auto" w:fill="auto"/>
          </w:tcPr>
          <w:p w14:paraId="26175A04" w14:textId="77777777" w:rsidR="00604CF4" w:rsidRPr="000E2F45" w:rsidRDefault="00604CF4" w:rsidP="002066CB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E2F4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1833" w:type="dxa"/>
            <w:shd w:val="clear" w:color="auto" w:fill="auto"/>
          </w:tcPr>
          <w:p w14:paraId="68E51C39" w14:textId="77777777" w:rsidR="00604CF4" w:rsidRPr="000E2F45" w:rsidRDefault="00604CF4" w:rsidP="002066CB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E2F4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04CF4" w:rsidRPr="00D31C4E" w14:paraId="0A425CF0" w14:textId="77777777" w:rsidTr="002066CB">
        <w:trPr>
          <w:gridAfter w:val="1"/>
          <w:wAfter w:w="12" w:type="dxa"/>
          <w:trHeight w:val="389"/>
        </w:trPr>
        <w:tc>
          <w:tcPr>
            <w:tcW w:w="3690" w:type="dxa"/>
            <w:shd w:val="clear" w:color="auto" w:fill="auto"/>
          </w:tcPr>
          <w:p w14:paraId="08F426FE" w14:textId="77777777" w:rsidR="00604CF4" w:rsidRPr="000E2F45" w:rsidRDefault="00604CF4" w:rsidP="002066CB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E2F45">
              <w:rPr>
                <w:rFonts w:ascii="Angsana New" w:hAnsi="Angsana New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306" w:type="dxa"/>
            <w:shd w:val="clear" w:color="auto" w:fill="auto"/>
          </w:tcPr>
          <w:p w14:paraId="1988A588" w14:textId="77777777" w:rsidR="00604CF4" w:rsidRPr="000E2F45" w:rsidRDefault="00604CF4" w:rsidP="002066CB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4" w:type="dxa"/>
            <w:shd w:val="clear" w:color="auto" w:fill="auto"/>
          </w:tcPr>
          <w:p w14:paraId="2A432248" w14:textId="22B7E126" w:rsidR="00604CF4" w:rsidRPr="00547FA1" w:rsidRDefault="00604CF4" w:rsidP="00547FA1">
            <w:pPr>
              <w:pStyle w:val="numbernegative"/>
              <w:tabs>
                <w:tab w:val="decimal" w:pos="1362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547FA1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55,12</w:t>
            </w:r>
            <w:r w:rsidR="00694B12" w:rsidRPr="00694B12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365" w:type="dxa"/>
            <w:shd w:val="clear" w:color="auto" w:fill="auto"/>
          </w:tcPr>
          <w:p w14:paraId="6C86EFC2" w14:textId="77777777" w:rsidR="00604CF4" w:rsidRPr="000E2F45" w:rsidRDefault="00604CF4" w:rsidP="002066CB">
            <w:pPr>
              <w:tabs>
                <w:tab w:val="decimal" w:pos="146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99" w:type="dxa"/>
            <w:shd w:val="clear" w:color="auto" w:fill="auto"/>
          </w:tcPr>
          <w:p w14:paraId="0FA8C9E2" w14:textId="129963C8" w:rsidR="00604CF4" w:rsidRPr="00547FA1" w:rsidRDefault="00604CF4" w:rsidP="00547FA1">
            <w:pPr>
              <w:pStyle w:val="numbernegative"/>
              <w:tabs>
                <w:tab w:val="decimal" w:pos="1086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547FA1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420,</w:t>
            </w:r>
            <w:r w:rsidR="00694B12" w:rsidRPr="00694B12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6</w:t>
            </w:r>
            <w:r w:rsidRPr="00547FA1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50</w:t>
            </w:r>
          </w:p>
        </w:tc>
        <w:tc>
          <w:tcPr>
            <w:tcW w:w="380" w:type="dxa"/>
            <w:shd w:val="clear" w:color="auto" w:fill="auto"/>
          </w:tcPr>
          <w:p w14:paraId="5955A5DD" w14:textId="77777777" w:rsidR="00604CF4" w:rsidRPr="000E2F45" w:rsidRDefault="00604CF4" w:rsidP="002066CB">
            <w:pPr>
              <w:tabs>
                <w:tab w:val="decimal" w:pos="146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66" w:type="dxa"/>
            <w:shd w:val="clear" w:color="auto" w:fill="auto"/>
          </w:tcPr>
          <w:p w14:paraId="45C8E30E" w14:textId="07047C7C" w:rsidR="00604CF4" w:rsidRPr="00547FA1" w:rsidRDefault="00604CF4" w:rsidP="00547FA1">
            <w:pPr>
              <w:pStyle w:val="numbernegative"/>
              <w:tabs>
                <w:tab w:val="decimal" w:pos="1530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547FA1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425,</w:t>
            </w:r>
            <w:r w:rsidR="00694B12" w:rsidRPr="00694B12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6</w:t>
            </w:r>
            <w:r w:rsidRPr="00547FA1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38</w:t>
            </w:r>
          </w:p>
        </w:tc>
        <w:tc>
          <w:tcPr>
            <w:tcW w:w="373" w:type="dxa"/>
            <w:shd w:val="clear" w:color="auto" w:fill="auto"/>
          </w:tcPr>
          <w:p w14:paraId="46BB6CC6" w14:textId="77777777" w:rsidR="00604CF4" w:rsidRPr="000E2F45" w:rsidRDefault="00604CF4" w:rsidP="002066CB">
            <w:pPr>
              <w:tabs>
                <w:tab w:val="decimal" w:pos="146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37" w:type="dxa"/>
            <w:shd w:val="clear" w:color="auto" w:fill="auto"/>
          </w:tcPr>
          <w:p w14:paraId="1F48B5DC" w14:textId="77777777" w:rsidR="00604CF4" w:rsidRPr="000E2F45" w:rsidRDefault="00604CF4" w:rsidP="002066CB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E2F45">
              <w:rPr>
                <w:rFonts w:ascii="Angsana New" w:hAnsi="Angsana New"/>
                <w:sz w:val="30"/>
                <w:szCs w:val="30"/>
              </w:rPr>
              <w:t>2.5</w:t>
            </w:r>
          </w:p>
        </w:tc>
        <w:tc>
          <w:tcPr>
            <w:tcW w:w="1833" w:type="dxa"/>
            <w:shd w:val="clear" w:color="auto" w:fill="auto"/>
          </w:tcPr>
          <w:p w14:paraId="437568CD" w14:textId="6F81B2E2" w:rsidR="00604CF4" w:rsidRPr="000E2F45" w:rsidRDefault="00604CF4" w:rsidP="00547FA1">
            <w:pPr>
              <w:pStyle w:val="numbernegative"/>
              <w:tabs>
                <w:tab w:val="decimal" w:pos="1224"/>
              </w:tabs>
              <w:spacing w:line="380" w:lineRule="exact"/>
              <w:ind w:right="-108"/>
              <w:jc w:val="left"/>
              <w:rPr>
                <w:sz w:val="30"/>
                <w:szCs w:val="30"/>
              </w:rPr>
            </w:pPr>
            <w:r w:rsidRPr="007E1A0C">
              <w:rPr>
                <w:sz w:val="30"/>
                <w:szCs w:val="30"/>
              </w:rPr>
              <w:t>1</w:t>
            </w:r>
            <w:r>
              <w:rPr>
                <w:sz w:val="30"/>
                <w:szCs w:val="30"/>
              </w:rPr>
              <w:t>0</w:t>
            </w:r>
            <w:r w:rsidRPr="007E1A0C">
              <w:rPr>
                <w:sz w:val="30"/>
                <w:szCs w:val="30"/>
              </w:rPr>
              <w:t>,</w:t>
            </w:r>
            <w:r w:rsidR="00694B12" w:rsidRPr="00694B12">
              <w:rPr>
                <w:sz w:val="30"/>
                <w:szCs w:val="30"/>
                <w:lang w:val="en-US"/>
              </w:rPr>
              <w:t>6</w:t>
            </w:r>
            <w:r w:rsidRPr="007E1A0C">
              <w:rPr>
                <w:sz w:val="30"/>
                <w:szCs w:val="30"/>
              </w:rPr>
              <w:t>41</w:t>
            </w:r>
          </w:p>
        </w:tc>
      </w:tr>
      <w:tr w:rsidR="00604CF4" w:rsidRPr="00D31C4E" w14:paraId="200BAF05" w14:textId="77777777" w:rsidTr="002066CB">
        <w:trPr>
          <w:gridAfter w:val="1"/>
          <w:wAfter w:w="12" w:type="dxa"/>
          <w:trHeight w:val="389"/>
        </w:trPr>
        <w:tc>
          <w:tcPr>
            <w:tcW w:w="3690" w:type="dxa"/>
            <w:shd w:val="clear" w:color="auto" w:fill="auto"/>
          </w:tcPr>
          <w:p w14:paraId="2EF41C36" w14:textId="77777777" w:rsidR="00604CF4" w:rsidRPr="000E2F45" w:rsidRDefault="00604CF4" w:rsidP="002066CB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E2F45">
              <w:rPr>
                <w:rFonts w:ascii="Angsana New" w:hAnsi="Angsana New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306" w:type="dxa"/>
            <w:shd w:val="clear" w:color="auto" w:fill="auto"/>
          </w:tcPr>
          <w:p w14:paraId="65EAFFDC" w14:textId="77777777" w:rsidR="00604CF4" w:rsidRPr="000E2F45" w:rsidRDefault="00604CF4" w:rsidP="002066CB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4" w:type="dxa"/>
            <w:shd w:val="clear" w:color="auto" w:fill="auto"/>
          </w:tcPr>
          <w:p w14:paraId="03667643" w14:textId="77777777" w:rsidR="00604CF4" w:rsidRPr="000E2F45" w:rsidRDefault="00604CF4" w:rsidP="00547FA1">
            <w:pPr>
              <w:tabs>
                <w:tab w:val="decimal" w:pos="146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5" w:type="dxa"/>
            <w:shd w:val="clear" w:color="auto" w:fill="auto"/>
          </w:tcPr>
          <w:p w14:paraId="0CD3ABEE" w14:textId="77777777" w:rsidR="00604CF4" w:rsidRPr="000E2F45" w:rsidRDefault="00604CF4" w:rsidP="002066CB">
            <w:pPr>
              <w:tabs>
                <w:tab w:val="decimal" w:pos="146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99" w:type="dxa"/>
            <w:shd w:val="clear" w:color="auto" w:fill="auto"/>
          </w:tcPr>
          <w:p w14:paraId="2F7776CB" w14:textId="77777777" w:rsidR="00604CF4" w:rsidRPr="00547FA1" w:rsidRDefault="00604CF4" w:rsidP="00547FA1">
            <w:pPr>
              <w:pStyle w:val="numbernegative"/>
              <w:tabs>
                <w:tab w:val="decimal" w:pos="915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380" w:type="dxa"/>
            <w:shd w:val="clear" w:color="auto" w:fill="auto"/>
          </w:tcPr>
          <w:p w14:paraId="15151F78" w14:textId="77777777" w:rsidR="00604CF4" w:rsidRPr="000E2F45" w:rsidRDefault="00604CF4" w:rsidP="002066CB">
            <w:pPr>
              <w:tabs>
                <w:tab w:val="decimal" w:pos="146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66" w:type="dxa"/>
            <w:shd w:val="clear" w:color="auto" w:fill="auto"/>
          </w:tcPr>
          <w:p w14:paraId="6664EA46" w14:textId="77777777" w:rsidR="00604CF4" w:rsidRPr="00547FA1" w:rsidRDefault="00604CF4" w:rsidP="00547FA1">
            <w:pPr>
              <w:pStyle w:val="numbernegative"/>
              <w:tabs>
                <w:tab w:val="decimal" w:pos="915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373" w:type="dxa"/>
            <w:shd w:val="clear" w:color="auto" w:fill="auto"/>
          </w:tcPr>
          <w:p w14:paraId="487C7BA9" w14:textId="77777777" w:rsidR="00604CF4" w:rsidRPr="000E2F45" w:rsidRDefault="00604CF4" w:rsidP="002066CB">
            <w:pPr>
              <w:tabs>
                <w:tab w:val="decimal" w:pos="146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37" w:type="dxa"/>
            <w:shd w:val="clear" w:color="auto" w:fill="auto"/>
          </w:tcPr>
          <w:p w14:paraId="6AA0E260" w14:textId="77777777" w:rsidR="00604CF4" w:rsidRPr="000E2F45" w:rsidRDefault="00604CF4" w:rsidP="002066CB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33" w:type="dxa"/>
            <w:shd w:val="clear" w:color="auto" w:fill="auto"/>
          </w:tcPr>
          <w:p w14:paraId="391970DD" w14:textId="77777777" w:rsidR="00604CF4" w:rsidRPr="000E2F45" w:rsidRDefault="00604CF4" w:rsidP="002066CB">
            <w:pPr>
              <w:tabs>
                <w:tab w:val="decimal" w:pos="146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04CF4" w:rsidRPr="00D31C4E" w14:paraId="3166B93D" w14:textId="77777777" w:rsidTr="002066CB">
        <w:trPr>
          <w:gridAfter w:val="1"/>
          <w:wAfter w:w="12" w:type="dxa"/>
          <w:trHeight w:val="389"/>
        </w:trPr>
        <w:tc>
          <w:tcPr>
            <w:tcW w:w="3690" w:type="dxa"/>
            <w:shd w:val="clear" w:color="auto" w:fill="auto"/>
          </w:tcPr>
          <w:p w14:paraId="7B461965" w14:textId="77777777" w:rsidR="00604CF4" w:rsidRPr="000E2F45" w:rsidRDefault="00604CF4" w:rsidP="002066CB">
            <w:pPr>
              <w:spacing w:line="380" w:lineRule="exact"/>
              <w:ind w:left="372"/>
              <w:rPr>
                <w:rFonts w:ascii="Angsana New" w:hAnsi="Angsana New"/>
                <w:sz w:val="30"/>
                <w:szCs w:val="30"/>
              </w:rPr>
            </w:pPr>
            <w:r w:rsidRPr="000E2F45">
              <w:rPr>
                <w:rFonts w:ascii="Angsana New" w:hAnsi="Angsana New"/>
                <w:sz w:val="30"/>
                <w:szCs w:val="30"/>
                <w:cs/>
              </w:rPr>
              <w:t xml:space="preserve">ค้างชำระ </w:t>
            </w:r>
            <w:r w:rsidRPr="000E2F45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0E2F45">
              <w:rPr>
                <w:rFonts w:ascii="Angsana New" w:hAnsi="Angsana New"/>
                <w:sz w:val="30"/>
                <w:szCs w:val="30"/>
                <w:cs/>
              </w:rPr>
              <w:t>งวด</w:t>
            </w:r>
          </w:p>
        </w:tc>
        <w:tc>
          <w:tcPr>
            <w:tcW w:w="306" w:type="dxa"/>
            <w:shd w:val="clear" w:color="auto" w:fill="auto"/>
          </w:tcPr>
          <w:p w14:paraId="4B493BF1" w14:textId="77777777" w:rsidR="00604CF4" w:rsidRPr="000E2F45" w:rsidRDefault="00604CF4" w:rsidP="002066CB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4" w:type="dxa"/>
            <w:shd w:val="clear" w:color="auto" w:fill="auto"/>
          </w:tcPr>
          <w:p w14:paraId="538D56F4" w14:textId="77777777" w:rsidR="00604CF4" w:rsidRPr="00547FA1" w:rsidRDefault="00604CF4" w:rsidP="00547FA1">
            <w:pPr>
              <w:pStyle w:val="numbernegative"/>
              <w:tabs>
                <w:tab w:val="decimal" w:pos="1362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547FA1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12,542</w:t>
            </w:r>
          </w:p>
        </w:tc>
        <w:tc>
          <w:tcPr>
            <w:tcW w:w="365" w:type="dxa"/>
            <w:shd w:val="clear" w:color="auto" w:fill="auto"/>
          </w:tcPr>
          <w:p w14:paraId="704DB6A3" w14:textId="77777777" w:rsidR="00604CF4" w:rsidRPr="000E2F45" w:rsidRDefault="00604CF4" w:rsidP="002066CB">
            <w:pPr>
              <w:tabs>
                <w:tab w:val="decimal" w:pos="146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99" w:type="dxa"/>
            <w:shd w:val="clear" w:color="auto" w:fill="auto"/>
          </w:tcPr>
          <w:p w14:paraId="70648FE9" w14:textId="77777777" w:rsidR="00604CF4" w:rsidRPr="00547FA1" w:rsidRDefault="00604CF4" w:rsidP="00547FA1">
            <w:pPr>
              <w:pStyle w:val="numbernegative"/>
              <w:tabs>
                <w:tab w:val="decimal" w:pos="1086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547FA1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102,138</w:t>
            </w:r>
          </w:p>
        </w:tc>
        <w:tc>
          <w:tcPr>
            <w:tcW w:w="380" w:type="dxa"/>
            <w:shd w:val="clear" w:color="auto" w:fill="auto"/>
          </w:tcPr>
          <w:p w14:paraId="5CF1D1DB" w14:textId="77777777" w:rsidR="00604CF4" w:rsidRPr="000E2F45" w:rsidRDefault="00604CF4" w:rsidP="002066CB">
            <w:pPr>
              <w:tabs>
                <w:tab w:val="decimal" w:pos="146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66" w:type="dxa"/>
            <w:shd w:val="clear" w:color="auto" w:fill="auto"/>
          </w:tcPr>
          <w:p w14:paraId="440CB445" w14:textId="77777777" w:rsidR="00604CF4" w:rsidRPr="00547FA1" w:rsidRDefault="00604CF4" w:rsidP="00547FA1">
            <w:pPr>
              <w:pStyle w:val="numbernegative"/>
              <w:tabs>
                <w:tab w:val="decimal" w:pos="1530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547FA1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102,138</w:t>
            </w:r>
          </w:p>
        </w:tc>
        <w:tc>
          <w:tcPr>
            <w:tcW w:w="373" w:type="dxa"/>
            <w:shd w:val="clear" w:color="auto" w:fill="auto"/>
          </w:tcPr>
          <w:p w14:paraId="366CA29E" w14:textId="77777777" w:rsidR="00604CF4" w:rsidRPr="000E2F45" w:rsidRDefault="00604CF4" w:rsidP="002066CB">
            <w:pPr>
              <w:tabs>
                <w:tab w:val="decimal" w:pos="146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37" w:type="dxa"/>
            <w:shd w:val="clear" w:color="auto" w:fill="auto"/>
          </w:tcPr>
          <w:p w14:paraId="00A7624A" w14:textId="0BC4E4EA" w:rsidR="00604CF4" w:rsidRPr="000E2F45" w:rsidRDefault="00694B12" w:rsidP="002066CB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94B12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833" w:type="dxa"/>
            <w:shd w:val="clear" w:color="auto" w:fill="auto"/>
          </w:tcPr>
          <w:p w14:paraId="30727106" w14:textId="47C1C720" w:rsidR="00604CF4" w:rsidRPr="000E2F45" w:rsidRDefault="00694B12" w:rsidP="00547FA1">
            <w:pPr>
              <w:pStyle w:val="numbernegative"/>
              <w:tabs>
                <w:tab w:val="decimal" w:pos="1224"/>
              </w:tabs>
              <w:spacing w:line="380" w:lineRule="exact"/>
              <w:ind w:right="-108"/>
              <w:jc w:val="left"/>
              <w:rPr>
                <w:sz w:val="30"/>
                <w:szCs w:val="30"/>
              </w:rPr>
            </w:pPr>
            <w:r w:rsidRPr="00694B12">
              <w:rPr>
                <w:sz w:val="30"/>
                <w:szCs w:val="30"/>
                <w:lang w:val="en-US"/>
              </w:rPr>
              <w:t>6</w:t>
            </w:r>
            <w:r w:rsidR="00604CF4" w:rsidRPr="007E1A0C">
              <w:rPr>
                <w:sz w:val="30"/>
                <w:szCs w:val="30"/>
              </w:rPr>
              <w:t>,128</w:t>
            </w:r>
          </w:p>
        </w:tc>
      </w:tr>
      <w:tr w:rsidR="00604CF4" w:rsidRPr="00D31C4E" w14:paraId="2C31F9A8" w14:textId="77777777" w:rsidTr="002066CB">
        <w:trPr>
          <w:gridAfter w:val="1"/>
          <w:wAfter w:w="12" w:type="dxa"/>
          <w:trHeight w:val="389"/>
        </w:trPr>
        <w:tc>
          <w:tcPr>
            <w:tcW w:w="3690" w:type="dxa"/>
            <w:shd w:val="clear" w:color="auto" w:fill="auto"/>
          </w:tcPr>
          <w:p w14:paraId="4CDD3822" w14:textId="77777777" w:rsidR="00604CF4" w:rsidRPr="000E2F45" w:rsidRDefault="00604CF4" w:rsidP="002066CB">
            <w:pPr>
              <w:spacing w:line="380" w:lineRule="exact"/>
              <w:ind w:left="372"/>
              <w:rPr>
                <w:rFonts w:ascii="Angsana New" w:hAnsi="Angsana New"/>
                <w:sz w:val="30"/>
                <w:szCs w:val="30"/>
                <w:cs/>
              </w:rPr>
            </w:pPr>
            <w:r w:rsidRPr="000E2F45">
              <w:rPr>
                <w:rFonts w:ascii="Angsana New" w:hAnsi="Angsana New"/>
                <w:sz w:val="30"/>
                <w:szCs w:val="30"/>
                <w:cs/>
              </w:rPr>
              <w:t xml:space="preserve">ค้างชำระ </w:t>
            </w:r>
            <w:r w:rsidRPr="000E2F45">
              <w:rPr>
                <w:rFonts w:ascii="Angsana New" w:hAnsi="Angsana New"/>
                <w:sz w:val="30"/>
                <w:szCs w:val="30"/>
              </w:rPr>
              <w:t xml:space="preserve">2 </w:t>
            </w:r>
            <w:r w:rsidRPr="000E2F45">
              <w:rPr>
                <w:rFonts w:ascii="Angsana New" w:hAnsi="Angsana New"/>
                <w:sz w:val="30"/>
                <w:szCs w:val="30"/>
                <w:cs/>
              </w:rPr>
              <w:t>งวด</w:t>
            </w:r>
          </w:p>
        </w:tc>
        <w:tc>
          <w:tcPr>
            <w:tcW w:w="306" w:type="dxa"/>
            <w:shd w:val="clear" w:color="auto" w:fill="auto"/>
          </w:tcPr>
          <w:p w14:paraId="5DBF3FD0" w14:textId="77777777" w:rsidR="00604CF4" w:rsidRPr="000E2F45" w:rsidRDefault="00604CF4" w:rsidP="002066CB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4" w:type="dxa"/>
            <w:shd w:val="clear" w:color="auto" w:fill="auto"/>
          </w:tcPr>
          <w:p w14:paraId="0CFFED6D" w14:textId="77777777" w:rsidR="00604CF4" w:rsidRPr="00547FA1" w:rsidRDefault="00604CF4" w:rsidP="00547FA1">
            <w:pPr>
              <w:pStyle w:val="numbernegative"/>
              <w:tabs>
                <w:tab w:val="decimal" w:pos="1362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547FA1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3,412</w:t>
            </w:r>
          </w:p>
        </w:tc>
        <w:tc>
          <w:tcPr>
            <w:tcW w:w="365" w:type="dxa"/>
            <w:shd w:val="clear" w:color="auto" w:fill="auto"/>
          </w:tcPr>
          <w:p w14:paraId="5144206D" w14:textId="77777777" w:rsidR="00604CF4" w:rsidRPr="000E2F45" w:rsidRDefault="00604CF4" w:rsidP="002066CB">
            <w:pPr>
              <w:tabs>
                <w:tab w:val="decimal" w:pos="146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99" w:type="dxa"/>
            <w:shd w:val="clear" w:color="auto" w:fill="auto"/>
          </w:tcPr>
          <w:p w14:paraId="3D9CC76B" w14:textId="77777777" w:rsidR="00604CF4" w:rsidRPr="00547FA1" w:rsidRDefault="00604CF4" w:rsidP="00547FA1">
            <w:pPr>
              <w:pStyle w:val="numbernegative"/>
              <w:tabs>
                <w:tab w:val="decimal" w:pos="1086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547FA1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29,087</w:t>
            </w:r>
          </w:p>
        </w:tc>
        <w:tc>
          <w:tcPr>
            <w:tcW w:w="380" w:type="dxa"/>
            <w:shd w:val="clear" w:color="auto" w:fill="auto"/>
          </w:tcPr>
          <w:p w14:paraId="429B3B33" w14:textId="77777777" w:rsidR="00604CF4" w:rsidRPr="000E2F45" w:rsidRDefault="00604CF4" w:rsidP="002066CB">
            <w:pPr>
              <w:tabs>
                <w:tab w:val="decimal" w:pos="146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66" w:type="dxa"/>
            <w:shd w:val="clear" w:color="auto" w:fill="auto"/>
          </w:tcPr>
          <w:p w14:paraId="583AD982" w14:textId="77777777" w:rsidR="00604CF4" w:rsidRPr="00547FA1" w:rsidRDefault="00604CF4" w:rsidP="00547FA1">
            <w:pPr>
              <w:pStyle w:val="numbernegative"/>
              <w:tabs>
                <w:tab w:val="decimal" w:pos="1530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547FA1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29,087</w:t>
            </w:r>
          </w:p>
        </w:tc>
        <w:tc>
          <w:tcPr>
            <w:tcW w:w="373" w:type="dxa"/>
            <w:shd w:val="clear" w:color="auto" w:fill="auto"/>
          </w:tcPr>
          <w:p w14:paraId="64B74317" w14:textId="77777777" w:rsidR="00604CF4" w:rsidRPr="000E2F45" w:rsidRDefault="00604CF4" w:rsidP="002066CB">
            <w:pPr>
              <w:tabs>
                <w:tab w:val="decimal" w:pos="146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37" w:type="dxa"/>
            <w:shd w:val="clear" w:color="auto" w:fill="auto"/>
          </w:tcPr>
          <w:p w14:paraId="6595B4A7" w14:textId="77777777" w:rsidR="00604CF4" w:rsidRPr="000E2F45" w:rsidRDefault="00604CF4" w:rsidP="002066CB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E2F45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1833" w:type="dxa"/>
            <w:shd w:val="clear" w:color="auto" w:fill="auto"/>
          </w:tcPr>
          <w:p w14:paraId="3B4048B4" w14:textId="6EEAB8D7" w:rsidR="00604CF4" w:rsidRPr="000E2F45" w:rsidRDefault="00604CF4" w:rsidP="00547FA1">
            <w:pPr>
              <w:pStyle w:val="numbernegative"/>
              <w:tabs>
                <w:tab w:val="decimal" w:pos="1224"/>
              </w:tabs>
              <w:spacing w:line="380" w:lineRule="exact"/>
              <w:ind w:right="-108"/>
              <w:jc w:val="left"/>
              <w:rPr>
                <w:sz w:val="30"/>
                <w:szCs w:val="30"/>
              </w:rPr>
            </w:pPr>
            <w:r w:rsidRPr="007E1A0C">
              <w:rPr>
                <w:sz w:val="30"/>
                <w:szCs w:val="30"/>
              </w:rPr>
              <w:t>8,72</w:t>
            </w:r>
            <w:r w:rsidR="00694B12" w:rsidRPr="00694B12">
              <w:rPr>
                <w:sz w:val="30"/>
                <w:szCs w:val="30"/>
                <w:lang w:val="en-US"/>
              </w:rPr>
              <w:t>6</w:t>
            </w:r>
          </w:p>
        </w:tc>
      </w:tr>
      <w:tr w:rsidR="00604CF4" w:rsidRPr="00D31C4E" w14:paraId="568E9523" w14:textId="77777777" w:rsidTr="002066CB">
        <w:trPr>
          <w:gridAfter w:val="1"/>
          <w:wAfter w:w="12" w:type="dxa"/>
          <w:trHeight w:val="389"/>
        </w:trPr>
        <w:tc>
          <w:tcPr>
            <w:tcW w:w="3690" w:type="dxa"/>
            <w:shd w:val="clear" w:color="auto" w:fill="auto"/>
          </w:tcPr>
          <w:p w14:paraId="14437AD3" w14:textId="77777777" w:rsidR="00604CF4" w:rsidRPr="000E2F45" w:rsidRDefault="00604CF4" w:rsidP="002066CB">
            <w:pPr>
              <w:spacing w:line="380" w:lineRule="exact"/>
              <w:ind w:left="372"/>
              <w:rPr>
                <w:rFonts w:ascii="Angsana New" w:hAnsi="Angsana New"/>
                <w:sz w:val="30"/>
                <w:szCs w:val="30"/>
              </w:rPr>
            </w:pPr>
            <w:r w:rsidRPr="000E2F45">
              <w:rPr>
                <w:rFonts w:ascii="Angsana New" w:hAnsi="Angsana New"/>
                <w:sz w:val="30"/>
                <w:szCs w:val="30"/>
                <w:cs/>
              </w:rPr>
              <w:t xml:space="preserve">ค้างชำระ </w:t>
            </w:r>
            <w:r w:rsidRPr="000E2F45">
              <w:rPr>
                <w:rFonts w:ascii="Angsana New" w:hAnsi="Angsana New"/>
                <w:sz w:val="30"/>
                <w:szCs w:val="30"/>
              </w:rPr>
              <w:t xml:space="preserve">3 </w:t>
            </w:r>
            <w:r w:rsidRPr="000E2F45">
              <w:rPr>
                <w:rFonts w:ascii="Angsana New" w:hAnsi="Angsana New"/>
                <w:sz w:val="30"/>
                <w:szCs w:val="30"/>
                <w:cs/>
              </w:rPr>
              <w:t>งวด</w:t>
            </w:r>
          </w:p>
        </w:tc>
        <w:tc>
          <w:tcPr>
            <w:tcW w:w="306" w:type="dxa"/>
            <w:shd w:val="clear" w:color="auto" w:fill="auto"/>
          </w:tcPr>
          <w:p w14:paraId="7BCBAD7E" w14:textId="77777777" w:rsidR="00604CF4" w:rsidRPr="000E2F45" w:rsidRDefault="00604CF4" w:rsidP="002066CB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4" w:type="dxa"/>
            <w:shd w:val="clear" w:color="auto" w:fill="auto"/>
          </w:tcPr>
          <w:p w14:paraId="4FCBA77E" w14:textId="77777777" w:rsidR="00604CF4" w:rsidRPr="00547FA1" w:rsidRDefault="00604CF4" w:rsidP="00547FA1">
            <w:pPr>
              <w:pStyle w:val="numbernegative"/>
              <w:tabs>
                <w:tab w:val="decimal" w:pos="1362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547FA1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1,757</w:t>
            </w:r>
          </w:p>
        </w:tc>
        <w:tc>
          <w:tcPr>
            <w:tcW w:w="365" w:type="dxa"/>
            <w:shd w:val="clear" w:color="auto" w:fill="auto"/>
          </w:tcPr>
          <w:p w14:paraId="52E57C31" w14:textId="77777777" w:rsidR="00604CF4" w:rsidRPr="000E2F45" w:rsidRDefault="00604CF4" w:rsidP="002066CB">
            <w:pPr>
              <w:tabs>
                <w:tab w:val="decimal" w:pos="146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99" w:type="dxa"/>
            <w:shd w:val="clear" w:color="auto" w:fill="auto"/>
          </w:tcPr>
          <w:p w14:paraId="48DA4176" w14:textId="56AE12D4" w:rsidR="00604CF4" w:rsidRPr="00547FA1" w:rsidRDefault="00604CF4" w:rsidP="00547FA1">
            <w:pPr>
              <w:pStyle w:val="numbernegative"/>
              <w:tabs>
                <w:tab w:val="decimal" w:pos="1086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547FA1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14,</w:t>
            </w:r>
            <w:r w:rsidR="00694B12" w:rsidRPr="00694B12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6</w:t>
            </w:r>
            <w:r w:rsidRPr="00547FA1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74</w:t>
            </w:r>
          </w:p>
        </w:tc>
        <w:tc>
          <w:tcPr>
            <w:tcW w:w="380" w:type="dxa"/>
            <w:shd w:val="clear" w:color="auto" w:fill="auto"/>
          </w:tcPr>
          <w:p w14:paraId="780E27A7" w14:textId="77777777" w:rsidR="00604CF4" w:rsidRPr="000E2F45" w:rsidRDefault="00604CF4" w:rsidP="002066CB">
            <w:pPr>
              <w:tabs>
                <w:tab w:val="decimal" w:pos="146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66" w:type="dxa"/>
            <w:shd w:val="clear" w:color="auto" w:fill="auto"/>
          </w:tcPr>
          <w:p w14:paraId="52141F10" w14:textId="1A48C5AC" w:rsidR="00604CF4" w:rsidRPr="00547FA1" w:rsidRDefault="00604CF4" w:rsidP="00547FA1">
            <w:pPr>
              <w:pStyle w:val="numbernegative"/>
              <w:tabs>
                <w:tab w:val="decimal" w:pos="1530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547FA1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14,</w:t>
            </w:r>
            <w:r w:rsidR="00694B12" w:rsidRPr="00694B12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6</w:t>
            </w:r>
            <w:r w:rsidRPr="00547FA1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74</w:t>
            </w:r>
          </w:p>
        </w:tc>
        <w:tc>
          <w:tcPr>
            <w:tcW w:w="373" w:type="dxa"/>
            <w:shd w:val="clear" w:color="auto" w:fill="auto"/>
          </w:tcPr>
          <w:p w14:paraId="68F88A24" w14:textId="77777777" w:rsidR="00604CF4" w:rsidRPr="000E2F45" w:rsidRDefault="00604CF4" w:rsidP="002066CB">
            <w:pPr>
              <w:tabs>
                <w:tab w:val="decimal" w:pos="146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37" w:type="dxa"/>
            <w:shd w:val="clear" w:color="auto" w:fill="auto"/>
          </w:tcPr>
          <w:p w14:paraId="21D88569" w14:textId="77777777" w:rsidR="00604CF4" w:rsidRPr="000E2F45" w:rsidRDefault="00604CF4" w:rsidP="002066CB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E2F45"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1833" w:type="dxa"/>
            <w:shd w:val="clear" w:color="auto" w:fill="auto"/>
          </w:tcPr>
          <w:p w14:paraId="0A82CA11" w14:textId="77777777" w:rsidR="00604CF4" w:rsidRPr="000E2F45" w:rsidRDefault="00604CF4" w:rsidP="00547FA1">
            <w:pPr>
              <w:pStyle w:val="numbernegative"/>
              <w:tabs>
                <w:tab w:val="decimal" w:pos="1224"/>
              </w:tabs>
              <w:spacing w:line="380" w:lineRule="exact"/>
              <w:ind w:right="-108"/>
              <w:jc w:val="left"/>
              <w:rPr>
                <w:sz w:val="30"/>
                <w:szCs w:val="30"/>
              </w:rPr>
            </w:pPr>
            <w:r w:rsidRPr="007E1A0C">
              <w:rPr>
                <w:sz w:val="30"/>
                <w:szCs w:val="30"/>
              </w:rPr>
              <w:t>7,337</w:t>
            </w:r>
          </w:p>
        </w:tc>
      </w:tr>
      <w:tr w:rsidR="00604CF4" w:rsidRPr="00D31C4E" w14:paraId="09915982" w14:textId="77777777" w:rsidTr="002066CB">
        <w:trPr>
          <w:gridAfter w:val="1"/>
          <w:wAfter w:w="12" w:type="dxa"/>
          <w:trHeight w:val="389"/>
        </w:trPr>
        <w:tc>
          <w:tcPr>
            <w:tcW w:w="3690" w:type="dxa"/>
            <w:shd w:val="clear" w:color="auto" w:fill="auto"/>
          </w:tcPr>
          <w:p w14:paraId="36FC4AF0" w14:textId="77777777" w:rsidR="00604CF4" w:rsidRPr="000E2F45" w:rsidRDefault="00604CF4" w:rsidP="002066CB">
            <w:pPr>
              <w:spacing w:line="380" w:lineRule="exact"/>
              <w:ind w:left="372"/>
              <w:rPr>
                <w:rFonts w:ascii="Angsana New" w:hAnsi="Angsana New"/>
                <w:sz w:val="30"/>
                <w:szCs w:val="30"/>
                <w:cs/>
              </w:rPr>
            </w:pPr>
            <w:r w:rsidRPr="000E2F45">
              <w:rPr>
                <w:rFonts w:ascii="Angsana New" w:hAnsi="Angsana New"/>
                <w:sz w:val="30"/>
                <w:szCs w:val="30"/>
                <w:cs/>
              </w:rPr>
              <w:t xml:space="preserve">ค้างชำระเกิน </w:t>
            </w:r>
            <w:r w:rsidRPr="000E2F45">
              <w:rPr>
                <w:rFonts w:ascii="Angsana New" w:hAnsi="Angsana New"/>
                <w:sz w:val="30"/>
                <w:szCs w:val="30"/>
              </w:rPr>
              <w:t xml:space="preserve">3 </w:t>
            </w:r>
            <w:r w:rsidRPr="000E2F45">
              <w:rPr>
                <w:rFonts w:ascii="Angsana New" w:hAnsi="Angsana New"/>
                <w:sz w:val="30"/>
                <w:szCs w:val="30"/>
                <w:cs/>
              </w:rPr>
              <w:t>งวด ไม่ติดต่อกัน</w:t>
            </w:r>
          </w:p>
        </w:tc>
        <w:tc>
          <w:tcPr>
            <w:tcW w:w="306" w:type="dxa"/>
            <w:shd w:val="clear" w:color="auto" w:fill="auto"/>
          </w:tcPr>
          <w:p w14:paraId="07D3B042" w14:textId="77777777" w:rsidR="00604CF4" w:rsidRPr="000E2F45" w:rsidRDefault="00604CF4" w:rsidP="002066CB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4" w:type="dxa"/>
            <w:shd w:val="clear" w:color="auto" w:fill="auto"/>
          </w:tcPr>
          <w:p w14:paraId="5F1D8A00" w14:textId="77777777" w:rsidR="00604CF4" w:rsidRPr="00547FA1" w:rsidRDefault="00604CF4" w:rsidP="00547FA1">
            <w:pPr>
              <w:pStyle w:val="numbernegative"/>
              <w:tabs>
                <w:tab w:val="decimal" w:pos="1362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547FA1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1,717</w:t>
            </w:r>
          </w:p>
        </w:tc>
        <w:tc>
          <w:tcPr>
            <w:tcW w:w="365" w:type="dxa"/>
            <w:shd w:val="clear" w:color="auto" w:fill="auto"/>
          </w:tcPr>
          <w:p w14:paraId="0B43FA6B" w14:textId="77777777" w:rsidR="00604CF4" w:rsidRPr="000E2F45" w:rsidRDefault="00604CF4" w:rsidP="002066CB">
            <w:pPr>
              <w:tabs>
                <w:tab w:val="decimal" w:pos="146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99" w:type="dxa"/>
            <w:shd w:val="clear" w:color="auto" w:fill="auto"/>
          </w:tcPr>
          <w:p w14:paraId="49EA9B3C" w14:textId="77777777" w:rsidR="00604CF4" w:rsidRPr="00547FA1" w:rsidRDefault="00604CF4" w:rsidP="00547FA1">
            <w:pPr>
              <w:pStyle w:val="numbernegative"/>
              <w:tabs>
                <w:tab w:val="decimal" w:pos="1086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547FA1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10,590</w:t>
            </w:r>
          </w:p>
        </w:tc>
        <w:tc>
          <w:tcPr>
            <w:tcW w:w="380" w:type="dxa"/>
            <w:shd w:val="clear" w:color="auto" w:fill="auto"/>
          </w:tcPr>
          <w:p w14:paraId="485227C2" w14:textId="77777777" w:rsidR="00604CF4" w:rsidRPr="000E2F45" w:rsidRDefault="00604CF4" w:rsidP="002066CB">
            <w:pPr>
              <w:tabs>
                <w:tab w:val="decimal" w:pos="146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66" w:type="dxa"/>
            <w:shd w:val="clear" w:color="auto" w:fill="auto"/>
          </w:tcPr>
          <w:p w14:paraId="12CC2AF3" w14:textId="77777777" w:rsidR="00604CF4" w:rsidRPr="00547FA1" w:rsidRDefault="00604CF4" w:rsidP="00547FA1">
            <w:pPr>
              <w:pStyle w:val="numbernegative"/>
              <w:tabs>
                <w:tab w:val="decimal" w:pos="1530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547FA1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10,590</w:t>
            </w:r>
          </w:p>
        </w:tc>
        <w:tc>
          <w:tcPr>
            <w:tcW w:w="373" w:type="dxa"/>
            <w:shd w:val="clear" w:color="auto" w:fill="auto"/>
          </w:tcPr>
          <w:p w14:paraId="3D986E37" w14:textId="77777777" w:rsidR="00604CF4" w:rsidRPr="000E2F45" w:rsidRDefault="00604CF4" w:rsidP="002066CB">
            <w:pPr>
              <w:tabs>
                <w:tab w:val="decimal" w:pos="146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37" w:type="dxa"/>
            <w:shd w:val="clear" w:color="auto" w:fill="auto"/>
          </w:tcPr>
          <w:p w14:paraId="1BC907D4" w14:textId="77777777" w:rsidR="00604CF4" w:rsidRPr="000E2F45" w:rsidRDefault="00604CF4" w:rsidP="002066CB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E2F45"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1833" w:type="dxa"/>
            <w:shd w:val="clear" w:color="auto" w:fill="auto"/>
          </w:tcPr>
          <w:p w14:paraId="0A3E0D50" w14:textId="77777777" w:rsidR="00604CF4" w:rsidRPr="000E2F45" w:rsidRDefault="00604CF4" w:rsidP="00547FA1">
            <w:pPr>
              <w:pStyle w:val="numbernegative"/>
              <w:tabs>
                <w:tab w:val="decimal" w:pos="1224"/>
              </w:tabs>
              <w:spacing w:line="380" w:lineRule="exact"/>
              <w:ind w:right="-108"/>
              <w:jc w:val="left"/>
              <w:rPr>
                <w:sz w:val="30"/>
                <w:szCs w:val="30"/>
              </w:rPr>
            </w:pPr>
            <w:r w:rsidRPr="007E1A0C">
              <w:rPr>
                <w:sz w:val="30"/>
                <w:szCs w:val="30"/>
              </w:rPr>
              <w:t>5,295</w:t>
            </w:r>
          </w:p>
        </w:tc>
      </w:tr>
      <w:tr w:rsidR="00604CF4" w:rsidRPr="00D31C4E" w14:paraId="6897923F" w14:textId="77777777" w:rsidTr="002066CB">
        <w:trPr>
          <w:gridAfter w:val="1"/>
          <w:wAfter w:w="12" w:type="dxa"/>
          <w:trHeight w:val="389"/>
        </w:trPr>
        <w:tc>
          <w:tcPr>
            <w:tcW w:w="3690" w:type="dxa"/>
            <w:shd w:val="clear" w:color="auto" w:fill="auto"/>
          </w:tcPr>
          <w:p w14:paraId="2823807B" w14:textId="77777777" w:rsidR="00604CF4" w:rsidRPr="000E2F45" w:rsidRDefault="00604CF4" w:rsidP="002066CB">
            <w:pPr>
              <w:spacing w:line="380" w:lineRule="exact"/>
              <w:ind w:left="372"/>
              <w:rPr>
                <w:rFonts w:ascii="Angsana New" w:hAnsi="Angsana New"/>
                <w:sz w:val="30"/>
                <w:szCs w:val="30"/>
              </w:rPr>
            </w:pPr>
            <w:r w:rsidRPr="000E2F45">
              <w:rPr>
                <w:rFonts w:ascii="Angsana New" w:hAnsi="Angsana New"/>
                <w:sz w:val="30"/>
                <w:szCs w:val="30"/>
                <w:cs/>
              </w:rPr>
              <w:t xml:space="preserve">ค้างชำระเกิน </w:t>
            </w:r>
            <w:r w:rsidRPr="000E2F45">
              <w:rPr>
                <w:rFonts w:ascii="Angsana New" w:hAnsi="Angsana New"/>
                <w:sz w:val="30"/>
                <w:szCs w:val="30"/>
              </w:rPr>
              <w:t xml:space="preserve">3 </w:t>
            </w:r>
            <w:r w:rsidRPr="000E2F45">
              <w:rPr>
                <w:rFonts w:ascii="Angsana New" w:hAnsi="Angsana New"/>
                <w:sz w:val="30"/>
                <w:szCs w:val="30"/>
                <w:cs/>
              </w:rPr>
              <w:t>งวด ติดต่อกัน</w:t>
            </w:r>
          </w:p>
        </w:tc>
        <w:tc>
          <w:tcPr>
            <w:tcW w:w="306" w:type="dxa"/>
            <w:shd w:val="clear" w:color="auto" w:fill="auto"/>
          </w:tcPr>
          <w:p w14:paraId="7504C79F" w14:textId="77777777" w:rsidR="00604CF4" w:rsidRPr="000E2F45" w:rsidRDefault="00604CF4" w:rsidP="002066CB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4" w:type="dxa"/>
            <w:shd w:val="clear" w:color="auto" w:fill="auto"/>
          </w:tcPr>
          <w:p w14:paraId="536B0FE7" w14:textId="77777777" w:rsidR="00604CF4" w:rsidRPr="00547FA1" w:rsidRDefault="00604CF4" w:rsidP="00547FA1">
            <w:pPr>
              <w:pStyle w:val="numbernegative"/>
              <w:tabs>
                <w:tab w:val="decimal" w:pos="1362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547FA1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1,103</w:t>
            </w:r>
          </w:p>
        </w:tc>
        <w:tc>
          <w:tcPr>
            <w:tcW w:w="365" w:type="dxa"/>
            <w:shd w:val="clear" w:color="auto" w:fill="auto"/>
          </w:tcPr>
          <w:p w14:paraId="4D4DF58C" w14:textId="77777777" w:rsidR="00604CF4" w:rsidRPr="000E2F45" w:rsidRDefault="00604CF4" w:rsidP="002066CB">
            <w:pPr>
              <w:tabs>
                <w:tab w:val="decimal" w:pos="146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99" w:type="dxa"/>
            <w:shd w:val="clear" w:color="auto" w:fill="auto"/>
          </w:tcPr>
          <w:p w14:paraId="42D1D387" w14:textId="77777777" w:rsidR="00604CF4" w:rsidRPr="00547FA1" w:rsidRDefault="00604CF4" w:rsidP="00547FA1">
            <w:pPr>
              <w:pStyle w:val="numbernegative"/>
              <w:tabs>
                <w:tab w:val="decimal" w:pos="1086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547FA1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9,713</w:t>
            </w:r>
          </w:p>
        </w:tc>
        <w:tc>
          <w:tcPr>
            <w:tcW w:w="380" w:type="dxa"/>
            <w:shd w:val="clear" w:color="auto" w:fill="auto"/>
          </w:tcPr>
          <w:p w14:paraId="06ACA974" w14:textId="77777777" w:rsidR="00604CF4" w:rsidRPr="000E2F45" w:rsidRDefault="00604CF4" w:rsidP="002066CB">
            <w:pPr>
              <w:tabs>
                <w:tab w:val="decimal" w:pos="146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66" w:type="dxa"/>
            <w:shd w:val="clear" w:color="auto" w:fill="auto"/>
          </w:tcPr>
          <w:p w14:paraId="28ED7E97" w14:textId="77777777" w:rsidR="00604CF4" w:rsidRPr="00547FA1" w:rsidRDefault="00604CF4" w:rsidP="00547FA1">
            <w:pPr>
              <w:pStyle w:val="numbernegative"/>
              <w:tabs>
                <w:tab w:val="decimal" w:pos="1530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547FA1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9,713</w:t>
            </w:r>
          </w:p>
        </w:tc>
        <w:tc>
          <w:tcPr>
            <w:tcW w:w="373" w:type="dxa"/>
            <w:shd w:val="clear" w:color="auto" w:fill="auto"/>
          </w:tcPr>
          <w:p w14:paraId="3A1E2A37" w14:textId="77777777" w:rsidR="00604CF4" w:rsidRPr="000E2F45" w:rsidRDefault="00604CF4" w:rsidP="002066CB">
            <w:pPr>
              <w:tabs>
                <w:tab w:val="decimal" w:pos="146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37" w:type="dxa"/>
            <w:shd w:val="clear" w:color="auto" w:fill="auto"/>
          </w:tcPr>
          <w:p w14:paraId="32466523" w14:textId="77777777" w:rsidR="00604CF4" w:rsidRPr="000E2F45" w:rsidRDefault="00604CF4" w:rsidP="002066CB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E2F45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00</w:t>
            </w:r>
          </w:p>
        </w:tc>
        <w:tc>
          <w:tcPr>
            <w:tcW w:w="1833" w:type="dxa"/>
            <w:shd w:val="clear" w:color="auto" w:fill="auto"/>
          </w:tcPr>
          <w:p w14:paraId="51A2AB6F" w14:textId="77777777" w:rsidR="00604CF4" w:rsidRPr="000E2F45" w:rsidRDefault="00604CF4" w:rsidP="00547FA1">
            <w:pPr>
              <w:pStyle w:val="numbernegative"/>
              <w:tabs>
                <w:tab w:val="decimal" w:pos="1224"/>
              </w:tabs>
              <w:spacing w:line="380" w:lineRule="exact"/>
              <w:ind w:right="-108"/>
              <w:jc w:val="left"/>
              <w:rPr>
                <w:sz w:val="30"/>
                <w:szCs w:val="30"/>
              </w:rPr>
            </w:pPr>
            <w:r w:rsidRPr="007E1A0C">
              <w:rPr>
                <w:sz w:val="30"/>
                <w:szCs w:val="30"/>
              </w:rPr>
              <w:t>9,713</w:t>
            </w:r>
          </w:p>
        </w:tc>
      </w:tr>
      <w:tr w:rsidR="00604CF4" w:rsidRPr="00D31C4E" w14:paraId="579FC12B" w14:textId="77777777" w:rsidTr="002066CB">
        <w:trPr>
          <w:gridAfter w:val="1"/>
          <w:wAfter w:w="12" w:type="dxa"/>
          <w:trHeight w:val="389"/>
        </w:trPr>
        <w:tc>
          <w:tcPr>
            <w:tcW w:w="3690" w:type="dxa"/>
            <w:shd w:val="clear" w:color="auto" w:fill="auto"/>
          </w:tcPr>
          <w:p w14:paraId="19D25B52" w14:textId="77777777" w:rsidR="00604CF4" w:rsidRPr="000E2F45" w:rsidRDefault="00604CF4" w:rsidP="002066CB">
            <w:pPr>
              <w:tabs>
                <w:tab w:val="center" w:pos="948"/>
              </w:tabs>
              <w:spacing w:line="380" w:lineRule="exact"/>
              <w:ind w:left="43"/>
              <w:rPr>
                <w:rFonts w:ascii="Angsana New" w:hAnsi="Angsana New"/>
                <w:sz w:val="30"/>
                <w:szCs w:val="30"/>
                <w:cs/>
              </w:rPr>
            </w:pPr>
            <w:r w:rsidRPr="000E2F4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306" w:type="dxa"/>
            <w:shd w:val="clear" w:color="auto" w:fill="auto"/>
          </w:tcPr>
          <w:p w14:paraId="360629DD" w14:textId="77777777" w:rsidR="00604CF4" w:rsidRPr="000E2F45" w:rsidRDefault="00604CF4" w:rsidP="002066CB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580CB4B" w14:textId="07D77879" w:rsidR="00604CF4" w:rsidRPr="00547FA1" w:rsidRDefault="00604CF4" w:rsidP="00547FA1">
            <w:pPr>
              <w:pStyle w:val="numbernegative"/>
              <w:tabs>
                <w:tab w:val="decimal" w:pos="1362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47FA1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/>
              </w:rPr>
              <w:t>75,</w:t>
            </w:r>
            <w:r w:rsidR="00694B12" w:rsidRPr="00694B12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/>
              </w:rPr>
              <w:t>6</w:t>
            </w:r>
            <w:r w:rsidRPr="00547FA1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/>
              </w:rPr>
              <w:t>57</w:t>
            </w:r>
          </w:p>
        </w:tc>
        <w:tc>
          <w:tcPr>
            <w:tcW w:w="365" w:type="dxa"/>
            <w:shd w:val="clear" w:color="auto" w:fill="auto"/>
          </w:tcPr>
          <w:p w14:paraId="5903C513" w14:textId="77777777" w:rsidR="00604CF4" w:rsidRPr="000E2F45" w:rsidRDefault="00604CF4" w:rsidP="002066CB">
            <w:pPr>
              <w:tabs>
                <w:tab w:val="decimal" w:pos="1462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9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0AC5906" w14:textId="4A4728EE" w:rsidR="00604CF4" w:rsidRPr="00547FA1" w:rsidRDefault="00604CF4" w:rsidP="00547FA1">
            <w:pPr>
              <w:pStyle w:val="numbernegative"/>
              <w:tabs>
                <w:tab w:val="decimal" w:pos="1086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47FA1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/>
              </w:rPr>
              <w:t>58</w:t>
            </w:r>
            <w:r w:rsidR="00694B12" w:rsidRPr="00694B12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/>
              </w:rPr>
              <w:t>6</w:t>
            </w:r>
            <w:r w:rsidRPr="00547FA1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/>
              </w:rPr>
              <w:t>,852</w:t>
            </w:r>
          </w:p>
        </w:tc>
        <w:tc>
          <w:tcPr>
            <w:tcW w:w="380" w:type="dxa"/>
            <w:shd w:val="clear" w:color="auto" w:fill="auto"/>
          </w:tcPr>
          <w:p w14:paraId="6EDFFCF7" w14:textId="77777777" w:rsidR="00604CF4" w:rsidRPr="000E2F45" w:rsidRDefault="00604CF4" w:rsidP="002066CB">
            <w:pPr>
              <w:tabs>
                <w:tab w:val="decimal" w:pos="146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6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1F87C01" w14:textId="77777777" w:rsidR="00604CF4" w:rsidRPr="00547FA1" w:rsidRDefault="00604CF4" w:rsidP="00547FA1">
            <w:pPr>
              <w:pStyle w:val="numbernegative"/>
              <w:tabs>
                <w:tab w:val="decimal" w:pos="1530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47FA1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/>
              </w:rPr>
              <w:t>591,840</w:t>
            </w:r>
          </w:p>
        </w:tc>
        <w:tc>
          <w:tcPr>
            <w:tcW w:w="373" w:type="dxa"/>
            <w:shd w:val="clear" w:color="auto" w:fill="auto"/>
          </w:tcPr>
          <w:p w14:paraId="54BA0382" w14:textId="77777777" w:rsidR="00604CF4" w:rsidRPr="000E2F45" w:rsidRDefault="00604CF4" w:rsidP="002066CB">
            <w:pPr>
              <w:tabs>
                <w:tab w:val="decimal" w:pos="146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37" w:type="dxa"/>
            <w:shd w:val="clear" w:color="auto" w:fill="auto"/>
          </w:tcPr>
          <w:p w14:paraId="7F258790" w14:textId="77777777" w:rsidR="00604CF4" w:rsidRPr="000E2F45" w:rsidRDefault="00604CF4" w:rsidP="002066CB">
            <w:pPr>
              <w:tabs>
                <w:tab w:val="decimal" w:pos="1462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3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DCE8A62" w14:textId="77777777" w:rsidR="00604CF4" w:rsidRPr="00547FA1" w:rsidRDefault="00604CF4" w:rsidP="00547FA1">
            <w:pPr>
              <w:pStyle w:val="numbernegative"/>
              <w:tabs>
                <w:tab w:val="decimal" w:pos="1224"/>
              </w:tabs>
              <w:spacing w:line="380" w:lineRule="exact"/>
              <w:ind w:right="-108"/>
              <w:jc w:val="left"/>
              <w:rPr>
                <w:b/>
                <w:bCs/>
                <w:sz w:val="30"/>
                <w:szCs w:val="30"/>
                <w:cs/>
              </w:rPr>
            </w:pPr>
            <w:r w:rsidRPr="00547FA1">
              <w:rPr>
                <w:b/>
                <w:bCs/>
                <w:sz w:val="30"/>
                <w:szCs w:val="30"/>
              </w:rPr>
              <w:t>47,840</w:t>
            </w:r>
          </w:p>
        </w:tc>
      </w:tr>
    </w:tbl>
    <w:p w14:paraId="26C27A38" w14:textId="77777777" w:rsidR="00604CF4" w:rsidRPr="000E2F45" w:rsidRDefault="00604CF4" w:rsidP="00604CF4">
      <w:pPr>
        <w:rPr>
          <w:rFonts w:ascii="Angsana New" w:hAnsi="Angsana New"/>
          <w:sz w:val="30"/>
          <w:szCs w:val="30"/>
        </w:rPr>
      </w:pPr>
    </w:p>
    <w:p w14:paraId="0DD789E4" w14:textId="77777777" w:rsidR="00604CF4" w:rsidRPr="00E5456B" w:rsidRDefault="00604CF4" w:rsidP="00604CF4">
      <w:pPr>
        <w:ind w:left="900" w:hanging="180"/>
        <w:jc w:val="thaiDistribute"/>
        <w:rPr>
          <w:rFonts w:ascii="Angsana New" w:hAnsi="Angsana New"/>
          <w:color w:val="000000"/>
          <w:sz w:val="30"/>
          <w:szCs w:val="30"/>
          <w:cs/>
        </w:rPr>
      </w:pPr>
      <w:r w:rsidRPr="00E5456B">
        <w:rPr>
          <w:rFonts w:ascii="Angsana New" w:hAnsi="Angsana New" w:hint="cs"/>
          <w:color w:val="000000"/>
          <w:sz w:val="30"/>
          <w:szCs w:val="30"/>
          <w:vertAlign w:val="superscript"/>
          <w:cs/>
        </w:rPr>
        <w:t>(</w:t>
      </w:r>
      <w:r w:rsidRPr="00E5456B">
        <w:rPr>
          <w:rFonts w:ascii="Angsana New" w:hAnsi="Angsana New" w:hint="cs"/>
          <w:color w:val="000000"/>
          <w:sz w:val="30"/>
          <w:szCs w:val="30"/>
          <w:vertAlign w:val="superscript"/>
        </w:rPr>
        <w:t>1</w:t>
      </w:r>
      <w:r w:rsidRPr="00E5456B">
        <w:rPr>
          <w:rFonts w:ascii="Angsana New" w:hAnsi="Angsana New" w:hint="cs"/>
          <w:color w:val="000000"/>
          <w:sz w:val="30"/>
          <w:szCs w:val="30"/>
          <w:vertAlign w:val="superscript"/>
          <w:cs/>
        </w:rPr>
        <w:t>)</w:t>
      </w:r>
      <w:r w:rsidRPr="00E5456B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E5456B">
        <w:rPr>
          <w:rFonts w:ascii="Angsana New" w:hAnsi="Angsana New"/>
          <w:color w:val="000000"/>
          <w:sz w:val="30"/>
          <w:szCs w:val="30"/>
        </w:rPr>
        <w:t xml:space="preserve"> </w:t>
      </w:r>
      <w:r w:rsidRPr="00E5456B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E5456B">
        <w:rPr>
          <w:rFonts w:ascii="Angsana New" w:hAnsi="Angsana New"/>
          <w:color w:val="000000"/>
          <w:sz w:val="30"/>
          <w:szCs w:val="30"/>
        </w:rPr>
        <w:t xml:space="preserve"> </w:t>
      </w:r>
      <w:r w:rsidRPr="00E5456B">
        <w:rPr>
          <w:rFonts w:ascii="Angsana New" w:hAnsi="Angsana New" w:hint="cs"/>
          <w:color w:val="000000"/>
          <w:sz w:val="30"/>
          <w:szCs w:val="30"/>
          <w:cs/>
        </w:rPr>
        <w:t>สุทธิจาก</w:t>
      </w:r>
      <w:r>
        <w:rPr>
          <w:rFonts w:ascii="Angsana New" w:hAnsi="Angsana New" w:hint="cs"/>
          <w:color w:val="000000"/>
          <w:sz w:val="30"/>
          <w:szCs w:val="30"/>
          <w:cs/>
        </w:rPr>
        <w:t>รายได้ดอกเบี้ยรับรอการรับรู้และภาษีขายรอตัดบัญชี</w:t>
      </w:r>
    </w:p>
    <w:p w14:paraId="20D1B79D" w14:textId="77777777" w:rsidR="00604CF4" w:rsidRPr="00E5456B" w:rsidRDefault="00604CF4" w:rsidP="00604CF4">
      <w:pPr>
        <w:ind w:left="900" w:hanging="180"/>
        <w:jc w:val="thaiDistribute"/>
        <w:rPr>
          <w:rFonts w:ascii="Angsana New" w:hAnsi="Angsana New"/>
          <w:color w:val="000000"/>
          <w:sz w:val="30"/>
          <w:szCs w:val="30"/>
        </w:rPr>
      </w:pPr>
      <w:r w:rsidRPr="00E5456B">
        <w:rPr>
          <w:rFonts w:ascii="Angsana New" w:hAnsi="Angsana New" w:hint="cs"/>
          <w:color w:val="000000"/>
          <w:sz w:val="30"/>
          <w:szCs w:val="30"/>
          <w:vertAlign w:val="superscript"/>
          <w:cs/>
        </w:rPr>
        <w:t>(</w:t>
      </w:r>
      <w:r>
        <w:rPr>
          <w:rFonts w:ascii="Angsana New" w:hAnsi="Angsana New"/>
          <w:color w:val="000000"/>
          <w:sz w:val="30"/>
          <w:szCs w:val="30"/>
          <w:vertAlign w:val="superscript"/>
        </w:rPr>
        <w:t>2</w:t>
      </w:r>
      <w:r w:rsidRPr="00E5456B">
        <w:rPr>
          <w:rFonts w:ascii="Angsana New" w:hAnsi="Angsana New" w:hint="cs"/>
          <w:color w:val="000000"/>
          <w:sz w:val="30"/>
          <w:szCs w:val="30"/>
          <w:vertAlign w:val="superscript"/>
          <w:cs/>
        </w:rPr>
        <w:t>)</w:t>
      </w:r>
      <w:r w:rsidRPr="00E5456B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E5456B">
        <w:rPr>
          <w:rFonts w:ascii="Angsana New" w:hAnsi="Angsana New"/>
          <w:color w:val="000000"/>
          <w:sz w:val="30"/>
          <w:szCs w:val="30"/>
        </w:rPr>
        <w:t xml:space="preserve"> </w:t>
      </w:r>
      <w:r w:rsidRPr="00E5456B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E5456B">
        <w:rPr>
          <w:rFonts w:ascii="Angsana New" w:hAnsi="Angsana New"/>
          <w:color w:val="000000"/>
          <w:sz w:val="30"/>
          <w:szCs w:val="30"/>
        </w:rPr>
        <w:t xml:space="preserve"> </w:t>
      </w:r>
      <w:r w:rsidRPr="00E5456B">
        <w:rPr>
          <w:rFonts w:ascii="Angsana New" w:hAnsi="Angsana New" w:hint="cs"/>
          <w:color w:val="000000"/>
          <w:sz w:val="30"/>
          <w:szCs w:val="30"/>
          <w:cs/>
        </w:rPr>
        <w:t>สุทธิจากมูลค่าหลักประกัน (สินค้า</w:t>
      </w:r>
      <w:r w:rsidRPr="00E5456B">
        <w:rPr>
          <w:rFonts w:ascii="Angsana New" w:hAnsi="Angsana New"/>
          <w:color w:val="000000"/>
          <w:sz w:val="30"/>
          <w:szCs w:val="30"/>
        </w:rPr>
        <w:t>)</w:t>
      </w:r>
    </w:p>
    <w:p w14:paraId="287DB5F6" w14:textId="77777777" w:rsidR="00604CF4" w:rsidRDefault="00604CF4" w:rsidP="00604CF4">
      <w:pPr>
        <w:tabs>
          <w:tab w:val="left" w:pos="1350"/>
        </w:tabs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ab/>
      </w:r>
    </w:p>
    <w:p w14:paraId="79BA737C" w14:textId="77777777" w:rsidR="00604CF4" w:rsidRDefault="00604CF4" w:rsidP="00604CF4">
      <w:pPr>
        <w:tabs>
          <w:tab w:val="left" w:pos="1350"/>
        </w:tabs>
        <w:rPr>
          <w:rFonts w:ascii="Angsana New" w:hAnsi="Angsana New"/>
          <w:sz w:val="30"/>
          <w:szCs w:val="30"/>
        </w:rPr>
      </w:pPr>
    </w:p>
    <w:p w14:paraId="00ED4314" w14:textId="62D62AB6" w:rsidR="00604CF4" w:rsidRDefault="0011619C" w:rsidP="0011619C">
      <w:pPr>
        <w:tabs>
          <w:tab w:val="left" w:pos="1476"/>
        </w:tabs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ab/>
      </w:r>
      <w:r>
        <w:rPr>
          <w:rFonts w:ascii="Angsana New" w:hAnsi="Angsana New"/>
          <w:sz w:val="30"/>
          <w:szCs w:val="30"/>
          <w:cs/>
        </w:rPr>
        <w:tab/>
      </w:r>
      <w:r>
        <w:rPr>
          <w:rFonts w:ascii="Angsana New" w:hAnsi="Angsana New"/>
          <w:sz w:val="30"/>
          <w:szCs w:val="30"/>
          <w:cs/>
        </w:rPr>
        <w:tab/>
      </w:r>
      <w:r>
        <w:rPr>
          <w:rFonts w:ascii="Angsana New" w:hAnsi="Angsana New"/>
          <w:sz w:val="30"/>
          <w:szCs w:val="30"/>
          <w:cs/>
        </w:rPr>
        <w:tab/>
      </w:r>
      <w:r>
        <w:rPr>
          <w:rFonts w:ascii="Angsana New" w:hAnsi="Angsana New"/>
          <w:sz w:val="30"/>
          <w:szCs w:val="30"/>
          <w:cs/>
        </w:rPr>
        <w:tab/>
      </w:r>
      <w:r w:rsidR="00604CF4" w:rsidRPr="002E0BD6">
        <w:rPr>
          <w:rFonts w:ascii="Angsana New" w:hAnsi="Angsana New"/>
          <w:sz w:val="30"/>
          <w:szCs w:val="30"/>
          <w:cs/>
        </w:rPr>
        <w:t>การวิเคราะห์อายุของลูกหนี้ตามสัญญาเช่าซื้อ</w:t>
      </w:r>
      <w:r w:rsidR="00604CF4" w:rsidRPr="002E0BD6">
        <w:rPr>
          <w:rFonts w:ascii="Angsana New" w:hAnsi="Angsana New" w:hint="cs"/>
          <w:sz w:val="30"/>
          <w:szCs w:val="30"/>
          <w:cs/>
        </w:rPr>
        <w:t>เครื่องใช้ไฟฟ้า</w:t>
      </w:r>
      <w:r w:rsidR="00604CF4" w:rsidRPr="00DB354E">
        <w:rPr>
          <w:rFonts w:ascii="Angsana New" w:hAnsi="Angsana New" w:hint="cs"/>
          <w:sz w:val="30"/>
          <w:szCs w:val="30"/>
          <w:cs/>
        </w:rPr>
        <w:t>และอื่นๆ</w:t>
      </w:r>
      <w:r w:rsidR="00604CF4" w:rsidRPr="002E0BD6">
        <w:rPr>
          <w:rFonts w:ascii="Angsana New" w:hAnsi="Angsana New"/>
          <w:sz w:val="30"/>
          <w:szCs w:val="30"/>
        </w:rPr>
        <w:t xml:space="preserve"> </w:t>
      </w:r>
      <w:r w:rsidR="00604CF4" w:rsidRPr="002E0BD6">
        <w:rPr>
          <w:rFonts w:ascii="Angsana New" w:hAnsi="Angsana New" w:hint="cs"/>
          <w:sz w:val="30"/>
          <w:szCs w:val="30"/>
          <w:cs/>
        </w:rPr>
        <w:t xml:space="preserve"> ณ วันที่ </w:t>
      </w:r>
      <w:r w:rsidR="00604CF4">
        <w:rPr>
          <w:rFonts w:ascii="Angsana New" w:hAnsi="Angsana New"/>
          <w:sz w:val="30"/>
          <w:szCs w:val="30"/>
        </w:rPr>
        <w:t>3</w:t>
      </w:r>
      <w:r w:rsidR="00604CF4" w:rsidRPr="006067C2">
        <w:rPr>
          <w:rFonts w:ascii="Angsana New" w:hAnsi="Angsana New"/>
          <w:sz w:val="30"/>
          <w:szCs w:val="30"/>
        </w:rPr>
        <w:t>1</w:t>
      </w:r>
      <w:r w:rsidR="00604CF4" w:rsidRPr="002E0BD6">
        <w:rPr>
          <w:rFonts w:ascii="Angsana New" w:hAnsi="Angsana New"/>
          <w:sz w:val="30"/>
          <w:szCs w:val="30"/>
        </w:rPr>
        <w:t xml:space="preserve"> </w:t>
      </w:r>
      <w:r w:rsidR="00604CF4" w:rsidRPr="002E0BD6">
        <w:rPr>
          <w:rFonts w:ascii="Angsana New" w:hAnsi="Angsana New" w:hint="cs"/>
          <w:sz w:val="30"/>
          <w:szCs w:val="30"/>
          <w:cs/>
        </w:rPr>
        <w:t>ธันวาคม</w:t>
      </w:r>
      <w:r w:rsidR="00604CF4" w:rsidRPr="002E0BD6">
        <w:rPr>
          <w:rFonts w:ascii="Angsana New" w:hAnsi="Angsana New"/>
          <w:sz w:val="30"/>
          <w:szCs w:val="30"/>
          <w:cs/>
        </w:rPr>
        <w:t xml:space="preserve"> </w:t>
      </w:r>
      <w:r w:rsidR="00604CF4">
        <w:rPr>
          <w:rFonts w:ascii="Angsana New" w:hAnsi="Angsana New"/>
          <w:sz w:val="30"/>
          <w:szCs w:val="30"/>
        </w:rPr>
        <w:t>25</w:t>
      </w:r>
      <w:r w:rsidR="00694B12" w:rsidRPr="00694B12">
        <w:rPr>
          <w:rFonts w:ascii="Angsana New" w:hAnsi="Angsana New"/>
          <w:sz w:val="30"/>
          <w:szCs w:val="30"/>
        </w:rPr>
        <w:t>6</w:t>
      </w:r>
      <w:r w:rsidR="00604CF4">
        <w:rPr>
          <w:rFonts w:ascii="Angsana New" w:hAnsi="Angsana New"/>
          <w:sz w:val="30"/>
          <w:szCs w:val="30"/>
        </w:rPr>
        <w:t xml:space="preserve">2 </w:t>
      </w:r>
      <w:r w:rsidR="00604CF4" w:rsidRPr="002E0BD6">
        <w:rPr>
          <w:rFonts w:ascii="Angsana New" w:hAnsi="Angsana New"/>
          <w:sz w:val="30"/>
          <w:szCs w:val="30"/>
          <w:cs/>
        </w:rPr>
        <w:t>มีดังนี้</w:t>
      </w:r>
    </w:p>
    <w:p w14:paraId="29330074" w14:textId="77777777" w:rsidR="00604CF4" w:rsidRPr="00CF458D" w:rsidRDefault="00604CF4" w:rsidP="00604CF4">
      <w:pPr>
        <w:ind w:left="547"/>
        <w:jc w:val="both"/>
        <w:rPr>
          <w:rFonts w:ascii="Angsana New" w:hAnsi="Angsana New"/>
          <w:sz w:val="24"/>
          <w:szCs w:val="24"/>
        </w:rPr>
      </w:pPr>
    </w:p>
    <w:tbl>
      <w:tblPr>
        <w:tblW w:w="13842" w:type="dxa"/>
        <w:tblInd w:w="1359" w:type="dxa"/>
        <w:tblLook w:val="04A0" w:firstRow="1" w:lastRow="0" w:firstColumn="1" w:lastColumn="0" w:noHBand="0" w:noVBand="1"/>
      </w:tblPr>
      <w:tblGrid>
        <w:gridCol w:w="3348"/>
        <w:gridCol w:w="236"/>
        <w:gridCol w:w="1800"/>
        <w:gridCol w:w="436"/>
        <w:gridCol w:w="1677"/>
        <w:gridCol w:w="393"/>
        <w:gridCol w:w="2097"/>
        <w:gridCol w:w="389"/>
        <w:gridCol w:w="1759"/>
        <w:gridCol w:w="1707"/>
      </w:tblGrid>
      <w:tr w:rsidR="00604CF4" w:rsidRPr="00D31C4E" w14:paraId="1BFAE151" w14:textId="77777777" w:rsidTr="00854D5D">
        <w:trPr>
          <w:trHeight w:val="389"/>
        </w:trPr>
        <w:tc>
          <w:tcPr>
            <w:tcW w:w="3348" w:type="dxa"/>
            <w:shd w:val="clear" w:color="auto" w:fill="auto"/>
          </w:tcPr>
          <w:p w14:paraId="24A51FBC" w14:textId="77777777" w:rsidR="00604CF4" w:rsidRPr="00CF458D" w:rsidRDefault="00604CF4" w:rsidP="00854D5D">
            <w:pPr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DBF3A1C" w14:textId="77777777" w:rsidR="00604CF4" w:rsidRPr="00CF458D" w:rsidRDefault="00604CF4" w:rsidP="002066CB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258" w:type="dxa"/>
            <w:gridSpan w:val="8"/>
          </w:tcPr>
          <w:p w14:paraId="5C253F51" w14:textId="77777777" w:rsidR="00604CF4" w:rsidRPr="00CF458D" w:rsidRDefault="00604CF4" w:rsidP="002066CB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F458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604CF4" w:rsidRPr="00D31C4E" w14:paraId="538BF07E" w14:textId="77777777" w:rsidTr="00854D5D">
        <w:trPr>
          <w:trHeight w:val="1224"/>
        </w:trPr>
        <w:tc>
          <w:tcPr>
            <w:tcW w:w="3348" w:type="dxa"/>
            <w:shd w:val="clear" w:color="auto" w:fill="auto"/>
          </w:tcPr>
          <w:p w14:paraId="02A2A092" w14:textId="77777777" w:rsidR="00604CF4" w:rsidRPr="00CF458D" w:rsidRDefault="00604CF4" w:rsidP="002066CB">
            <w:pPr>
              <w:spacing w:line="380" w:lineRule="exact"/>
              <w:ind w:left="583" w:hanging="583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33F6A0BC" w14:textId="77777777" w:rsidR="00604CF4" w:rsidRPr="00CF458D" w:rsidRDefault="00604CF4" w:rsidP="002066CB">
            <w:pPr>
              <w:spacing w:line="380" w:lineRule="exact"/>
              <w:ind w:left="583" w:hanging="583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17811FC6" w14:textId="77777777" w:rsidR="00604CF4" w:rsidRPr="00CF458D" w:rsidRDefault="00604CF4" w:rsidP="002066CB">
            <w:pPr>
              <w:spacing w:line="380" w:lineRule="exact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FACA062" w14:textId="77777777" w:rsidR="00604CF4" w:rsidRPr="00CF458D" w:rsidRDefault="00604CF4" w:rsidP="002066CB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2C91A4F2" w14:textId="77777777" w:rsidR="00604CF4" w:rsidRPr="00CF458D" w:rsidRDefault="00604CF4" w:rsidP="002066CB">
            <w:pPr>
              <w:spacing w:line="380" w:lineRule="exact"/>
              <w:ind w:right="1465" w:firstLine="72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6A71AD7B" w14:textId="77777777" w:rsidR="00604CF4" w:rsidRPr="00CF458D" w:rsidRDefault="00604CF4" w:rsidP="002066CB">
            <w:pPr>
              <w:spacing w:line="380" w:lineRule="exact"/>
              <w:ind w:right="1465" w:firstLine="72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26193229" w14:textId="77777777" w:rsidR="00604CF4" w:rsidRPr="00CF458D" w:rsidRDefault="00604CF4" w:rsidP="002066CB">
            <w:pPr>
              <w:spacing w:line="380" w:lineRule="exact"/>
              <w:ind w:right="-115" w:hanging="1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F458D">
              <w:rPr>
                <w:rFonts w:ascii="Angsana New" w:hAnsi="Angsana New"/>
                <w:sz w:val="30"/>
                <w:szCs w:val="30"/>
                <w:cs/>
              </w:rPr>
              <w:t>จำนวนลูกหนี้</w:t>
            </w:r>
          </w:p>
        </w:tc>
        <w:tc>
          <w:tcPr>
            <w:tcW w:w="436" w:type="dxa"/>
          </w:tcPr>
          <w:p w14:paraId="2FA606A4" w14:textId="77777777" w:rsidR="00604CF4" w:rsidRPr="00CF458D" w:rsidRDefault="00604CF4" w:rsidP="002066CB">
            <w:pPr>
              <w:spacing w:line="380" w:lineRule="exact"/>
              <w:ind w:right="-131" w:firstLine="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77" w:type="dxa"/>
            <w:shd w:val="clear" w:color="auto" w:fill="auto"/>
          </w:tcPr>
          <w:p w14:paraId="0F59A0D1" w14:textId="77777777" w:rsidR="00604CF4" w:rsidRPr="00CF458D" w:rsidRDefault="00604CF4" w:rsidP="002066CB">
            <w:pPr>
              <w:spacing w:line="380" w:lineRule="exact"/>
              <w:ind w:right="-131" w:firstLine="72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7C7B203A" w14:textId="77777777" w:rsidR="00604CF4" w:rsidRPr="00CF458D" w:rsidRDefault="00604CF4" w:rsidP="002066CB">
            <w:pPr>
              <w:spacing w:line="380" w:lineRule="exact"/>
              <w:ind w:right="-131" w:firstLine="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F458D">
              <w:rPr>
                <w:rFonts w:ascii="Angsana New" w:hAnsi="Angsana New"/>
                <w:sz w:val="30"/>
                <w:szCs w:val="30"/>
                <w:cs/>
              </w:rPr>
              <w:t>ลูกหนี้ตามสัญญาเช่าซื้อ</w:t>
            </w:r>
            <w:r w:rsidRPr="00CF458D">
              <w:rPr>
                <w:rFonts w:ascii="Angsana New" w:hAnsi="Angsana New"/>
                <w:sz w:val="30"/>
                <w:szCs w:val="30"/>
              </w:rPr>
              <w:t>-</w:t>
            </w:r>
            <w:r w:rsidRPr="00CF458D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  <w:r w:rsidRPr="00CF458D">
              <w:rPr>
                <w:rFonts w:ascii="Angsana New" w:hAnsi="Angsana New"/>
                <w:sz w:val="30"/>
                <w:szCs w:val="30"/>
                <w:vertAlign w:val="superscript"/>
                <w:cs/>
              </w:rPr>
              <w:t>(</w:t>
            </w:r>
            <w:r w:rsidRPr="00CF458D">
              <w:rPr>
                <w:rFonts w:ascii="Angsana New" w:hAnsi="Angsana New"/>
                <w:sz w:val="30"/>
                <w:szCs w:val="30"/>
                <w:vertAlign w:val="superscript"/>
              </w:rPr>
              <w:t>1</w:t>
            </w:r>
            <w:r w:rsidRPr="00CF458D">
              <w:rPr>
                <w:rFonts w:ascii="Angsana New" w:hAnsi="Angsana New"/>
                <w:sz w:val="30"/>
                <w:szCs w:val="30"/>
                <w:vertAlign w:val="superscript"/>
                <w:cs/>
              </w:rPr>
              <w:t>)</w:t>
            </w:r>
          </w:p>
        </w:tc>
        <w:tc>
          <w:tcPr>
            <w:tcW w:w="393" w:type="dxa"/>
            <w:shd w:val="clear" w:color="auto" w:fill="auto"/>
          </w:tcPr>
          <w:p w14:paraId="1A905B04" w14:textId="77777777" w:rsidR="00604CF4" w:rsidRPr="00CF458D" w:rsidRDefault="00604CF4" w:rsidP="002066CB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97" w:type="dxa"/>
            <w:shd w:val="clear" w:color="auto" w:fill="auto"/>
          </w:tcPr>
          <w:p w14:paraId="2F006B5E" w14:textId="77777777" w:rsidR="00604CF4" w:rsidRPr="00CF458D" w:rsidRDefault="00604CF4" w:rsidP="002066CB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458D">
              <w:rPr>
                <w:rFonts w:ascii="Angsana New" w:hAnsi="Angsana New"/>
                <w:sz w:val="30"/>
                <w:szCs w:val="30"/>
                <w:cs/>
              </w:rPr>
              <w:t>ยอดลูกหนี้สุทธิที่</w:t>
            </w:r>
            <w:r w:rsidRPr="00CF458D">
              <w:rPr>
                <w:rFonts w:ascii="Angsana New" w:hAnsi="Angsana New"/>
                <w:sz w:val="30"/>
                <w:szCs w:val="30"/>
              </w:rPr>
              <w:br/>
            </w:r>
            <w:r w:rsidRPr="00CF458D">
              <w:rPr>
                <w:rFonts w:ascii="Angsana New" w:hAnsi="Angsana New"/>
                <w:sz w:val="30"/>
                <w:szCs w:val="30"/>
                <w:cs/>
              </w:rPr>
              <w:t>ใช้ในการตั้งค่าเผื่อหนี้</w:t>
            </w:r>
          </w:p>
          <w:p w14:paraId="3E23B07E" w14:textId="77777777" w:rsidR="00604CF4" w:rsidRPr="00CF458D" w:rsidRDefault="00604CF4" w:rsidP="002066CB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F458D">
              <w:rPr>
                <w:rFonts w:ascii="Angsana New" w:hAnsi="Angsana New"/>
                <w:sz w:val="30"/>
                <w:szCs w:val="30"/>
                <w:cs/>
              </w:rPr>
              <w:t>สงสัยจะสูญ</w:t>
            </w:r>
            <w:r w:rsidRPr="00CF458D">
              <w:rPr>
                <w:rFonts w:ascii="Angsana New" w:hAnsi="Angsana New"/>
                <w:sz w:val="30"/>
                <w:szCs w:val="30"/>
                <w:vertAlign w:val="superscript"/>
                <w:cs/>
              </w:rPr>
              <w:t>(</w:t>
            </w:r>
            <w:r w:rsidRPr="00CF458D">
              <w:rPr>
                <w:rFonts w:ascii="Angsana New" w:hAnsi="Angsana New"/>
                <w:sz w:val="30"/>
                <w:szCs w:val="30"/>
                <w:vertAlign w:val="superscript"/>
              </w:rPr>
              <w:t>2</w:t>
            </w:r>
            <w:r w:rsidRPr="00CF458D">
              <w:rPr>
                <w:rFonts w:ascii="Angsana New" w:hAnsi="Angsana New"/>
                <w:sz w:val="30"/>
                <w:szCs w:val="30"/>
                <w:vertAlign w:val="superscript"/>
                <w:cs/>
              </w:rPr>
              <w:t>)</w:t>
            </w:r>
          </w:p>
        </w:tc>
        <w:tc>
          <w:tcPr>
            <w:tcW w:w="389" w:type="dxa"/>
            <w:shd w:val="clear" w:color="auto" w:fill="auto"/>
          </w:tcPr>
          <w:p w14:paraId="7A36A637" w14:textId="77777777" w:rsidR="00604CF4" w:rsidRPr="00CF458D" w:rsidRDefault="00604CF4" w:rsidP="002066CB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59" w:type="dxa"/>
            <w:shd w:val="clear" w:color="auto" w:fill="auto"/>
          </w:tcPr>
          <w:p w14:paraId="1D938105" w14:textId="77777777" w:rsidR="00604CF4" w:rsidRPr="00CF458D" w:rsidRDefault="00604CF4" w:rsidP="002066CB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458D">
              <w:rPr>
                <w:rFonts w:ascii="Angsana New" w:hAnsi="Angsana New"/>
                <w:sz w:val="30"/>
                <w:szCs w:val="30"/>
                <w:cs/>
              </w:rPr>
              <w:t>อัตราที่ใช้ใน</w:t>
            </w:r>
            <w:r w:rsidRPr="00CF458D">
              <w:rPr>
                <w:rFonts w:ascii="Angsana New" w:hAnsi="Angsana New"/>
                <w:sz w:val="30"/>
                <w:szCs w:val="30"/>
              </w:rPr>
              <w:br/>
            </w:r>
            <w:r w:rsidRPr="00CF458D">
              <w:rPr>
                <w:rFonts w:ascii="Angsana New" w:hAnsi="Angsana New"/>
                <w:sz w:val="30"/>
                <w:szCs w:val="30"/>
                <w:cs/>
              </w:rPr>
              <w:t>การตั้งค่าเผื่อหนี้</w:t>
            </w:r>
          </w:p>
          <w:p w14:paraId="3EC96C2A" w14:textId="77777777" w:rsidR="00604CF4" w:rsidRPr="00CF458D" w:rsidRDefault="00604CF4" w:rsidP="002066CB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458D">
              <w:rPr>
                <w:rFonts w:ascii="Angsana New" w:hAnsi="Angsana New"/>
                <w:sz w:val="30"/>
                <w:szCs w:val="30"/>
                <w:cs/>
              </w:rPr>
              <w:t>สงสัยจะสูญ</w:t>
            </w:r>
          </w:p>
        </w:tc>
        <w:tc>
          <w:tcPr>
            <w:tcW w:w="1707" w:type="dxa"/>
            <w:shd w:val="clear" w:color="auto" w:fill="auto"/>
          </w:tcPr>
          <w:p w14:paraId="50476ECF" w14:textId="77777777" w:rsidR="00604CF4" w:rsidRPr="00CF458D" w:rsidRDefault="00604CF4" w:rsidP="002066CB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5F72D616" w14:textId="77777777" w:rsidR="00604CF4" w:rsidRPr="00CF458D" w:rsidRDefault="00604CF4" w:rsidP="002066CB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458D">
              <w:rPr>
                <w:rFonts w:ascii="Angsana New" w:hAnsi="Angsana New"/>
                <w:sz w:val="30"/>
                <w:szCs w:val="30"/>
                <w:cs/>
              </w:rPr>
              <w:t>ค่าเผื่อหนี้</w:t>
            </w:r>
            <w:r w:rsidRPr="00CF458D">
              <w:rPr>
                <w:rFonts w:ascii="Angsana New" w:hAnsi="Angsana New"/>
                <w:sz w:val="30"/>
                <w:szCs w:val="30"/>
              </w:rPr>
              <w:br/>
            </w:r>
            <w:r w:rsidRPr="00CF458D">
              <w:rPr>
                <w:rFonts w:ascii="Angsana New" w:hAnsi="Angsana New"/>
                <w:sz w:val="30"/>
                <w:szCs w:val="30"/>
                <w:cs/>
              </w:rPr>
              <w:t>สงสัยจะสูญ</w:t>
            </w:r>
          </w:p>
        </w:tc>
      </w:tr>
      <w:tr w:rsidR="00604CF4" w:rsidRPr="00D31C4E" w14:paraId="4BB40806" w14:textId="77777777" w:rsidTr="00854D5D">
        <w:trPr>
          <w:trHeight w:val="389"/>
        </w:trPr>
        <w:tc>
          <w:tcPr>
            <w:tcW w:w="3348" w:type="dxa"/>
            <w:shd w:val="clear" w:color="auto" w:fill="auto"/>
          </w:tcPr>
          <w:p w14:paraId="3A95FE32" w14:textId="77777777" w:rsidR="00604CF4" w:rsidRPr="00CF458D" w:rsidRDefault="00604CF4" w:rsidP="002066CB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274597A3" w14:textId="77777777" w:rsidR="00604CF4" w:rsidRPr="00CF458D" w:rsidRDefault="00604CF4" w:rsidP="002066CB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33D70907" w14:textId="77777777" w:rsidR="00604CF4" w:rsidRPr="00CF458D" w:rsidRDefault="00604CF4" w:rsidP="002066CB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CF458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(ราย)</w:t>
            </w:r>
          </w:p>
        </w:tc>
        <w:tc>
          <w:tcPr>
            <w:tcW w:w="436" w:type="dxa"/>
          </w:tcPr>
          <w:p w14:paraId="5B822FF4" w14:textId="77777777" w:rsidR="00604CF4" w:rsidRPr="00CF458D" w:rsidRDefault="00604CF4" w:rsidP="002066CB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167" w:type="dxa"/>
            <w:gridSpan w:val="3"/>
            <w:shd w:val="clear" w:color="auto" w:fill="auto"/>
          </w:tcPr>
          <w:p w14:paraId="2C767863" w14:textId="77777777" w:rsidR="00604CF4" w:rsidRPr="00CF458D" w:rsidRDefault="00604CF4" w:rsidP="002066CB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F458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  <w:tc>
          <w:tcPr>
            <w:tcW w:w="389" w:type="dxa"/>
            <w:shd w:val="clear" w:color="auto" w:fill="auto"/>
          </w:tcPr>
          <w:p w14:paraId="57F53226" w14:textId="77777777" w:rsidR="00604CF4" w:rsidRPr="00CF458D" w:rsidRDefault="00604CF4" w:rsidP="002066CB">
            <w:pPr>
              <w:spacing w:line="380" w:lineRule="exac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759" w:type="dxa"/>
            <w:shd w:val="clear" w:color="auto" w:fill="auto"/>
          </w:tcPr>
          <w:p w14:paraId="7491C0E1" w14:textId="77777777" w:rsidR="00604CF4" w:rsidRPr="00CF458D" w:rsidRDefault="00604CF4" w:rsidP="002066CB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F458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1707" w:type="dxa"/>
            <w:shd w:val="clear" w:color="auto" w:fill="auto"/>
          </w:tcPr>
          <w:p w14:paraId="16A17938" w14:textId="77777777" w:rsidR="00604CF4" w:rsidRPr="00CF458D" w:rsidRDefault="00604CF4" w:rsidP="002066CB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F458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04CF4" w:rsidRPr="00D31C4E" w14:paraId="6B46CF66" w14:textId="77777777" w:rsidTr="00854D5D">
        <w:trPr>
          <w:trHeight w:val="389"/>
        </w:trPr>
        <w:tc>
          <w:tcPr>
            <w:tcW w:w="3348" w:type="dxa"/>
            <w:shd w:val="clear" w:color="auto" w:fill="auto"/>
          </w:tcPr>
          <w:p w14:paraId="54A4AE3D" w14:textId="77777777" w:rsidR="00604CF4" w:rsidRPr="00CF458D" w:rsidRDefault="00604CF4" w:rsidP="002066CB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F458D">
              <w:rPr>
                <w:rFonts w:ascii="Angsana New" w:hAnsi="Angsana New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236" w:type="dxa"/>
            <w:shd w:val="clear" w:color="auto" w:fill="auto"/>
          </w:tcPr>
          <w:p w14:paraId="4CBD2EC1" w14:textId="77777777" w:rsidR="00604CF4" w:rsidRPr="00CF458D" w:rsidRDefault="00604CF4" w:rsidP="002066CB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14:paraId="10B77EBA" w14:textId="7BF1F561" w:rsidR="00604CF4" w:rsidRPr="00CF458D" w:rsidRDefault="00604CF4" w:rsidP="002823DA">
            <w:pPr>
              <w:pStyle w:val="numbernegative"/>
              <w:tabs>
                <w:tab w:val="decimal" w:pos="1362"/>
              </w:tabs>
              <w:spacing w:line="380" w:lineRule="exact"/>
              <w:ind w:right="-108"/>
              <w:jc w:val="left"/>
              <w:rPr>
                <w:sz w:val="30"/>
                <w:szCs w:val="30"/>
              </w:rPr>
            </w:pPr>
            <w:r w:rsidRPr="002823DA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10</w:t>
            </w:r>
            <w:r w:rsidRPr="007E1A0C">
              <w:rPr>
                <w:sz w:val="30"/>
                <w:szCs w:val="30"/>
              </w:rPr>
              <w:t>,73</w:t>
            </w:r>
            <w:r w:rsidR="00694B12" w:rsidRPr="00694B12">
              <w:rPr>
                <w:sz w:val="30"/>
                <w:szCs w:val="30"/>
                <w:lang w:val="en-US"/>
              </w:rPr>
              <w:t>6</w:t>
            </w:r>
          </w:p>
        </w:tc>
        <w:tc>
          <w:tcPr>
            <w:tcW w:w="436" w:type="dxa"/>
            <w:shd w:val="clear" w:color="auto" w:fill="auto"/>
          </w:tcPr>
          <w:p w14:paraId="6A856C86" w14:textId="77777777" w:rsidR="00604CF4" w:rsidRPr="00CF458D" w:rsidRDefault="00604CF4" w:rsidP="002066CB">
            <w:pPr>
              <w:tabs>
                <w:tab w:val="decimal" w:pos="1405"/>
              </w:tabs>
              <w:spacing w:line="380" w:lineRule="exact"/>
              <w:ind w:right="-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77" w:type="dxa"/>
            <w:shd w:val="clear" w:color="auto" w:fill="auto"/>
          </w:tcPr>
          <w:p w14:paraId="1BA15169" w14:textId="452A0702" w:rsidR="00604CF4" w:rsidRPr="002823DA" w:rsidRDefault="00604CF4" w:rsidP="002823DA">
            <w:pPr>
              <w:pStyle w:val="numbernegative"/>
              <w:tabs>
                <w:tab w:val="decimal" w:pos="1362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2823DA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118,</w:t>
            </w:r>
            <w:r w:rsidR="00694B12" w:rsidRPr="00694B12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6</w:t>
            </w:r>
            <w:r w:rsidRPr="002823DA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40</w:t>
            </w:r>
          </w:p>
        </w:tc>
        <w:tc>
          <w:tcPr>
            <w:tcW w:w="393" w:type="dxa"/>
            <w:shd w:val="clear" w:color="auto" w:fill="auto"/>
          </w:tcPr>
          <w:p w14:paraId="16BCDEDF" w14:textId="77777777" w:rsidR="00604CF4" w:rsidRPr="002823DA" w:rsidRDefault="00604CF4" w:rsidP="002823DA">
            <w:pPr>
              <w:pStyle w:val="numbernegative"/>
              <w:tabs>
                <w:tab w:val="decimal" w:pos="1362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097" w:type="dxa"/>
            <w:shd w:val="clear" w:color="auto" w:fill="auto"/>
          </w:tcPr>
          <w:p w14:paraId="66BECD8D" w14:textId="7224E8EC" w:rsidR="00604CF4" w:rsidRPr="002823DA" w:rsidRDefault="00604CF4" w:rsidP="002823DA">
            <w:pPr>
              <w:pStyle w:val="numbernegative"/>
              <w:tabs>
                <w:tab w:val="decimal" w:pos="1362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2823DA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59,08</w:t>
            </w:r>
            <w:r w:rsidR="00694B12" w:rsidRPr="00694B12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389" w:type="dxa"/>
            <w:shd w:val="clear" w:color="auto" w:fill="auto"/>
          </w:tcPr>
          <w:p w14:paraId="40E0916F" w14:textId="77777777" w:rsidR="00604CF4" w:rsidRPr="00CF458D" w:rsidRDefault="00604CF4" w:rsidP="002066CB">
            <w:pPr>
              <w:tabs>
                <w:tab w:val="decimal" w:pos="1405"/>
              </w:tabs>
              <w:spacing w:line="380" w:lineRule="exact"/>
              <w:ind w:right="-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59" w:type="dxa"/>
            <w:shd w:val="clear" w:color="auto" w:fill="auto"/>
          </w:tcPr>
          <w:p w14:paraId="023828CB" w14:textId="77777777" w:rsidR="00604CF4" w:rsidRPr="00CF458D" w:rsidRDefault="00604CF4" w:rsidP="002066CB">
            <w:pPr>
              <w:spacing w:line="380" w:lineRule="exact"/>
              <w:ind w:right="-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E1A0C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707" w:type="dxa"/>
            <w:shd w:val="clear" w:color="auto" w:fill="auto"/>
          </w:tcPr>
          <w:p w14:paraId="3F81A294" w14:textId="77777777" w:rsidR="00604CF4" w:rsidRPr="002823DA" w:rsidRDefault="00604CF4" w:rsidP="002823DA">
            <w:pPr>
              <w:pStyle w:val="numbernegative"/>
              <w:tabs>
                <w:tab w:val="decimal" w:pos="1362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2823DA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591</w:t>
            </w:r>
          </w:p>
        </w:tc>
      </w:tr>
      <w:tr w:rsidR="00604CF4" w:rsidRPr="00D31C4E" w14:paraId="578FA1ED" w14:textId="77777777" w:rsidTr="00854D5D">
        <w:trPr>
          <w:trHeight w:val="389"/>
        </w:trPr>
        <w:tc>
          <w:tcPr>
            <w:tcW w:w="3348" w:type="dxa"/>
            <w:shd w:val="clear" w:color="auto" w:fill="auto"/>
          </w:tcPr>
          <w:p w14:paraId="168F5F6A" w14:textId="77777777" w:rsidR="00604CF4" w:rsidRPr="00CF458D" w:rsidRDefault="00604CF4" w:rsidP="002066CB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F458D">
              <w:rPr>
                <w:rFonts w:ascii="Angsana New" w:hAnsi="Angsana New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236" w:type="dxa"/>
            <w:shd w:val="clear" w:color="auto" w:fill="auto"/>
          </w:tcPr>
          <w:p w14:paraId="154C1397" w14:textId="77777777" w:rsidR="00604CF4" w:rsidRPr="00CF458D" w:rsidRDefault="00604CF4" w:rsidP="002066CB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14:paraId="22985688" w14:textId="77777777" w:rsidR="00604CF4" w:rsidRPr="00CF458D" w:rsidRDefault="00604CF4" w:rsidP="002066CB">
            <w:pPr>
              <w:tabs>
                <w:tab w:val="decimal" w:pos="1405"/>
              </w:tabs>
              <w:spacing w:line="380" w:lineRule="exact"/>
              <w:ind w:right="-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6" w:type="dxa"/>
            <w:shd w:val="clear" w:color="auto" w:fill="auto"/>
          </w:tcPr>
          <w:p w14:paraId="493C6E9B" w14:textId="77777777" w:rsidR="00604CF4" w:rsidRPr="00CF458D" w:rsidRDefault="00604CF4" w:rsidP="002066CB">
            <w:pPr>
              <w:tabs>
                <w:tab w:val="decimal" w:pos="1405"/>
              </w:tabs>
              <w:spacing w:line="380" w:lineRule="exact"/>
              <w:ind w:right="-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77" w:type="dxa"/>
            <w:shd w:val="clear" w:color="auto" w:fill="auto"/>
          </w:tcPr>
          <w:p w14:paraId="2E6C09ED" w14:textId="77777777" w:rsidR="00604CF4" w:rsidRPr="002823DA" w:rsidRDefault="00604CF4" w:rsidP="002823DA">
            <w:pPr>
              <w:pStyle w:val="numbernegative"/>
              <w:tabs>
                <w:tab w:val="decimal" w:pos="1362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393" w:type="dxa"/>
            <w:shd w:val="clear" w:color="auto" w:fill="auto"/>
          </w:tcPr>
          <w:p w14:paraId="01C585DE" w14:textId="77777777" w:rsidR="00604CF4" w:rsidRPr="002823DA" w:rsidRDefault="00604CF4" w:rsidP="002823DA">
            <w:pPr>
              <w:pStyle w:val="numbernegative"/>
              <w:tabs>
                <w:tab w:val="decimal" w:pos="1362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097" w:type="dxa"/>
            <w:shd w:val="clear" w:color="auto" w:fill="auto"/>
          </w:tcPr>
          <w:p w14:paraId="11AD550A" w14:textId="77777777" w:rsidR="00604CF4" w:rsidRPr="002823DA" w:rsidRDefault="00604CF4" w:rsidP="002823DA">
            <w:pPr>
              <w:pStyle w:val="numbernegative"/>
              <w:tabs>
                <w:tab w:val="decimal" w:pos="1362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389" w:type="dxa"/>
            <w:shd w:val="clear" w:color="auto" w:fill="auto"/>
          </w:tcPr>
          <w:p w14:paraId="41A42DBD" w14:textId="77777777" w:rsidR="00604CF4" w:rsidRPr="00CF458D" w:rsidRDefault="00604CF4" w:rsidP="002066CB">
            <w:pPr>
              <w:tabs>
                <w:tab w:val="decimal" w:pos="1405"/>
              </w:tabs>
              <w:spacing w:line="380" w:lineRule="exact"/>
              <w:ind w:right="-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59" w:type="dxa"/>
            <w:shd w:val="clear" w:color="auto" w:fill="auto"/>
          </w:tcPr>
          <w:p w14:paraId="527B729E" w14:textId="77777777" w:rsidR="00604CF4" w:rsidRPr="00CF458D" w:rsidRDefault="00604CF4" w:rsidP="002066CB">
            <w:pPr>
              <w:spacing w:line="380" w:lineRule="exact"/>
              <w:ind w:right="-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7" w:type="dxa"/>
            <w:shd w:val="clear" w:color="auto" w:fill="auto"/>
          </w:tcPr>
          <w:p w14:paraId="64E8F1C3" w14:textId="77777777" w:rsidR="00604CF4" w:rsidRPr="002823DA" w:rsidRDefault="00604CF4" w:rsidP="002823DA">
            <w:pPr>
              <w:pStyle w:val="numbernegative"/>
              <w:tabs>
                <w:tab w:val="decimal" w:pos="1362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</w:p>
        </w:tc>
      </w:tr>
      <w:tr w:rsidR="00604CF4" w:rsidRPr="00D31C4E" w14:paraId="19A7996D" w14:textId="77777777" w:rsidTr="00854D5D">
        <w:trPr>
          <w:trHeight w:val="389"/>
        </w:trPr>
        <w:tc>
          <w:tcPr>
            <w:tcW w:w="3348" w:type="dxa"/>
            <w:shd w:val="clear" w:color="auto" w:fill="auto"/>
          </w:tcPr>
          <w:p w14:paraId="3C43E401" w14:textId="77777777" w:rsidR="00604CF4" w:rsidRPr="00CF458D" w:rsidRDefault="00604CF4" w:rsidP="002066CB">
            <w:pPr>
              <w:spacing w:line="380" w:lineRule="exact"/>
              <w:ind w:left="372"/>
              <w:rPr>
                <w:rFonts w:ascii="Angsana New" w:hAnsi="Angsana New"/>
                <w:sz w:val="30"/>
                <w:szCs w:val="30"/>
              </w:rPr>
            </w:pPr>
            <w:r w:rsidRPr="00CF458D">
              <w:rPr>
                <w:rFonts w:ascii="Angsana New" w:hAnsi="Angsana New"/>
                <w:sz w:val="30"/>
                <w:szCs w:val="30"/>
                <w:cs/>
              </w:rPr>
              <w:t xml:space="preserve">ค้างชำระ </w:t>
            </w:r>
            <w:r w:rsidRPr="00CF458D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CF458D">
              <w:rPr>
                <w:rFonts w:ascii="Angsana New" w:hAnsi="Angsana New"/>
                <w:sz w:val="30"/>
                <w:szCs w:val="30"/>
                <w:cs/>
              </w:rPr>
              <w:t>งวด</w:t>
            </w:r>
          </w:p>
        </w:tc>
        <w:tc>
          <w:tcPr>
            <w:tcW w:w="236" w:type="dxa"/>
            <w:shd w:val="clear" w:color="auto" w:fill="auto"/>
          </w:tcPr>
          <w:p w14:paraId="138ECB37" w14:textId="77777777" w:rsidR="00604CF4" w:rsidRPr="00CF458D" w:rsidRDefault="00604CF4" w:rsidP="002066CB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14:paraId="6816B014" w14:textId="77777777" w:rsidR="00604CF4" w:rsidRPr="002823DA" w:rsidRDefault="00604CF4" w:rsidP="002823DA">
            <w:pPr>
              <w:pStyle w:val="numbernegative"/>
              <w:tabs>
                <w:tab w:val="decimal" w:pos="1362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2823DA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1,574</w:t>
            </w:r>
          </w:p>
        </w:tc>
        <w:tc>
          <w:tcPr>
            <w:tcW w:w="436" w:type="dxa"/>
            <w:shd w:val="clear" w:color="auto" w:fill="auto"/>
          </w:tcPr>
          <w:p w14:paraId="496DEAD2" w14:textId="77777777" w:rsidR="00604CF4" w:rsidRPr="00CF458D" w:rsidRDefault="00604CF4" w:rsidP="002066CB">
            <w:pPr>
              <w:tabs>
                <w:tab w:val="decimal" w:pos="1405"/>
              </w:tabs>
              <w:spacing w:line="380" w:lineRule="exact"/>
              <w:ind w:right="-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77" w:type="dxa"/>
            <w:shd w:val="clear" w:color="auto" w:fill="auto"/>
          </w:tcPr>
          <w:p w14:paraId="18D66849" w14:textId="77777777" w:rsidR="00604CF4" w:rsidRPr="002823DA" w:rsidRDefault="00604CF4" w:rsidP="002823DA">
            <w:pPr>
              <w:pStyle w:val="numbernegative"/>
              <w:tabs>
                <w:tab w:val="decimal" w:pos="1362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2823DA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10,951</w:t>
            </w:r>
          </w:p>
        </w:tc>
        <w:tc>
          <w:tcPr>
            <w:tcW w:w="393" w:type="dxa"/>
            <w:shd w:val="clear" w:color="auto" w:fill="auto"/>
          </w:tcPr>
          <w:p w14:paraId="746B84DE" w14:textId="77777777" w:rsidR="00604CF4" w:rsidRPr="002823DA" w:rsidRDefault="00604CF4" w:rsidP="002823DA">
            <w:pPr>
              <w:pStyle w:val="numbernegative"/>
              <w:tabs>
                <w:tab w:val="decimal" w:pos="1362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097" w:type="dxa"/>
            <w:shd w:val="clear" w:color="auto" w:fill="auto"/>
          </w:tcPr>
          <w:p w14:paraId="5BD53C5F" w14:textId="1C12A522" w:rsidR="00604CF4" w:rsidRPr="002823DA" w:rsidRDefault="00694B12" w:rsidP="002823DA">
            <w:pPr>
              <w:pStyle w:val="numbernegative"/>
              <w:tabs>
                <w:tab w:val="decimal" w:pos="1362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694B12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6</w:t>
            </w:r>
            <w:r w:rsidR="00604CF4" w:rsidRPr="002823DA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,008</w:t>
            </w:r>
          </w:p>
        </w:tc>
        <w:tc>
          <w:tcPr>
            <w:tcW w:w="389" w:type="dxa"/>
            <w:shd w:val="clear" w:color="auto" w:fill="auto"/>
          </w:tcPr>
          <w:p w14:paraId="1E79EEF1" w14:textId="77777777" w:rsidR="00604CF4" w:rsidRPr="00CF458D" w:rsidRDefault="00604CF4" w:rsidP="002066CB">
            <w:pPr>
              <w:tabs>
                <w:tab w:val="decimal" w:pos="1405"/>
              </w:tabs>
              <w:spacing w:line="380" w:lineRule="exact"/>
              <w:ind w:right="-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59" w:type="dxa"/>
            <w:shd w:val="clear" w:color="auto" w:fill="auto"/>
          </w:tcPr>
          <w:p w14:paraId="46D052A4" w14:textId="77777777" w:rsidR="00604CF4" w:rsidRPr="00CF458D" w:rsidRDefault="00604CF4" w:rsidP="002066CB">
            <w:pPr>
              <w:spacing w:line="380" w:lineRule="exact"/>
              <w:ind w:right="-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E1A0C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707" w:type="dxa"/>
            <w:shd w:val="clear" w:color="auto" w:fill="auto"/>
          </w:tcPr>
          <w:p w14:paraId="40FF352B" w14:textId="77777777" w:rsidR="00604CF4" w:rsidRPr="002823DA" w:rsidRDefault="00604CF4" w:rsidP="002823DA">
            <w:pPr>
              <w:pStyle w:val="numbernegative"/>
              <w:tabs>
                <w:tab w:val="decimal" w:pos="1362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2823DA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120</w:t>
            </w:r>
          </w:p>
        </w:tc>
      </w:tr>
      <w:tr w:rsidR="00604CF4" w:rsidRPr="00D31C4E" w14:paraId="1E6B067F" w14:textId="77777777" w:rsidTr="00854D5D">
        <w:trPr>
          <w:trHeight w:val="389"/>
        </w:trPr>
        <w:tc>
          <w:tcPr>
            <w:tcW w:w="3348" w:type="dxa"/>
            <w:shd w:val="clear" w:color="auto" w:fill="auto"/>
          </w:tcPr>
          <w:p w14:paraId="4DB5A62A" w14:textId="77777777" w:rsidR="00604CF4" w:rsidRPr="00CF458D" w:rsidRDefault="00604CF4" w:rsidP="002066CB">
            <w:pPr>
              <w:spacing w:line="380" w:lineRule="exact"/>
              <w:ind w:left="372"/>
              <w:rPr>
                <w:rFonts w:ascii="Angsana New" w:hAnsi="Angsana New"/>
                <w:sz w:val="30"/>
                <w:szCs w:val="30"/>
                <w:cs/>
              </w:rPr>
            </w:pPr>
            <w:r w:rsidRPr="00CF458D">
              <w:rPr>
                <w:rFonts w:ascii="Angsana New" w:hAnsi="Angsana New"/>
                <w:sz w:val="30"/>
                <w:szCs w:val="30"/>
                <w:cs/>
              </w:rPr>
              <w:t xml:space="preserve">ค้างชำระ </w:t>
            </w:r>
            <w:r w:rsidRPr="00CF458D">
              <w:rPr>
                <w:rFonts w:ascii="Angsana New" w:hAnsi="Angsana New"/>
                <w:sz w:val="30"/>
                <w:szCs w:val="30"/>
              </w:rPr>
              <w:t xml:space="preserve">2 </w:t>
            </w:r>
            <w:r w:rsidRPr="00CF458D">
              <w:rPr>
                <w:rFonts w:ascii="Angsana New" w:hAnsi="Angsana New"/>
                <w:sz w:val="30"/>
                <w:szCs w:val="30"/>
                <w:cs/>
              </w:rPr>
              <w:t>งวด</w:t>
            </w:r>
          </w:p>
        </w:tc>
        <w:tc>
          <w:tcPr>
            <w:tcW w:w="236" w:type="dxa"/>
            <w:shd w:val="clear" w:color="auto" w:fill="auto"/>
          </w:tcPr>
          <w:p w14:paraId="4CB4829B" w14:textId="77777777" w:rsidR="00604CF4" w:rsidRPr="00CF458D" w:rsidRDefault="00604CF4" w:rsidP="002066CB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14:paraId="44035CFC" w14:textId="7E81BF73" w:rsidR="00604CF4" w:rsidRPr="002823DA" w:rsidRDefault="00604CF4" w:rsidP="002823DA">
            <w:pPr>
              <w:pStyle w:val="numbernegative"/>
              <w:tabs>
                <w:tab w:val="decimal" w:pos="1362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2823DA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93</w:t>
            </w:r>
            <w:r w:rsidR="00694B12" w:rsidRPr="00694B12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436" w:type="dxa"/>
            <w:shd w:val="clear" w:color="auto" w:fill="auto"/>
          </w:tcPr>
          <w:p w14:paraId="5012FFDF" w14:textId="77777777" w:rsidR="00604CF4" w:rsidRPr="00CF458D" w:rsidRDefault="00604CF4" w:rsidP="002066CB">
            <w:pPr>
              <w:tabs>
                <w:tab w:val="decimal" w:pos="1405"/>
              </w:tabs>
              <w:spacing w:line="380" w:lineRule="exact"/>
              <w:ind w:right="-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77" w:type="dxa"/>
            <w:shd w:val="clear" w:color="auto" w:fill="auto"/>
          </w:tcPr>
          <w:p w14:paraId="03EEDD11" w14:textId="128F60F6" w:rsidR="00604CF4" w:rsidRPr="002823DA" w:rsidRDefault="00694B12" w:rsidP="002823DA">
            <w:pPr>
              <w:pStyle w:val="numbernegative"/>
              <w:tabs>
                <w:tab w:val="decimal" w:pos="1362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694B12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6</w:t>
            </w:r>
            <w:r w:rsidR="00604CF4" w:rsidRPr="002823DA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,938</w:t>
            </w:r>
          </w:p>
        </w:tc>
        <w:tc>
          <w:tcPr>
            <w:tcW w:w="393" w:type="dxa"/>
            <w:shd w:val="clear" w:color="auto" w:fill="auto"/>
          </w:tcPr>
          <w:p w14:paraId="7DA37A7D" w14:textId="77777777" w:rsidR="00604CF4" w:rsidRPr="002823DA" w:rsidRDefault="00604CF4" w:rsidP="002823DA">
            <w:pPr>
              <w:pStyle w:val="numbernegative"/>
              <w:tabs>
                <w:tab w:val="decimal" w:pos="1362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097" w:type="dxa"/>
            <w:shd w:val="clear" w:color="auto" w:fill="auto"/>
          </w:tcPr>
          <w:p w14:paraId="039EF8C9" w14:textId="77777777" w:rsidR="00604CF4" w:rsidRPr="002823DA" w:rsidRDefault="00604CF4" w:rsidP="002823DA">
            <w:pPr>
              <w:pStyle w:val="numbernegative"/>
              <w:tabs>
                <w:tab w:val="decimal" w:pos="1362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2823DA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3,590</w:t>
            </w:r>
          </w:p>
        </w:tc>
        <w:tc>
          <w:tcPr>
            <w:tcW w:w="389" w:type="dxa"/>
            <w:shd w:val="clear" w:color="auto" w:fill="auto"/>
          </w:tcPr>
          <w:p w14:paraId="04BAF5BD" w14:textId="77777777" w:rsidR="00604CF4" w:rsidRPr="00CF458D" w:rsidRDefault="00604CF4" w:rsidP="002066CB">
            <w:pPr>
              <w:tabs>
                <w:tab w:val="decimal" w:pos="1405"/>
              </w:tabs>
              <w:spacing w:line="380" w:lineRule="exact"/>
              <w:ind w:right="-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59" w:type="dxa"/>
            <w:shd w:val="clear" w:color="auto" w:fill="auto"/>
          </w:tcPr>
          <w:p w14:paraId="1372086A" w14:textId="77777777" w:rsidR="00604CF4" w:rsidRPr="00CF458D" w:rsidRDefault="00604CF4" w:rsidP="002066CB">
            <w:pPr>
              <w:spacing w:line="380" w:lineRule="exact"/>
              <w:ind w:right="-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E1A0C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1707" w:type="dxa"/>
            <w:shd w:val="clear" w:color="auto" w:fill="auto"/>
          </w:tcPr>
          <w:p w14:paraId="18B97931" w14:textId="77777777" w:rsidR="00604CF4" w:rsidRPr="002823DA" w:rsidRDefault="00604CF4" w:rsidP="002823DA">
            <w:pPr>
              <w:pStyle w:val="numbernegative"/>
              <w:tabs>
                <w:tab w:val="decimal" w:pos="1362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2823DA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359</w:t>
            </w:r>
          </w:p>
        </w:tc>
      </w:tr>
      <w:tr w:rsidR="00604CF4" w:rsidRPr="00D31C4E" w14:paraId="058D12DB" w14:textId="77777777" w:rsidTr="00854D5D">
        <w:trPr>
          <w:trHeight w:val="389"/>
        </w:trPr>
        <w:tc>
          <w:tcPr>
            <w:tcW w:w="3348" w:type="dxa"/>
            <w:shd w:val="clear" w:color="auto" w:fill="auto"/>
          </w:tcPr>
          <w:p w14:paraId="0AE50ABC" w14:textId="77777777" w:rsidR="00604CF4" w:rsidRPr="00CF458D" w:rsidRDefault="00604CF4" w:rsidP="002066CB">
            <w:pPr>
              <w:spacing w:line="380" w:lineRule="exact"/>
              <w:ind w:left="372"/>
              <w:rPr>
                <w:rFonts w:ascii="Angsana New" w:hAnsi="Angsana New"/>
                <w:sz w:val="30"/>
                <w:szCs w:val="30"/>
              </w:rPr>
            </w:pPr>
            <w:r w:rsidRPr="00CF458D">
              <w:rPr>
                <w:rFonts w:ascii="Angsana New" w:hAnsi="Angsana New"/>
                <w:sz w:val="30"/>
                <w:szCs w:val="30"/>
                <w:cs/>
              </w:rPr>
              <w:t xml:space="preserve">ค้างชำระ </w:t>
            </w:r>
            <w:r w:rsidRPr="00CF458D">
              <w:rPr>
                <w:rFonts w:ascii="Angsana New" w:hAnsi="Angsana New"/>
                <w:sz w:val="30"/>
                <w:szCs w:val="30"/>
              </w:rPr>
              <w:t xml:space="preserve">3 </w:t>
            </w:r>
            <w:r w:rsidRPr="00CF458D">
              <w:rPr>
                <w:rFonts w:ascii="Angsana New" w:hAnsi="Angsana New"/>
                <w:sz w:val="30"/>
                <w:szCs w:val="30"/>
                <w:cs/>
              </w:rPr>
              <w:t>งวด</w:t>
            </w:r>
          </w:p>
        </w:tc>
        <w:tc>
          <w:tcPr>
            <w:tcW w:w="236" w:type="dxa"/>
            <w:shd w:val="clear" w:color="auto" w:fill="auto"/>
          </w:tcPr>
          <w:p w14:paraId="0FD9848C" w14:textId="77777777" w:rsidR="00604CF4" w:rsidRPr="00CF458D" w:rsidRDefault="00604CF4" w:rsidP="002066CB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14:paraId="26BEB5D1" w14:textId="6808D1B6" w:rsidR="00604CF4" w:rsidRPr="002823DA" w:rsidRDefault="00694B12" w:rsidP="002823DA">
            <w:pPr>
              <w:pStyle w:val="numbernegative"/>
              <w:tabs>
                <w:tab w:val="decimal" w:pos="1362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694B12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6</w:t>
            </w:r>
            <w:r w:rsidR="00604CF4" w:rsidRPr="002823DA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03</w:t>
            </w:r>
          </w:p>
        </w:tc>
        <w:tc>
          <w:tcPr>
            <w:tcW w:w="436" w:type="dxa"/>
            <w:shd w:val="clear" w:color="auto" w:fill="auto"/>
          </w:tcPr>
          <w:p w14:paraId="7D51ED49" w14:textId="77777777" w:rsidR="00604CF4" w:rsidRPr="00CF458D" w:rsidRDefault="00604CF4" w:rsidP="002066CB">
            <w:pPr>
              <w:tabs>
                <w:tab w:val="decimal" w:pos="1405"/>
              </w:tabs>
              <w:spacing w:line="380" w:lineRule="exact"/>
              <w:ind w:right="-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77" w:type="dxa"/>
            <w:shd w:val="clear" w:color="auto" w:fill="auto"/>
          </w:tcPr>
          <w:p w14:paraId="4B090BF8" w14:textId="70D5E062" w:rsidR="00604CF4" w:rsidRPr="002823DA" w:rsidRDefault="00604CF4" w:rsidP="002823DA">
            <w:pPr>
              <w:pStyle w:val="numbernegative"/>
              <w:tabs>
                <w:tab w:val="decimal" w:pos="1362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2823DA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4,</w:t>
            </w:r>
            <w:r w:rsidR="00694B12" w:rsidRPr="00694B12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66</w:t>
            </w:r>
            <w:r w:rsidRPr="002823DA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0</w:t>
            </w:r>
          </w:p>
        </w:tc>
        <w:tc>
          <w:tcPr>
            <w:tcW w:w="393" w:type="dxa"/>
            <w:shd w:val="clear" w:color="auto" w:fill="auto"/>
          </w:tcPr>
          <w:p w14:paraId="351D0C13" w14:textId="77777777" w:rsidR="00604CF4" w:rsidRPr="002823DA" w:rsidRDefault="00604CF4" w:rsidP="002823DA">
            <w:pPr>
              <w:pStyle w:val="numbernegative"/>
              <w:tabs>
                <w:tab w:val="decimal" w:pos="1362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097" w:type="dxa"/>
            <w:shd w:val="clear" w:color="auto" w:fill="auto"/>
          </w:tcPr>
          <w:p w14:paraId="36650CB8" w14:textId="54C46CD1" w:rsidR="00604CF4" w:rsidRPr="002823DA" w:rsidRDefault="00604CF4" w:rsidP="002823DA">
            <w:pPr>
              <w:pStyle w:val="numbernegative"/>
              <w:tabs>
                <w:tab w:val="decimal" w:pos="1362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/>
              </w:rPr>
            </w:pPr>
            <w:r w:rsidRPr="002823DA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2,3</w:t>
            </w:r>
            <w:r w:rsidR="00694B12" w:rsidRPr="00694B12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66</w:t>
            </w:r>
          </w:p>
        </w:tc>
        <w:tc>
          <w:tcPr>
            <w:tcW w:w="389" w:type="dxa"/>
            <w:shd w:val="clear" w:color="auto" w:fill="auto"/>
          </w:tcPr>
          <w:p w14:paraId="5DA5C430" w14:textId="77777777" w:rsidR="00604CF4" w:rsidRPr="00CF458D" w:rsidRDefault="00604CF4" w:rsidP="002066CB">
            <w:pPr>
              <w:tabs>
                <w:tab w:val="decimal" w:pos="1405"/>
              </w:tabs>
              <w:spacing w:line="380" w:lineRule="exact"/>
              <w:ind w:right="-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59" w:type="dxa"/>
            <w:shd w:val="clear" w:color="auto" w:fill="auto"/>
          </w:tcPr>
          <w:p w14:paraId="3B643B02" w14:textId="77777777" w:rsidR="00604CF4" w:rsidRPr="00CF458D" w:rsidRDefault="00604CF4" w:rsidP="002066CB">
            <w:pPr>
              <w:spacing w:line="380" w:lineRule="exact"/>
              <w:ind w:right="-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E1A0C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1707" w:type="dxa"/>
            <w:shd w:val="clear" w:color="auto" w:fill="auto"/>
          </w:tcPr>
          <w:p w14:paraId="0F387FD7" w14:textId="77777777" w:rsidR="00604CF4" w:rsidRPr="002823DA" w:rsidRDefault="00604CF4" w:rsidP="002823DA">
            <w:pPr>
              <w:pStyle w:val="numbernegative"/>
              <w:tabs>
                <w:tab w:val="decimal" w:pos="1362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2823DA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473</w:t>
            </w:r>
          </w:p>
        </w:tc>
      </w:tr>
      <w:tr w:rsidR="00604CF4" w:rsidRPr="00D31C4E" w14:paraId="7200233E" w14:textId="77777777" w:rsidTr="00854D5D">
        <w:trPr>
          <w:trHeight w:val="389"/>
        </w:trPr>
        <w:tc>
          <w:tcPr>
            <w:tcW w:w="3348" w:type="dxa"/>
            <w:shd w:val="clear" w:color="auto" w:fill="auto"/>
          </w:tcPr>
          <w:p w14:paraId="1019146F" w14:textId="77777777" w:rsidR="00604CF4" w:rsidRPr="00CF458D" w:rsidRDefault="00604CF4" w:rsidP="002066CB">
            <w:pPr>
              <w:spacing w:line="380" w:lineRule="exact"/>
              <w:ind w:left="372"/>
              <w:rPr>
                <w:rFonts w:ascii="Angsana New" w:hAnsi="Angsana New"/>
                <w:sz w:val="30"/>
                <w:szCs w:val="30"/>
              </w:rPr>
            </w:pPr>
            <w:r w:rsidRPr="00CF458D">
              <w:rPr>
                <w:rFonts w:ascii="Angsana New" w:hAnsi="Angsana New"/>
                <w:sz w:val="30"/>
                <w:szCs w:val="30"/>
                <w:cs/>
              </w:rPr>
              <w:t xml:space="preserve">ค้างชำระ </w:t>
            </w:r>
            <w:r w:rsidRPr="00CF458D">
              <w:rPr>
                <w:rFonts w:ascii="Angsana New" w:hAnsi="Angsana New"/>
                <w:sz w:val="30"/>
                <w:szCs w:val="30"/>
              </w:rPr>
              <w:t xml:space="preserve">4 </w:t>
            </w:r>
            <w:r w:rsidRPr="00CF458D">
              <w:rPr>
                <w:rFonts w:ascii="Angsana New" w:hAnsi="Angsana New"/>
                <w:sz w:val="30"/>
                <w:szCs w:val="30"/>
                <w:cs/>
              </w:rPr>
              <w:t>งวด</w:t>
            </w:r>
          </w:p>
        </w:tc>
        <w:tc>
          <w:tcPr>
            <w:tcW w:w="236" w:type="dxa"/>
            <w:shd w:val="clear" w:color="auto" w:fill="auto"/>
          </w:tcPr>
          <w:p w14:paraId="2D3194A2" w14:textId="77777777" w:rsidR="00604CF4" w:rsidRPr="00CF458D" w:rsidRDefault="00604CF4" w:rsidP="002066CB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14:paraId="621FC811" w14:textId="2F477378" w:rsidR="00604CF4" w:rsidRPr="002823DA" w:rsidRDefault="00604CF4" w:rsidP="002823DA">
            <w:pPr>
              <w:pStyle w:val="numbernegative"/>
              <w:tabs>
                <w:tab w:val="decimal" w:pos="1362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2823DA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4</w:t>
            </w:r>
            <w:r w:rsidR="00694B12" w:rsidRPr="00694B12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6</w:t>
            </w:r>
            <w:r w:rsidRPr="002823DA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3</w:t>
            </w:r>
          </w:p>
        </w:tc>
        <w:tc>
          <w:tcPr>
            <w:tcW w:w="436" w:type="dxa"/>
            <w:shd w:val="clear" w:color="auto" w:fill="auto"/>
          </w:tcPr>
          <w:p w14:paraId="784B1D5F" w14:textId="77777777" w:rsidR="00604CF4" w:rsidRPr="00CF458D" w:rsidRDefault="00604CF4" w:rsidP="002066CB">
            <w:pPr>
              <w:tabs>
                <w:tab w:val="decimal" w:pos="1405"/>
              </w:tabs>
              <w:spacing w:line="380" w:lineRule="exact"/>
              <w:ind w:right="-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77" w:type="dxa"/>
            <w:shd w:val="clear" w:color="auto" w:fill="auto"/>
          </w:tcPr>
          <w:p w14:paraId="74B2C69C" w14:textId="77777777" w:rsidR="00604CF4" w:rsidRPr="002823DA" w:rsidRDefault="00604CF4" w:rsidP="002823DA">
            <w:pPr>
              <w:pStyle w:val="numbernegative"/>
              <w:tabs>
                <w:tab w:val="decimal" w:pos="1362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2823DA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3,942</w:t>
            </w:r>
          </w:p>
        </w:tc>
        <w:tc>
          <w:tcPr>
            <w:tcW w:w="393" w:type="dxa"/>
            <w:shd w:val="clear" w:color="auto" w:fill="auto"/>
          </w:tcPr>
          <w:p w14:paraId="097A4DAE" w14:textId="77777777" w:rsidR="00604CF4" w:rsidRPr="002823DA" w:rsidRDefault="00604CF4" w:rsidP="002823DA">
            <w:pPr>
              <w:pStyle w:val="numbernegative"/>
              <w:tabs>
                <w:tab w:val="decimal" w:pos="1362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097" w:type="dxa"/>
            <w:shd w:val="clear" w:color="auto" w:fill="auto"/>
          </w:tcPr>
          <w:p w14:paraId="3402BB31" w14:textId="34F7BF9C" w:rsidR="00604CF4" w:rsidRPr="002823DA" w:rsidRDefault="00604CF4" w:rsidP="002823DA">
            <w:pPr>
              <w:pStyle w:val="numbernegative"/>
              <w:tabs>
                <w:tab w:val="decimal" w:pos="1362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2823DA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2,13</w:t>
            </w:r>
            <w:r w:rsidR="00694B12" w:rsidRPr="00694B12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389" w:type="dxa"/>
            <w:shd w:val="clear" w:color="auto" w:fill="auto"/>
          </w:tcPr>
          <w:p w14:paraId="67D41C5E" w14:textId="77777777" w:rsidR="00604CF4" w:rsidRPr="00CF458D" w:rsidRDefault="00604CF4" w:rsidP="002066CB">
            <w:pPr>
              <w:tabs>
                <w:tab w:val="decimal" w:pos="1405"/>
              </w:tabs>
              <w:spacing w:line="380" w:lineRule="exact"/>
              <w:ind w:right="-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59" w:type="dxa"/>
            <w:shd w:val="clear" w:color="auto" w:fill="auto"/>
          </w:tcPr>
          <w:p w14:paraId="4F512C9F" w14:textId="77777777" w:rsidR="00604CF4" w:rsidRPr="00CF458D" w:rsidRDefault="00604CF4" w:rsidP="002066CB">
            <w:pPr>
              <w:spacing w:line="380" w:lineRule="exact"/>
              <w:ind w:right="-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E1A0C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1707" w:type="dxa"/>
            <w:shd w:val="clear" w:color="auto" w:fill="auto"/>
          </w:tcPr>
          <w:p w14:paraId="7829ADDE" w14:textId="5581F260" w:rsidR="00604CF4" w:rsidRPr="002823DA" w:rsidRDefault="00694B12" w:rsidP="002823DA">
            <w:pPr>
              <w:pStyle w:val="numbernegative"/>
              <w:tabs>
                <w:tab w:val="decimal" w:pos="1362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694B12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6</w:t>
            </w:r>
            <w:r w:rsidR="00604CF4" w:rsidRPr="002823DA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41</w:t>
            </w:r>
          </w:p>
        </w:tc>
      </w:tr>
      <w:tr w:rsidR="00604CF4" w:rsidRPr="00D31C4E" w14:paraId="053279ED" w14:textId="77777777" w:rsidTr="00854D5D">
        <w:trPr>
          <w:trHeight w:val="389"/>
        </w:trPr>
        <w:tc>
          <w:tcPr>
            <w:tcW w:w="3348" w:type="dxa"/>
            <w:shd w:val="clear" w:color="auto" w:fill="auto"/>
          </w:tcPr>
          <w:p w14:paraId="0A54FCA2" w14:textId="77777777" w:rsidR="00604CF4" w:rsidRPr="00CF458D" w:rsidRDefault="00604CF4" w:rsidP="002066CB">
            <w:pPr>
              <w:spacing w:line="380" w:lineRule="exact"/>
              <w:ind w:left="372"/>
              <w:rPr>
                <w:rFonts w:ascii="Angsana New" w:hAnsi="Angsana New"/>
                <w:sz w:val="30"/>
                <w:szCs w:val="30"/>
              </w:rPr>
            </w:pPr>
            <w:r w:rsidRPr="00CF458D">
              <w:rPr>
                <w:rFonts w:ascii="Angsana New" w:hAnsi="Angsana New"/>
                <w:sz w:val="30"/>
                <w:szCs w:val="30"/>
                <w:cs/>
              </w:rPr>
              <w:t xml:space="preserve">ค้างชำระ </w:t>
            </w:r>
            <w:r w:rsidRPr="00CF458D">
              <w:rPr>
                <w:rFonts w:ascii="Angsana New" w:hAnsi="Angsana New"/>
                <w:sz w:val="30"/>
                <w:szCs w:val="30"/>
              </w:rPr>
              <w:t xml:space="preserve">5 </w:t>
            </w:r>
            <w:r w:rsidRPr="00CF458D">
              <w:rPr>
                <w:rFonts w:ascii="Angsana New" w:hAnsi="Angsana New"/>
                <w:sz w:val="30"/>
                <w:szCs w:val="30"/>
                <w:cs/>
              </w:rPr>
              <w:t>งวด</w:t>
            </w:r>
          </w:p>
        </w:tc>
        <w:tc>
          <w:tcPr>
            <w:tcW w:w="236" w:type="dxa"/>
            <w:shd w:val="clear" w:color="auto" w:fill="auto"/>
          </w:tcPr>
          <w:p w14:paraId="796C971C" w14:textId="77777777" w:rsidR="00604CF4" w:rsidRPr="00CF458D" w:rsidRDefault="00604CF4" w:rsidP="002066CB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14:paraId="55EDF938" w14:textId="77777777" w:rsidR="00604CF4" w:rsidRPr="002823DA" w:rsidRDefault="00604CF4" w:rsidP="002823DA">
            <w:pPr>
              <w:pStyle w:val="numbernegative"/>
              <w:tabs>
                <w:tab w:val="decimal" w:pos="1362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2823DA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343</w:t>
            </w:r>
          </w:p>
        </w:tc>
        <w:tc>
          <w:tcPr>
            <w:tcW w:w="436" w:type="dxa"/>
            <w:shd w:val="clear" w:color="auto" w:fill="auto"/>
          </w:tcPr>
          <w:p w14:paraId="257EB07D" w14:textId="77777777" w:rsidR="00604CF4" w:rsidRPr="00CF458D" w:rsidRDefault="00604CF4" w:rsidP="002066CB">
            <w:pPr>
              <w:tabs>
                <w:tab w:val="decimal" w:pos="1405"/>
              </w:tabs>
              <w:spacing w:line="380" w:lineRule="exact"/>
              <w:ind w:right="-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77" w:type="dxa"/>
            <w:shd w:val="clear" w:color="auto" w:fill="auto"/>
          </w:tcPr>
          <w:p w14:paraId="08456868" w14:textId="21B4147D" w:rsidR="00604CF4" w:rsidRPr="002823DA" w:rsidRDefault="00604CF4" w:rsidP="002823DA">
            <w:pPr>
              <w:pStyle w:val="numbernegative"/>
              <w:tabs>
                <w:tab w:val="decimal" w:pos="1362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2823DA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3,24</w:t>
            </w:r>
            <w:r w:rsidR="00694B12" w:rsidRPr="00694B12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393" w:type="dxa"/>
            <w:shd w:val="clear" w:color="auto" w:fill="auto"/>
          </w:tcPr>
          <w:p w14:paraId="69C30BB6" w14:textId="77777777" w:rsidR="00604CF4" w:rsidRPr="002823DA" w:rsidRDefault="00604CF4" w:rsidP="002823DA">
            <w:pPr>
              <w:pStyle w:val="numbernegative"/>
              <w:tabs>
                <w:tab w:val="decimal" w:pos="1362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097" w:type="dxa"/>
            <w:shd w:val="clear" w:color="auto" w:fill="auto"/>
          </w:tcPr>
          <w:p w14:paraId="7AA52C37" w14:textId="77777777" w:rsidR="00604CF4" w:rsidRPr="002823DA" w:rsidRDefault="00604CF4" w:rsidP="002823DA">
            <w:pPr>
              <w:pStyle w:val="numbernegative"/>
              <w:tabs>
                <w:tab w:val="decimal" w:pos="1362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2823DA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1,903</w:t>
            </w:r>
          </w:p>
        </w:tc>
        <w:tc>
          <w:tcPr>
            <w:tcW w:w="389" w:type="dxa"/>
            <w:shd w:val="clear" w:color="auto" w:fill="auto"/>
          </w:tcPr>
          <w:p w14:paraId="2D9E37C9" w14:textId="77777777" w:rsidR="00604CF4" w:rsidRPr="00CF458D" w:rsidRDefault="00604CF4" w:rsidP="002066CB">
            <w:pPr>
              <w:tabs>
                <w:tab w:val="decimal" w:pos="1405"/>
              </w:tabs>
              <w:spacing w:line="380" w:lineRule="exact"/>
              <w:ind w:right="-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59" w:type="dxa"/>
            <w:shd w:val="clear" w:color="auto" w:fill="auto"/>
          </w:tcPr>
          <w:p w14:paraId="29CEF2F6" w14:textId="77777777" w:rsidR="00604CF4" w:rsidRPr="00CF458D" w:rsidRDefault="00604CF4" w:rsidP="002066CB">
            <w:pPr>
              <w:spacing w:line="380" w:lineRule="exact"/>
              <w:ind w:right="-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E1A0C">
              <w:rPr>
                <w:rFonts w:ascii="Angsana New" w:hAnsi="Angsana New"/>
                <w:sz w:val="30"/>
                <w:szCs w:val="30"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1707" w:type="dxa"/>
            <w:shd w:val="clear" w:color="auto" w:fill="auto"/>
          </w:tcPr>
          <w:p w14:paraId="034B9226" w14:textId="76FE2A26" w:rsidR="00604CF4" w:rsidRPr="002823DA" w:rsidRDefault="00604CF4" w:rsidP="002823DA">
            <w:pPr>
              <w:pStyle w:val="numbernegative"/>
              <w:tabs>
                <w:tab w:val="decimal" w:pos="1362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2823DA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7</w:t>
            </w:r>
            <w:r w:rsidR="00694B12" w:rsidRPr="00694B12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6</w:t>
            </w:r>
            <w:r w:rsidRPr="002823DA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1</w:t>
            </w:r>
          </w:p>
        </w:tc>
      </w:tr>
      <w:tr w:rsidR="00604CF4" w:rsidRPr="00D31C4E" w14:paraId="3DBB0D9F" w14:textId="77777777" w:rsidTr="00854D5D">
        <w:trPr>
          <w:trHeight w:val="389"/>
        </w:trPr>
        <w:tc>
          <w:tcPr>
            <w:tcW w:w="3348" w:type="dxa"/>
            <w:shd w:val="clear" w:color="auto" w:fill="auto"/>
          </w:tcPr>
          <w:p w14:paraId="7C7C1C76" w14:textId="1E425495" w:rsidR="00604CF4" w:rsidRPr="00CF458D" w:rsidRDefault="00604CF4" w:rsidP="002066CB">
            <w:pPr>
              <w:spacing w:line="380" w:lineRule="exact"/>
              <w:ind w:left="372"/>
              <w:rPr>
                <w:rFonts w:ascii="Angsana New" w:hAnsi="Angsana New"/>
                <w:sz w:val="30"/>
                <w:szCs w:val="30"/>
              </w:rPr>
            </w:pPr>
            <w:r w:rsidRPr="00CF458D">
              <w:rPr>
                <w:rFonts w:ascii="Angsana New" w:hAnsi="Angsana New"/>
                <w:sz w:val="30"/>
                <w:szCs w:val="30"/>
                <w:cs/>
              </w:rPr>
              <w:t xml:space="preserve">ค้างชำระ </w:t>
            </w:r>
            <w:r w:rsidR="00694B12" w:rsidRPr="00694B12">
              <w:rPr>
                <w:rFonts w:ascii="Angsana New" w:hAnsi="Angsana New"/>
                <w:sz w:val="30"/>
                <w:szCs w:val="30"/>
              </w:rPr>
              <w:t>6</w:t>
            </w:r>
            <w:r w:rsidRPr="00CF458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CF458D">
              <w:rPr>
                <w:rFonts w:ascii="Angsana New" w:hAnsi="Angsana New"/>
                <w:sz w:val="30"/>
                <w:szCs w:val="30"/>
                <w:cs/>
              </w:rPr>
              <w:t>งวด</w:t>
            </w:r>
          </w:p>
        </w:tc>
        <w:tc>
          <w:tcPr>
            <w:tcW w:w="236" w:type="dxa"/>
            <w:shd w:val="clear" w:color="auto" w:fill="auto"/>
          </w:tcPr>
          <w:p w14:paraId="405CE7E0" w14:textId="77777777" w:rsidR="00604CF4" w:rsidRPr="00CF458D" w:rsidRDefault="00604CF4" w:rsidP="002066CB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14:paraId="4738413C" w14:textId="77777777" w:rsidR="00604CF4" w:rsidRPr="002823DA" w:rsidRDefault="00604CF4" w:rsidP="002823DA">
            <w:pPr>
              <w:pStyle w:val="numbernegative"/>
              <w:tabs>
                <w:tab w:val="decimal" w:pos="1362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2823DA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208</w:t>
            </w:r>
          </w:p>
        </w:tc>
        <w:tc>
          <w:tcPr>
            <w:tcW w:w="436" w:type="dxa"/>
            <w:shd w:val="clear" w:color="auto" w:fill="auto"/>
          </w:tcPr>
          <w:p w14:paraId="542B71DD" w14:textId="77777777" w:rsidR="00604CF4" w:rsidRPr="00CF458D" w:rsidRDefault="00604CF4" w:rsidP="002066CB">
            <w:pPr>
              <w:tabs>
                <w:tab w:val="decimal" w:pos="1405"/>
              </w:tabs>
              <w:spacing w:line="380" w:lineRule="exact"/>
              <w:ind w:right="-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77" w:type="dxa"/>
            <w:shd w:val="clear" w:color="auto" w:fill="auto"/>
          </w:tcPr>
          <w:p w14:paraId="21BC07AD" w14:textId="11331D25" w:rsidR="00604CF4" w:rsidRPr="002823DA" w:rsidRDefault="00604CF4" w:rsidP="002823DA">
            <w:pPr>
              <w:pStyle w:val="numbernegative"/>
              <w:tabs>
                <w:tab w:val="decimal" w:pos="1362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2823DA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2,19</w:t>
            </w:r>
            <w:r w:rsidR="00694B12" w:rsidRPr="00694B12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393" w:type="dxa"/>
            <w:shd w:val="clear" w:color="auto" w:fill="auto"/>
          </w:tcPr>
          <w:p w14:paraId="457F29E6" w14:textId="77777777" w:rsidR="00604CF4" w:rsidRPr="002823DA" w:rsidRDefault="00604CF4" w:rsidP="002823DA">
            <w:pPr>
              <w:pStyle w:val="numbernegative"/>
              <w:tabs>
                <w:tab w:val="decimal" w:pos="1362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097" w:type="dxa"/>
            <w:shd w:val="clear" w:color="auto" w:fill="auto"/>
          </w:tcPr>
          <w:p w14:paraId="3A774348" w14:textId="77777777" w:rsidR="00604CF4" w:rsidRPr="002823DA" w:rsidRDefault="00604CF4" w:rsidP="002823DA">
            <w:pPr>
              <w:pStyle w:val="numbernegative"/>
              <w:tabs>
                <w:tab w:val="decimal" w:pos="1362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2823DA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1,374</w:t>
            </w:r>
          </w:p>
        </w:tc>
        <w:tc>
          <w:tcPr>
            <w:tcW w:w="389" w:type="dxa"/>
            <w:shd w:val="clear" w:color="auto" w:fill="auto"/>
          </w:tcPr>
          <w:p w14:paraId="0C5CFC1F" w14:textId="77777777" w:rsidR="00604CF4" w:rsidRPr="00CF458D" w:rsidRDefault="00604CF4" w:rsidP="002066CB">
            <w:pPr>
              <w:tabs>
                <w:tab w:val="decimal" w:pos="1405"/>
              </w:tabs>
              <w:spacing w:line="380" w:lineRule="exact"/>
              <w:ind w:right="-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59" w:type="dxa"/>
            <w:shd w:val="clear" w:color="auto" w:fill="auto"/>
          </w:tcPr>
          <w:p w14:paraId="6640F85E" w14:textId="77777777" w:rsidR="00604CF4" w:rsidRPr="00CF458D" w:rsidRDefault="00604CF4" w:rsidP="002066CB">
            <w:pPr>
              <w:spacing w:line="380" w:lineRule="exact"/>
              <w:ind w:right="-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E1A0C"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1707" w:type="dxa"/>
            <w:shd w:val="clear" w:color="auto" w:fill="auto"/>
          </w:tcPr>
          <w:p w14:paraId="65851672" w14:textId="09697333" w:rsidR="00604CF4" w:rsidRPr="002823DA" w:rsidRDefault="00694B12" w:rsidP="002823DA">
            <w:pPr>
              <w:pStyle w:val="numbernegative"/>
              <w:tabs>
                <w:tab w:val="decimal" w:pos="1362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694B12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6</w:t>
            </w:r>
            <w:r w:rsidR="00604CF4" w:rsidRPr="002823DA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87</w:t>
            </w:r>
          </w:p>
        </w:tc>
      </w:tr>
      <w:tr w:rsidR="00604CF4" w:rsidRPr="00D31C4E" w14:paraId="2F63D99F" w14:textId="77777777" w:rsidTr="00854D5D">
        <w:trPr>
          <w:trHeight w:val="389"/>
        </w:trPr>
        <w:tc>
          <w:tcPr>
            <w:tcW w:w="3348" w:type="dxa"/>
            <w:shd w:val="clear" w:color="auto" w:fill="auto"/>
          </w:tcPr>
          <w:p w14:paraId="4C06706A" w14:textId="7F7E4EB0" w:rsidR="00604CF4" w:rsidRPr="00CF458D" w:rsidRDefault="00604CF4" w:rsidP="002066CB">
            <w:pPr>
              <w:spacing w:line="380" w:lineRule="exact"/>
              <w:ind w:left="372"/>
              <w:rPr>
                <w:rFonts w:ascii="Angsana New" w:hAnsi="Angsana New"/>
                <w:sz w:val="30"/>
                <w:szCs w:val="30"/>
                <w:cs/>
              </w:rPr>
            </w:pPr>
            <w:r w:rsidRPr="00CF458D">
              <w:rPr>
                <w:rFonts w:ascii="Angsana New" w:hAnsi="Angsana New"/>
                <w:sz w:val="30"/>
                <w:szCs w:val="30"/>
                <w:cs/>
              </w:rPr>
              <w:t xml:space="preserve">ค้างชำระเกิน </w:t>
            </w:r>
            <w:r w:rsidR="00694B12" w:rsidRPr="00694B12">
              <w:rPr>
                <w:rFonts w:ascii="Angsana New" w:hAnsi="Angsana New"/>
                <w:sz w:val="30"/>
                <w:szCs w:val="30"/>
              </w:rPr>
              <w:t>6</w:t>
            </w:r>
            <w:r w:rsidRPr="00CF458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CF458D">
              <w:rPr>
                <w:rFonts w:ascii="Angsana New" w:hAnsi="Angsana New"/>
                <w:sz w:val="30"/>
                <w:szCs w:val="30"/>
                <w:cs/>
              </w:rPr>
              <w:t>งวด ไม่ติดต่อกัน</w:t>
            </w:r>
          </w:p>
        </w:tc>
        <w:tc>
          <w:tcPr>
            <w:tcW w:w="236" w:type="dxa"/>
            <w:shd w:val="clear" w:color="auto" w:fill="auto"/>
          </w:tcPr>
          <w:p w14:paraId="2E1382AD" w14:textId="77777777" w:rsidR="00604CF4" w:rsidRPr="00CF458D" w:rsidRDefault="00604CF4" w:rsidP="002066CB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14:paraId="3D88FD77" w14:textId="5E32FFDF" w:rsidR="00604CF4" w:rsidRPr="002823DA" w:rsidRDefault="00604CF4" w:rsidP="002823DA">
            <w:pPr>
              <w:pStyle w:val="numbernegative"/>
              <w:tabs>
                <w:tab w:val="decimal" w:pos="1362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2823DA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3</w:t>
            </w:r>
            <w:r w:rsidR="00694B12" w:rsidRPr="00694B12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6</w:t>
            </w:r>
            <w:r w:rsidRPr="002823DA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436" w:type="dxa"/>
            <w:shd w:val="clear" w:color="auto" w:fill="auto"/>
          </w:tcPr>
          <w:p w14:paraId="4B70972C" w14:textId="77777777" w:rsidR="00604CF4" w:rsidRPr="00CF458D" w:rsidRDefault="00604CF4" w:rsidP="002066CB">
            <w:pPr>
              <w:tabs>
                <w:tab w:val="decimal" w:pos="1405"/>
              </w:tabs>
              <w:spacing w:line="380" w:lineRule="exact"/>
              <w:ind w:right="-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77" w:type="dxa"/>
            <w:shd w:val="clear" w:color="auto" w:fill="auto"/>
          </w:tcPr>
          <w:p w14:paraId="39643DC3" w14:textId="77777777" w:rsidR="00604CF4" w:rsidRPr="002823DA" w:rsidRDefault="00604CF4" w:rsidP="002823DA">
            <w:pPr>
              <w:pStyle w:val="numbernegative"/>
              <w:tabs>
                <w:tab w:val="decimal" w:pos="1362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2823DA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4,220</w:t>
            </w:r>
          </w:p>
        </w:tc>
        <w:tc>
          <w:tcPr>
            <w:tcW w:w="393" w:type="dxa"/>
            <w:shd w:val="clear" w:color="auto" w:fill="auto"/>
          </w:tcPr>
          <w:p w14:paraId="55A24651" w14:textId="77777777" w:rsidR="00604CF4" w:rsidRPr="002823DA" w:rsidRDefault="00604CF4" w:rsidP="002823DA">
            <w:pPr>
              <w:pStyle w:val="numbernegative"/>
              <w:tabs>
                <w:tab w:val="decimal" w:pos="1362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097" w:type="dxa"/>
            <w:shd w:val="clear" w:color="auto" w:fill="auto"/>
          </w:tcPr>
          <w:p w14:paraId="4D708185" w14:textId="77777777" w:rsidR="00604CF4" w:rsidRPr="002823DA" w:rsidRDefault="00604CF4" w:rsidP="002823DA">
            <w:pPr>
              <w:pStyle w:val="numbernegative"/>
              <w:tabs>
                <w:tab w:val="decimal" w:pos="1362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2823DA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2,782</w:t>
            </w:r>
          </w:p>
        </w:tc>
        <w:tc>
          <w:tcPr>
            <w:tcW w:w="389" w:type="dxa"/>
            <w:shd w:val="clear" w:color="auto" w:fill="auto"/>
          </w:tcPr>
          <w:p w14:paraId="70259AF6" w14:textId="77777777" w:rsidR="00604CF4" w:rsidRPr="00CF458D" w:rsidRDefault="00604CF4" w:rsidP="002066CB">
            <w:pPr>
              <w:tabs>
                <w:tab w:val="decimal" w:pos="1405"/>
              </w:tabs>
              <w:spacing w:line="380" w:lineRule="exact"/>
              <w:ind w:right="-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59" w:type="dxa"/>
            <w:shd w:val="clear" w:color="auto" w:fill="auto"/>
          </w:tcPr>
          <w:p w14:paraId="6DB6D2CA" w14:textId="77777777" w:rsidR="00604CF4" w:rsidRPr="00CF458D" w:rsidRDefault="00604CF4" w:rsidP="002066CB">
            <w:pPr>
              <w:spacing w:line="380" w:lineRule="exact"/>
              <w:ind w:right="-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E1A0C"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1707" w:type="dxa"/>
            <w:shd w:val="clear" w:color="auto" w:fill="auto"/>
          </w:tcPr>
          <w:p w14:paraId="19C1804D" w14:textId="77777777" w:rsidR="00604CF4" w:rsidRPr="002823DA" w:rsidRDefault="00604CF4" w:rsidP="002823DA">
            <w:pPr>
              <w:pStyle w:val="numbernegative"/>
              <w:tabs>
                <w:tab w:val="decimal" w:pos="1362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2823DA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1,391</w:t>
            </w:r>
          </w:p>
        </w:tc>
      </w:tr>
      <w:tr w:rsidR="00604CF4" w:rsidRPr="00D31C4E" w14:paraId="7586BD01" w14:textId="77777777" w:rsidTr="00854D5D">
        <w:trPr>
          <w:trHeight w:val="389"/>
        </w:trPr>
        <w:tc>
          <w:tcPr>
            <w:tcW w:w="3348" w:type="dxa"/>
            <w:shd w:val="clear" w:color="auto" w:fill="auto"/>
          </w:tcPr>
          <w:p w14:paraId="24A085D3" w14:textId="3ACB150B" w:rsidR="00604CF4" w:rsidRPr="00CF458D" w:rsidRDefault="00604CF4" w:rsidP="002066CB">
            <w:pPr>
              <w:spacing w:line="380" w:lineRule="exact"/>
              <w:ind w:left="372"/>
              <w:rPr>
                <w:rFonts w:ascii="Angsana New" w:hAnsi="Angsana New"/>
                <w:sz w:val="30"/>
                <w:szCs w:val="30"/>
              </w:rPr>
            </w:pPr>
            <w:r w:rsidRPr="00CF458D">
              <w:rPr>
                <w:rFonts w:ascii="Angsana New" w:hAnsi="Angsana New"/>
                <w:sz w:val="30"/>
                <w:szCs w:val="30"/>
                <w:cs/>
              </w:rPr>
              <w:t xml:space="preserve">ค้างชำระเกิน </w:t>
            </w:r>
            <w:r w:rsidR="00694B12" w:rsidRPr="00694B12">
              <w:rPr>
                <w:rFonts w:ascii="Angsana New" w:hAnsi="Angsana New"/>
                <w:sz w:val="30"/>
                <w:szCs w:val="30"/>
              </w:rPr>
              <w:t>6</w:t>
            </w:r>
            <w:r w:rsidRPr="00CF458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CF458D">
              <w:rPr>
                <w:rFonts w:ascii="Angsana New" w:hAnsi="Angsana New"/>
                <w:sz w:val="30"/>
                <w:szCs w:val="30"/>
                <w:cs/>
              </w:rPr>
              <w:t>งวด ติดต่อกัน</w:t>
            </w:r>
          </w:p>
        </w:tc>
        <w:tc>
          <w:tcPr>
            <w:tcW w:w="236" w:type="dxa"/>
            <w:shd w:val="clear" w:color="auto" w:fill="auto"/>
          </w:tcPr>
          <w:p w14:paraId="3D3ABA0E" w14:textId="77777777" w:rsidR="00604CF4" w:rsidRPr="00CF458D" w:rsidRDefault="00604CF4" w:rsidP="002066CB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14:paraId="11009317" w14:textId="77777777" w:rsidR="00604CF4" w:rsidRPr="002823DA" w:rsidRDefault="00604CF4" w:rsidP="002823DA">
            <w:pPr>
              <w:pStyle w:val="numbernegative"/>
              <w:tabs>
                <w:tab w:val="decimal" w:pos="1362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2823DA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44</w:t>
            </w:r>
          </w:p>
        </w:tc>
        <w:tc>
          <w:tcPr>
            <w:tcW w:w="436" w:type="dxa"/>
            <w:shd w:val="clear" w:color="auto" w:fill="auto"/>
          </w:tcPr>
          <w:p w14:paraId="5E179153" w14:textId="77777777" w:rsidR="00604CF4" w:rsidRPr="00CF458D" w:rsidRDefault="00604CF4" w:rsidP="002066CB">
            <w:pPr>
              <w:tabs>
                <w:tab w:val="decimal" w:pos="1405"/>
              </w:tabs>
              <w:spacing w:line="380" w:lineRule="exact"/>
              <w:ind w:right="-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77" w:type="dxa"/>
            <w:shd w:val="clear" w:color="auto" w:fill="auto"/>
          </w:tcPr>
          <w:p w14:paraId="492F114A" w14:textId="57EF328B" w:rsidR="00604CF4" w:rsidRPr="002823DA" w:rsidRDefault="00604CF4" w:rsidP="002823DA">
            <w:pPr>
              <w:pStyle w:val="numbernegative"/>
              <w:tabs>
                <w:tab w:val="decimal" w:pos="1362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2823DA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1</w:t>
            </w:r>
            <w:r w:rsidR="00694B12" w:rsidRPr="00694B12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6</w:t>
            </w:r>
            <w:r w:rsidRPr="002823DA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9</w:t>
            </w:r>
          </w:p>
        </w:tc>
        <w:tc>
          <w:tcPr>
            <w:tcW w:w="393" w:type="dxa"/>
            <w:shd w:val="clear" w:color="auto" w:fill="auto"/>
          </w:tcPr>
          <w:p w14:paraId="2DB7328E" w14:textId="77777777" w:rsidR="00604CF4" w:rsidRPr="002823DA" w:rsidRDefault="00604CF4" w:rsidP="002823DA">
            <w:pPr>
              <w:pStyle w:val="numbernegative"/>
              <w:tabs>
                <w:tab w:val="decimal" w:pos="1362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097" w:type="dxa"/>
            <w:shd w:val="clear" w:color="auto" w:fill="auto"/>
          </w:tcPr>
          <w:p w14:paraId="681B2FED" w14:textId="77777777" w:rsidR="00604CF4" w:rsidRPr="002823DA" w:rsidRDefault="00604CF4" w:rsidP="002823DA">
            <w:pPr>
              <w:pStyle w:val="numbernegative"/>
              <w:tabs>
                <w:tab w:val="decimal" w:pos="1362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2823DA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43</w:t>
            </w:r>
          </w:p>
        </w:tc>
        <w:tc>
          <w:tcPr>
            <w:tcW w:w="389" w:type="dxa"/>
            <w:shd w:val="clear" w:color="auto" w:fill="auto"/>
          </w:tcPr>
          <w:p w14:paraId="760A75BB" w14:textId="77777777" w:rsidR="00604CF4" w:rsidRPr="00CF458D" w:rsidRDefault="00604CF4" w:rsidP="002066CB">
            <w:pPr>
              <w:tabs>
                <w:tab w:val="decimal" w:pos="1405"/>
              </w:tabs>
              <w:spacing w:line="380" w:lineRule="exact"/>
              <w:ind w:right="-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59" w:type="dxa"/>
            <w:shd w:val="clear" w:color="auto" w:fill="auto"/>
          </w:tcPr>
          <w:p w14:paraId="0A537096" w14:textId="77777777" w:rsidR="00604CF4" w:rsidRPr="00CF458D" w:rsidRDefault="00604CF4" w:rsidP="002066CB">
            <w:pPr>
              <w:spacing w:line="380" w:lineRule="exact"/>
              <w:ind w:right="-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E1A0C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00</w:t>
            </w:r>
          </w:p>
        </w:tc>
        <w:tc>
          <w:tcPr>
            <w:tcW w:w="1707" w:type="dxa"/>
            <w:shd w:val="clear" w:color="auto" w:fill="auto"/>
          </w:tcPr>
          <w:p w14:paraId="3E12E277" w14:textId="77777777" w:rsidR="00604CF4" w:rsidRPr="002823DA" w:rsidRDefault="00604CF4" w:rsidP="002823DA">
            <w:pPr>
              <w:pStyle w:val="numbernegative"/>
              <w:tabs>
                <w:tab w:val="decimal" w:pos="1362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2823DA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43</w:t>
            </w:r>
          </w:p>
        </w:tc>
      </w:tr>
      <w:tr w:rsidR="00604CF4" w:rsidRPr="00D31C4E" w14:paraId="0E45FCB5" w14:textId="77777777" w:rsidTr="00854D5D">
        <w:trPr>
          <w:trHeight w:val="389"/>
        </w:trPr>
        <w:tc>
          <w:tcPr>
            <w:tcW w:w="3348" w:type="dxa"/>
            <w:shd w:val="clear" w:color="auto" w:fill="auto"/>
          </w:tcPr>
          <w:p w14:paraId="4D0DBE08" w14:textId="77777777" w:rsidR="00604CF4" w:rsidRPr="00CF458D" w:rsidRDefault="00604CF4" w:rsidP="002066CB">
            <w:pPr>
              <w:tabs>
                <w:tab w:val="center" w:pos="948"/>
              </w:tabs>
              <w:spacing w:line="380" w:lineRule="exact"/>
              <w:ind w:left="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F458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36" w:type="dxa"/>
            <w:shd w:val="clear" w:color="auto" w:fill="auto"/>
          </w:tcPr>
          <w:p w14:paraId="23401DB0" w14:textId="77777777" w:rsidR="00604CF4" w:rsidRPr="00CF458D" w:rsidRDefault="00604CF4" w:rsidP="002066CB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DBFA82D" w14:textId="6A15680E" w:rsidR="00604CF4" w:rsidRPr="002823DA" w:rsidRDefault="00604CF4" w:rsidP="002823DA">
            <w:pPr>
              <w:pStyle w:val="numbernegative"/>
              <w:tabs>
                <w:tab w:val="decimal" w:pos="1362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2823DA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/>
              </w:rPr>
              <w:t>15,2</w:t>
            </w:r>
            <w:r w:rsidR="00694B12" w:rsidRPr="00694B12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/>
              </w:rPr>
              <w:t>6</w:t>
            </w:r>
            <w:r w:rsidRPr="002823DA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/>
              </w:rPr>
              <w:t>9</w:t>
            </w:r>
          </w:p>
        </w:tc>
        <w:tc>
          <w:tcPr>
            <w:tcW w:w="436" w:type="dxa"/>
            <w:shd w:val="clear" w:color="auto" w:fill="auto"/>
          </w:tcPr>
          <w:p w14:paraId="6CA3ABE0" w14:textId="77777777" w:rsidR="00604CF4" w:rsidRPr="002823DA" w:rsidRDefault="00604CF4" w:rsidP="002066CB">
            <w:pPr>
              <w:tabs>
                <w:tab w:val="decimal" w:pos="1405"/>
              </w:tabs>
              <w:spacing w:line="380" w:lineRule="exact"/>
              <w:ind w:right="-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E058F02" w14:textId="5A45EF11" w:rsidR="00604CF4" w:rsidRPr="002823DA" w:rsidRDefault="00604CF4" w:rsidP="002823DA">
            <w:pPr>
              <w:pStyle w:val="numbernegative"/>
              <w:tabs>
                <w:tab w:val="decimal" w:pos="1362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2823DA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/>
              </w:rPr>
              <w:t>154,9</w:t>
            </w:r>
            <w:r w:rsidR="00694B12" w:rsidRPr="00694B12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/>
              </w:rPr>
              <w:t>6</w:t>
            </w:r>
            <w:r w:rsidRPr="002823DA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</w:p>
        </w:tc>
        <w:tc>
          <w:tcPr>
            <w:tcW w:w="393" w:type="dxa"/>
            <w:shd w:val="clear" w:color="auto" w:fill="auto"/>
          </w:tcPr>
          <w:p w14:paraId="164C2974" w14:textId="77777777" w:rsidR="00604CF4" w:rsidRPr="002823DA" w:rsidRDefault="00604CF4" w:rsidP="002823DA">
            <w:pPr>
              <w:pStyle w:val="numbernegative"/>
              <w:tabs>
                <w:tab w:val="decimal" w:pos="1362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09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2DF05EF" w14:textId="77777777" w:rsidR="00604CF4" w:rsidRPr="002823DA" w:rsidRDefault="00604CF4" w:rsidP="002823DA">
            <w:pPr>
              <w:pStyle w:val="numbernegative"/>
              <w:tabs>
                <w:tab w:val="decimal" w:pos="1362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2823DA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/>
              </w:rPr>
              <w:t>79,288</w:t>
            </w:r>
          </w:p>
        </w:tc>
        <w:tc>
          <w:tcPr>
            <w:tcW w:w="389" w:type="dxa"/>
            <w:shd w:val="clear" w:color="auto" w:fill="auto"/>
          </w:tcPr>
          <w:p w14:paraId="40F35D8B" w14:textId="77777777" w:rsidR="00604CF4" w:rsidRPr="002823DA" w:rsidRDefault="00604CF4" w:rsidP="002066CB">
            <w:pPr>
              <w:tabs>
                <w:tab w:val="decimal" w:pos="1405"/>
              </w:tabs>
              <w:spacing w:line="380" w:lineRule="exact"/>
              <w:ind w:right="-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59" w:type="dxa"/>
            <w:shd w:val="clear" w:color="auto" w:fill="auto"/>
          </w:tcPr>
          <w:p w14:paraId="53586E6C" w14:textId="77777777" w:rsidR="00604CF4" w:rsidRPr="002823DA" w:rsidRDefault="00604CF4" w:rsidP="002066CB">
            <w:pPr>
              <w:tabs>
                <w:tab w:val="decimal" w:pos="1405"/>
              </w:tabs>
              <w:spacing w:line="380" w:lineRule="exact"/>
              <w:ind w:right="-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0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290F650" w14:textId="7B91F98B" w:rsidR="00604CF4" w:rsidRPr="002823DA" w:rsidRDefault="00604CF4" w:rsidP="002823DA">
            <w:pPr>
              <w:pStyle w:val="numbernegative"/>
              <w:tabs>
                <w:tab w:val="decimal" w:pos="1362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2823DA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/>
              </w:rPr>
              <w:t>5,0</w:t>
            </w:r>
            <w:r w:rsidR="00694B12" w:rsidRPr="00694B12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/>
              </w:rPr>
              <w:t>66</w:t>
            </w:r>
          </w:p>
        </w:tc>
      </w:tr>
    </w:tbl>
    <w:p w14:paraId="2DFC7497" w14:textId="77777777" w:rsidR="00604CF4" w:rsidRPr="00CF458D" w:rsidRDefault="00604CF4" w:rsidP="00604CF4">
      <w:pPr>
        <w:ind w:left="547"/>
        <w:jc w:val="both"/>
        <w:rPr>
          <w:rFonts w:ascii="Angsana New" w:hAnsi="Angsana New"/>
          <w:szCs w:val="22"/>
        </w:rPr>
      </w:pPr>
    </w:p>
    <w:p w14:paraId="49117E40" w14:textId="77777777" w:rsidR="00604CF4" w:rsidRPr="00E5456B" w:rsidRDefault="00604CF4" w:rsidP="0011619C">
      <w:pPr>
        <w:tabs>
          <w:tab w:val="clear" w:pos="680"/>
          <w:tab w:val="clear" w:pos="907"/>
          <w:tab w:val="clear" w:pos="1644"/>
          <w:tab w:val="left" w:pos="720"/>
          <w:tab w:val="left" w:pos="1503"/>
          <w:tab w:val="left" w:pos="1980"/>
        </w:tabs>
        <w:ind w:left="900" w:hanging="180"/>
        <w:jc w:val="thaiDistribute"/>
        <w:rPr>
          <w:rFonts w:ascii="Angsana New" w:hAnsi="Angsana New"/>
          <w:color w:val="000000"/>
          <w:sz w:val="30"/>
          <w:szCs w:val="30"/>
          <w:cs/>
        </w:rPr>
      </w:pPr>
      <w:r>
        <w:rPr>
          <w:rFonts w:ascii="Angsana New" w:hAnsi="Angsana New"/>
          <w:color w:val="000000"/>
          <w:sz w:val="30"/>
          <w:szCs w:val="30"/>
          <w:vertAlign w:val="superscript"/>
        </w:rPr>
        <w:tab/>
      </w:r>
      <w:r>
        <w:rPr>
          <w:rFonts w:ascii="Angsana New" w:hAnsi="Angsana New"/>
          <w:color w:val="000000"/>
          <w:sz w:val="30"/>
          <w:szCs w:val="30"/>
          <w:vertAlign w:val="superscript"/>
        </w:rPr>
        <w:tab/>
      </w:r>
      <w:r w:rsidRPr="00E5456B">
        <w:rPr>
          <w:rFonts w:ascii="Angsana New" w:hAnsi="Angsana New" w:hint="cs"/>
          <w:color w:val="000000"/>
          <w:sz w:val="30"/>
          <w:szCs w:val="30"/>
          <w:vertAlign w:val="superscript"/>
          <w:cs/>
        </w:rPr>
        <w:t>(</w:t>
      </w:r>
      <w:r w:rsidRPr="00E5456B">
        <w:rPr>
          <w:rFonts w:ascii="Angsana New" w:hAnsi="Angsana New" w:hint="cs"/>
          <w:color w:val="000000"/>
          <w:sz w:val="30"/>
          <w:szCs w:val="30"/>
          <w:vertAlign w:val="superscript"/>
        </w:rPr>
        <w:t>1</w:t>
      </w:r>
      <w:r w:rsidRPr="00E5456B">
        <w:rPr>
          <w:rFonts w:ascii="Angsana New" w:hAnsi="Angsana New" w:hint="cs"/>
          <w:color w:val="000000"/>
          <w:sz w:val="30"/>
          <w:szCs w:val="30"/>
          <w:vertAlign w:val="superscript"/>
          <w:cs/>
        </w:rPr>
        <w:t>)</w:t>
      </w:r>
      <w:r w:rsidRPr="00E5456B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E5456B">
        <w:rPr>
          <w:rFonts w:ascii="Angsana New" w:hAnsi="Angsana New"/>
          <w:color w:val="000000"/>
          <w:sz w:val="30"/>
          <w:szCs w:val="30"/>
        </w:rPr>
        <w:t xml:space="preserve"> </w:t>
      </w:r>
      <w:r w:rsidRPr="00E5456B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E5456B">
        <w:rPr>
          <w:rFonts w:ascii="Angsana New" w:hAnsi="Angsana New"/>
          <w:color w:val="000000"/>
          <w:sz w:val="30"/>
          <w:szCs w:val="30"/>
        </w:rPr>
        <w:t xml:space="preserve"> </w:t>
      </w:r>
      <w:r w:rsidRPr="00E5456B">
        <w:rPr>
          <w:rFonts w:ascii="Angsana New" w:hAnsi="Angsana New" w:hint="cs"/>
          <w:color w:val="000000"/>
          <w:sz w:val="30"/>
          <w:szCs w:val="30"/>
          <w:cs/>
        </w:rPr>
        <w:t>สุทธิจาก</w:t>
      </w:r>
      <w:r>
        <w:rPr>
          <w:rFonts w:ascii="Angsana New" w:hAnsi="Angsana New" w:hint="cs"/>
          <w:color w:val="000000"/>
          <w:sz w:val="30"/>
          <w:szCs w:val="30"/>
          <w:cs/>
        </w:rPr>
        <w:t>รายได้ดอกเบี้ยรับรอการรับรู้และภาษีขายรอตัดบัญชี</w:t>
      </w:r>
    </w:p>
    <w:p w14:paraId="3F253C56" w14:textId="77777777" w:rsidR="00604CF4" w:rsidRPr="00E5456B" w:rsidRDefault="00604CF4" w:rsidP="0011619C">
      <w:pPr>
        <w:tabs>
          <w:tab w:val="clear" w:pos="680"/>
          <w:tab w:val="clear" w:pos="907"/>
          <w:tab w:val="clear" w:pos="1644"/>
          <w:tab w:val="left" w:pos="720"/>
          <w:tab w:val="left" w:pos="1503"/>
          <w:tab w:val="left" w:pos="1980"/>
        </w:tabs>
        <w:ind w:left="900" w:hanging="180"/>
        <w:jc w:val="thaiDistribute"/>
        <w:rPr>
          <w:rFonts w:ascii="Angsana New" w:hAnsi="Angsana New"/>
          <w:color w:val="000000"/>
          <w:sz w:val="30"/>
          <w:szCs w:val="30"/>
        </w:rPr>
      </w:pPr>
      <w:r>
        <w:rPr>
          <w:rFonts w:ascii="Angsana New" w:hAnsi="Angsana New"/>
          <w:color w:val="000000"/>
          <w:sz w:val="30"/>
          <w:szCs w:val="30"/>
          <w:vertAlign w:val="superscript"/>
        </w:rPr>
        <w:tab/>
      </w:r>
      <w:r>
        <w:rPr>
          <w:rFonts w:ascii="Angsana New" w:hAnsi="Angsana New"/>
          <w:color w:val="000000"/>
          <w:sz w:val="30"/>
          <w:szCs w:val="30"/>
          <w:vertAlign w:val="superscript"/>
        </w:rPr>
        <w:tab/>
      </w:r>
      <w:r w:rsidRPr="00E5456B">
        <w:rPr>
          <w:rFonts w:ascii="Angsana New" w:hAnsi="Angsana New" w:hint="cs"/>
          <w:color w:val="000000"/>
          <w:sz w:val="30"/>
          <w:szCs w:val="30"/>
          <w:vertAlign w:val="superscript"/>
          <w:cs/>
        </w:rPr>
        <w:t>(</w:t>
      </w:r>
      <w:r>
        <w:rPr>
          <w:rFonts w:ascii="Angsana New" w:hAnsi="Angsana New"/>
          <w:color w:val="000000"/>
          <w:sz w:val="30"/>
          <w:szCs w:val="30"/>
          <w:vertAlign w:val="superscript"/>
        </w:rPr>
        <w:t>2</w:t>
      </w:r>
      <w:r w:rsidRPr="00E5456B">
        <w:rPr>
          <w:rFonts w:ascii="Angsana New" w:hAnsi="Angsana New" w:hint="cs"/>
          <w:color w:val="000000"/>
          <w:sz w:val="30"/>
          <w:szCs w:val="30"/>
          <w:vertAlign w:val="superscript"/>
          <w:cs/>
        </w:rPr>
        <w:t>)</w:t>
      </w:r>
      <w:r w:rsidRPr="00E5456B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E5456B">
        <w:rPr>
          <w:rFonts w:ascii="Angsana New" w:hAnsi="Angsana New"/>
          <w:color w:val="000000"/>
          <w:sz w:val="30"/>
          <w:szCs w:val="30"/>
        </w:rPr>
        <w:t xml:space="preserve"> </w:t>
      </w:r>
      <w:r w:rsidRPr="00E5456B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E5456B">
        <w:rPr>
          <w:rFonts w:ascii="Angsana New" w:hAnsi="Angsana New"/>
          <w:color w:val="000000"/>
          <w:sz w:val="30"/>
          <w:szCs w:val="30"/>
        </w:rPr>
        <w:t xml:space="preserve"> </w:t>
      </w:r>
      <w:r w:rsidRPr="00E5456B">
        <w:rPr>
          <w:rFonts w:ascii="Angsana New" w:hAnsi="Angsana New" w:hint="cs"/>
          <w:color w:val="000000"/>
          <w:sz w:val="30"/>
          <w:szCs w:val="30"/>
          <w:cs/>
        </w:rPr>
        <w:t>สุทธิจากมูลค่าหลักประกัน (สินค้า</w:t>
      </w:r>
      <w:r w:rsidRPr="00E5456B">
        <w:rPr>
          <w:rFonts w:ascii="Angsana New" w:hAnsi="Angsana New"/>
          <w:color w:val="000000"/>
          <w:sz w:val="30"/>
          <w:szCs w:val="30"/>
        </w:rPr>
        <w:t>)</w:t>
      </w:r>
    </w:p>
    <w:tbl>
      <w:tblPr>
        <w:tblW w:w="13842" w:type="dxa"/>
        <w:tblInd w:w="1359" w:type="dxa"/>
        <w:tblLook w:val="04A0" w:firstRow="1" w:lastRow="0" w:firstColumn="1" w:lastColumn="0" w:noHBand="0" w:noVBand="1"/>
      </w:tblPr>
      <w:tblGrid>
        <w:gridCol w:w="3375"/>
        <w:gridCol w:w="236"/>
        <w:gridCol w:w="1776"/>
        <w:gridCol w:w="361"/>
        <w:gridCol w:w="1800"/>
        <w:gridCol w:w="417"/>
        <w:gridCol w:w="2015"/>
        <w:gridCol w:w="412"/>
        <w:gridCol w:w="1748"/>
        <w:gridCol w:w="1702"/>
      </w:tblGrid>
      <w:tr w:rsidR="00604CF4" w:rsidRPr="005259D0" w14:paraId="0D3B6D4F" w14:textId="77777777" w:rsidTr="00854D5D">
        <w:trPr>
          <w:trHeight w:val="389"/>
        </w:trPr>
        <w:tc>
          <w:tcPr>
            <w:tcW w:w="3375" w:type="dxa"/>
            <w:shd w:val="clear" w:color="auto" w:fill="auto"/>
          </w:tcPr>
          <w:p w14:paraId="128875FA" w14:textId="77777777" w:rsidR="00604CF4" w:rsidRPr="005259D0" w:rsidRDefault="00604CF4" w:rsidP="002066CB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1822BD48" w14:textId="77777777" w:rsidR="00604CF4" w:rsidRPr="005259D0" w:rsidRDefault="00604CF4" w:rsidP="002066CB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231" w:type="dxa"/>
            <w:gridSpan w:val="8"/>
          </w:tcPr>
          <w:p w14:paraId="07C4353F" w14:textId="77777777" w:rsidR="00604CF4" w:rsidRPr="005259D0" w:rsidRDefault="00604CF4" w:rsidP="002066CB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259D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604CF4" w:rsidRPr="005259D0" w14:paraId="0B8ABE51" w14:textId="77777777" w:rsidTr="00854D5D">
        <w:trPr>
          <w:trHeight w:val="1224"/>
        </w:trPr>
        <w:tc>
          <w:tcPr>
            <w:tcW w:w="3375" w:type="dxa"/>
            <w:shd w:val="clear" w:color="auto" w:fill="auto"/>
          </w:tcPr>
          <w:p w14:paraId="3BDD24C0" w14:textId="77777777" w:rsidR="00604CF4" w:rsidRPr="005259D0" w:rsidRDefault="00604CF4" w:rsidP="002066CB">
            <w:pPr>
              <w:spacing w:line="380" w:lineRule="exact"/>
              <w:ind w:left="583" w:hanging="583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2DD7A44E" w14:textId="77777777" w:rsidR="00604CF4" w:rsidRPr="005259D0" w:rsidRDefault="00604CF4" w:rsidP="002066CB">
            <w:pPr>
              <w:spacing w:line="380" w:lineRule="exact"/>
              <w:ind w:left="583" w:hanging="583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44C713E9" w14:textId="77777777" w:rsidR="00604CF4" w:rsidRPr="009C7DC9" w:rsidRDefault="00604CF4" w:rsidP="002066CB">
            <w:pPr>
              <w:spacing w:line="380" w:lineRule="exact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2453A7BD" w14:textId="77777777" w:rsidR="00604CF4" w:rsidRPr="005259D0" w:rsidRDefault="00604CF4" w:rsidP="002066CB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76" w:type="dxa"/>
          </w:tcPr>
          <w:p w14:paraId="3856CC30" w14:textId="77777777" w:rsidR="00604CF4" w:rsidRDefault="00604CF4" w:rsidP="002066CB">
            <w:pPr>
              <w:spacing w:line="380" w:lineRule="exact"/>
              <w:ind w:right="-131" w:firstLine="72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74E40EB2" w14:textId="77777777" w:rsidR="00604CF4" w:rsidRDefault="00604CF4" w:rsidP="002066CB">
            <w:pPr>
              <w:spacing w:line="380" w:lineRule="exact"/>
              <w:ind w:right="-131" w:firstLine="72"/>
              <w:rPr>
                <w:rFonts w:ascii="Angsana New" w:hAnsi="Angsana New"/>
                <w:sz w:val="30"/>
                <w:szCs w:val="30"/>
              </w:rPr>
            </w:pPr>
          </w:p>
          <w:p w14:paraId="6C14CAE2" w14:textId="77777777" w:rsidR="00604CF4" w:rsidRPr="005259D0" w:rsidRDefault="00604CF4" w:rsidP="002066CB">
            <w:pPr>
              <w:spacing w:line="380" w:lineRule="exact"/>
              <w:ind w:right="-131" w:hanging="1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จำนวนลูกหนี้</w:t>
            </w:r>
          </w:p>
        </w:tc>
        <w:tc>
          <w:tcPr>
            <w:tcW w:w="361" w:type="dxa"/>
          </w:tcPr>
          <w:p w14:paraId="74B822A1" w14:textId="77777777" w:rsidR="00604CF4" w:rsidRPr="005259D0" w:rsidRDefault="00604CF4" w:rsidP="002066CB">
            <w:pPr>
              <w:spacing w:line="380" w:lineRule="exact"/>
              <w:ind w:right="-131" w:firstLine="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5715754B" w14:textId="77777777" w:rsidR="00604CF4" w:rsidRDefault="00604CF4" w:rsidP="002066CB">
            <w:pPr>
              <w:spacing w:line="380" w:lineRule="exact"/>
              <w:ind w:right="-131" w:firstLine="72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6D41B35B" w14:textId="77777777" w:rsidR="00604CF4" w:rsidRPr="005259D0" w:rsidRDefault="00604CF4" w:rsidP="002066CB">
            <w:pPr>
              <w:spacing w:line="380" w:lineRule="exact"/>
              <w:ind w:right="-131" w:firstLine="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259D0">
              <w:rPr>
                <w:rFonts w:ascii="Angsana New" w:hAnsi="Angsana New"/>
                <w:sz w:val="30"/>
                <w:szCs w:val="30"/>
                <w:cs/>
              </w:rPr>
              <w:t>ลูกหนี้ตามสัญญาเช่าซื้อ</w:t>
            </w:r>
            <w:r w:rsidRPr="005259D0">
              <w:rPr>
                <w:rFonts w:ascii="Angsana New" w:hAnsi="Angsana New"/>
                <w:sz w:val="30"/>
                <w:szCs w:val="30"/>
              </w:rPr>
              <w:t>-</w:t>
            </w:r>
            <w:r w:rsidRPr="005259D0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  <w:r w:rsidRPr="005259D0">
              <w:rPr>
                <w:rFonts w:ascii="Angsana New" w:hAnsi="Angsana New"/>
                <w:sz w:val="30"/>
                <w:szCs w:val="30"/>
                <w:vertAlign w:val="superscript"/>
                <w:cs/>
              </w:rPr>
              <w:t>(</w:t>
            </w:r>
            <w:r w:rsidRPr="006067C2">
              <w:rPr>
                <w:rFonts w:ascii="Angsana New" w:hAnsi="Angsana New"/>
                <w:sz w:val="30"/>
                <w:szCs w:val="30"/>
                <w:vertAlign w:val="superscript"/>
              </w:rPr>
              <w:t>1</w:t>
            </w:r>
            <w:r w:rsidRPr="005259D0">
              <w:rPr>
                <w:rFonts w:ascii="Angsana New" w:hAnsi="Angsana New"/>
                <w:sz w:val="30"/>
                <w:szCs w:val="30"/>
                <w:vertAlign w:val="superscript"/>
                <w:cs/>
              </w:rPr>
              <w:t>)</w:t>
            </w:r>
          </w:p>
        </w:tc>
        <w:tc>
          <w:tcPr>
            <w:tcW w:w="417" w:type="dxa"/>
            <w:shd w:val="clear" w:color="auto" w:fill="auto"/>
          </w:tcPr>
          <w:p w14:paraId="0C8AA698" w14:textId="77777777" w:rsidR="00604CF4" w:rsidRPr="005259D0" w:rsidRDefault="00604CF4" w:rsidP="002066CB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15" w:type="dxa"/>
            <w:shd w:val="clear" w:color="auto" w:fill="auto"/>
          </w:tcPr>
          <w:p w14:paraId="3E25C480" w14:textId="77777777" w:rsidR="00604CF4" w:rsidRPr="005259D0" w:rsidRDefault="00604CF4" w:rsidP="002066CB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259D0">
              <w:rPr>
                <w:rFonts w:ascii="Angsana New" w:hAnsi="Angsana New"/>
                <w:sz w:val="30"/>
                <w:szCs w:val="30"/>
                <w:cs/>
              </w:rPr>
              <w:t>ยอดลูกหนี้สุทธิที่</w:t>
            </w:r>
            <w:r>
              <w:rPr>
                <w:rFonts w:ascii="Angsana New" w:hAnsi="Angsana New"/>
                <w:sz w:val="30"/>
                <w:szCs w:val="30"/>
              </w:rPr>
              <w:br/>
            </w:r>
            <w:r w:rsidRPr="005259D0">
              <w:rPr>
                <w:rFonts w:ascii="Angsana New" w:hAnsi="Angsana New"/>
                <w:sz w:val="30"/>
                <w:szCs w:val="30"/>
                <w:cs/>
              </w:rPr>
              <w:t>ใช้ในการตั้งค่าเผื่อหนี้</w:t>
            </w:r>
          </w:p>
          <w:p w14:paraId="49F02D94" w14:textId="77777777" w:rsidR="00604CF4" w:rsidRPr="005259D0" w:rsidRDefault="00604CF4" w:rsidP="002066CB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259D0">
              <w:rPr>
                <w:rFonts w:ascii="Angsana New" w:hAnsi="Angsana New"/>
                <w:sz w:val="30"/>
                <w:szCs w:val="30"/>
                <w:cs/>
              </w:rPr>
              <w:t>สงสัยจะสูญ</w:t>
            </w:r>
            <w:r w:rsidRPr="005259D0">
              <w:rPr>
                <w:rFonts w:ascii="Angsana New" w:hAnsi="Angsana New"/>
                <w:sz w:val="30"/>
                <w:szCs w:val="30"/>
                <w:vertAlign w:val="superscript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  <w:vertAlign w:val="superscript"/>
              </w:rPr>
              <w:t>2</w:t>
            </w:r>
            <w:r w:rsidRPr="005259D0">
              <w:rPr>
                <w:rFonts w:ascii="Angsana New" w:hAnsi="Angsana New"/>
                <w:sz w:val="30"/>
                <w:szCs w:val="30"/>
                <w:vertAlign w:val="superscript"/>
                <w:cs/>
              </w:rPr>
              <w:t>)</w:t>
            </w:r>
          </w:p>
        </w:tc>
        <w:tc>
          <w:tcPr>
            <w:tcW w:w="412" w:type="dxa"/>
            <w:shd w:val="clear" w:color="auto" w:fill="auto"/>
          </w:tcPr>
          <w:p w14:paraId="1E1160C2" w14:textId="77777777" w:rsidR="00604CF4" w:rsidRPr="005259D0" w:rsidRDefault="00604CF4" w:rsidP="002066CB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48" w:type="dxa"/>
            <w:shd w:val="clear" w:color="auto" w:fill="auto"/>
          </w:tcPr>
          <w:p w14:paraId="1BB9ABB9" w14:textId="77777777" w:rsidR="00604CF4" w:rsidRPr="005259D0" w:rsidRDefault="00604CF4" w:rsidP="002066CB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259D0">
              <w:rPr>
                <w:rFonts w:ascii="Angsana New" w:hAnsi="Angsana New"/>
                <w:sz w:val="30"/>
                <w:szCs w:val="30"/>
                <w:cs/>
              </w:rPr>
              <w:t>อัตราที่ใช้ใน</w:t>
            </w:r>
            <w:r>
              <w:rPr>
                <w:rFonts w:ascii="Angsana New" w:hAnsi="Angsana New"/>
                <w:sz w:val="30"/>
                <w:szCs w:val="30"/>
              </w:rPr>
              <w:br/>
            </w:r>
            <w:r w:rsidRPr="005259D0">
              <w:rPr>
                <w:rFonts w:ascii="Angsana New" w:hAnsi="Angsana New"/>
                <w:sz w:val="30"/>
                <w:szCs w:val="30"/>
                <w:cs/>
              </w:rPr>
              <w:t>การตั้งค่าเผื่อหนี้</w:t>
            </w:r>
          </w:p>
          <w:p w14:paraId="3CFDA95B" w14:textId="77777777" w:rsidR="00604CF4" w:rsidRPr="005259D0" w:rsidRDefault="00604CF4" w:rsidP="002066CB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259D0">
              <w:rPr>
                <w:rFonts w:ascii="Angsana New" w:hAnsi="Angsana New"/>
                <w:sz w:val="30"/>
                <w:szCs w:val="30"/>
                <w:cs/>
              </w:rPr>
              <w:t>สงสัยจะสูญ</w:t>
            </w:r>
          </w:p>
        </w:tc>
        <w:tc>
          <w:tcPr>
            <w:tcW w:w="1702" w:type="dxa"/>
            <w:shd w:val="clear" w:color="auto" w:fill="auto"/>
          </w:tcPr>
          <w:p w14:paraId="6A56D708" w14:textId="77777777" w:rsidR="00604CF4" w:rsidRPr="005259D0" w:rsidRDefault="00604CF4" w:rsidP="002066CB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208438FB" w14:textId="77777777" w:rsidR="00604CF4" w:rsidRPr="005259D0" w:rsidRDefault="00604CF4" w:rsidP="002066CB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259D0">
              <w:rPr>
                <w:rFonts w:ascii="Angsana New" w:hAnsi="Angsana New"/>
                <w:sz w:val="30"/>
                <w:szCs w:val="30"/>
                <w:cs/>
              </w:rPr>
              <w:t>ค่าเผื่อหนี้</w:t>
            </w:r>
            <w:r>
              <w:rPr>
                <w:rFonts w:ascii="Angsana New" w:hAnsi="Angsana New"/>
                <w:sz w:val="30"/>
                <w:szCs w:val="30"/>
              </w:rPr>
              <w:br/>
            </w:r>
            <w:r w:rsidRPr="005259D0">
              <w:rPr>
                <w:rFonts w:ascii="Angsana New" w:hAnsi="Angsana New"/>
                <w:sz w:val="30"/>
                <w:szCs w:val="30"/>
                <w:cs/>
              </w:rPr>
              <w:t>สงสัยจะสูญ</w:t>
            </w:r>
          </w:p>
        </w:tc>
      </w:tr>
      <w:tr w:rsidR="00604CF4" w:rsidRPr="005259D0" w14:paraId="7F1BDC96" w14:textId="77777777" w:rsidTr="00854D5D">
        <w:trPr>
          <w:trHeight w:val="389"/>
        </w:trPr>
        <w:tc>
          <w:tcPr>
            <w:tcW w:w="3375" w:type="dxa"/>
            <w:shd w:val="clear" w:color="auto" w:fill="auto"/>
          </w:tcPr>
          <w:p w14:paraId="64B3E7B0" w14:textId="77777777" w:rsidR="00604CF4" w:rsidRPr="005259D0" w:rsidRDefault="00604CF4" w:rsidP="002066CB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64CC48F7" w14:textId="77777777" w:rsidR="00604CF4" w:rsidRPr="005259D0" w:rsidRDefault="00604CF4" w:rsidP="002066CB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76" w:type="dxa"/>
          </w:tcPr>
          <w:p w14:paraId="0C181981" w14:textId="77777777" w:rsidR="00604CF4" w:rsidRPr="005259D0" w:rsidRDefault="00604CF4" w:rsidP="002066CB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(ราย)</w:t>
            </w:r>
          </w:p>
        </w:tc>
        <w:tc>
          <w:tcPr>
            <w:tcW w:w="361" w:type="dxa"/>
          </w:tcPr>
          <w:p w14:paraId="13972150" w14:textId="77777777" w:rsidR="00604CF4" w:rsidRPr="005259D0" w:rsidRDefault="00604CF4" w:rsidP="002066CB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232" w:type="dxa"/>
            <w:gridSpan w:val="3"/>
            <w:shd w:val="clear" w:color="auto" w:fill="auto"/>
          </w:tcPr>
          <w:p w14:paraId="27E5BD6D" w14:textId="77777777" w:rsidR="00604CF4" w:rsidRPr="005259D0" w:rsidRDefault="00604CF4" w:rsidP="002066CB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5259D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  <w:tc>
          <w:tcPr>
            <w:tcW w:w="412" w:type="dxa"/>
            <w:shd w:val="clear" w:color="auto" w:fill="auto"/>
          </w:tcPr>
          <w:p w14:paraId="33A0BD63" w14:textId="77777777" w:rsidR="00604CF4" w:rsidRPr="005259D0" w:rsidRDefault="00604CF4" w:rsidP="002066CB">
            <w:pPr>
              <w:spacing w:line="380" w:lineRule="exac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748" w:type="dxa"/>
            <w:shd w:val="clear" w:color="auto" w:fill="auto"/>
          </w:tcPr>
          <w:p w14:paraId="388E610C" w14:textId="77777777" w:rsidR="00604CF4" w:rsidRPr="005259D0" w:rsidRDefault="00604CF4" w:rsidP="002066CB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1702" w:type="dxa"/>
            <w:shd w:val="clear" w:color="auto" w:fill="auto"/>
          </w:tcPr>
          <w:p w14:paraId="492DDA48" w14:textId="77777777" w:rsidR="00604CF4" w:rsidRPr="005259D0" w:rsidRDefault="00604CF4" w:rsidP="002066CB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5259D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04CF4" w:rsidRPr="005259D0" w14:paraId="66DB8113" w14:textId="77777777" w:rsidTr="00854D5D">
        <w:trPr>
          <w:trHeight w:val="389"/>
        </w:trPr>
        <w:tc>
          <w:tcPr>
            <w:tcW w:w="3375" w:type="dxa"/>
            <w:shd w:val="clear" w:color="auto" w:fill="auto"/>
          </w:tcPr>
          <w:p w14:paraId="6AEA5DED" w14:textId="77777777" w:rsidR="00604CF4" w:rsidRPr="005259D0" w:rsidRDefault="00604CF4" w:rsidP="002066CB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259D0">
              <w:rPr>
                <w:rFonts w:ascii="Angsana New" w:hAnsi="Angsana New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236" w:type="dxa"/>
            <w:shd w:val="clear" w:color="auto" w:fill="auto"/>
          </w:tcPr>
          <w:p w14:paraId="3C223B9E" w14:textId="77777777" w:rsidR="00604CF4" w:rsidRPr="005259D0" w:rsidRDefault="00604CF4" w:rsidP="002066CB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76" w:type="dxa"/>
            <w:shd w:val="clear" w:color="auto" w:fill="auto"/>
          </w:tcPr>
          <w:p w14:paraId="0855F33E" w14:textId="77777777" w:rsidR="00604CF4" w:rsidRPr="00122499" w:rsidRDefault="00604CF4" w:rsidP="00122499">
            <w:pPr>
              <w:pStyle w:val="numbernegative"/>
              <w:tabs>
                <w:tab w:val="decimal" w:pos="1362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122499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361" w:type="dxa"/>
            <w:shd w:val="clear" w:color="auto" w:fill="auto"/>
          </w:tcPr>
          <w:p w14:paraId="64615901" w14:textId="77777777" w:rsidR="00604CF4" w:rsidRPr="007E1A0C" w:rsidRDefault="00604CF4" w:rsidP="002066CB">
            <w:pPr>
              <w:tabs>
                <w:tab w:val="decimal" w:pos="1291"/>
              </w:tabs>
              <w:spacing w:line="380" w:lineRule="exact"/>
              <w:ind w:right="-9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14:paraId="05A06025" w14:textId="77777777" w:rsidR="00604CF4" w:rsidRPr="00122499" w:rsidRDefault="00604CF4" w:rsidP="00122499">
            <w:pPr>
              <w:pStyle w:val="numbernegative"/>
              <w:tabs>
                <w:tab w:val="decimal" w:pos="1362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122499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417" w:type="dxa"/>
            <w:shd w:val="clear" w:color="auto" w:fill="auto"/>
          </w:tcPr>
          <w:p w14:paraId="74952AAE" w14:textId="77777777" w:rsidR="00604CF4" w:rsidRPr="00122499" w:rsidRDefault="00604CF4" w:rsidP="00122499">
            <w:pPr>
              <w:pStyle w:val="numbernegative"/>
              <w:tabs>
                <w:tab w:val="decimal" w:pos="1362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015" w:type="dxa"/>
            <w:shd w:val="clear" w:color="auto" w:fill="auto"/>
          </w:tcPr>
          <w:p w14:paraId="19933ABE" w14:textId="77777777" w:rsidR="00604CF4" w:rsidRPr="00122499" w:rsidRDefault="00604CF4" w:rsidP="00122499">
            <w:pPr>
              <w:pStyle w:val="numbernegative"/>
              <w:tabs>
                <w:tab w:val="decimal" w:pos="1362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122499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412" w:type="dxa"/>
            <w:shd w:val="clear" w:color="auto" w:fill="auto"/>
          </w:tcPr>
          <w:p w14:paraId="4041434B" w14:textId="77777777" w:rsidR="00604CF4" w:rsidRPr="007E1A0C" w:rsidRDefault="00604CF4" w:rsidP="002066CB">
            <w:pPr>
              <w:tabs>
                <w:tab w:val="decimal" w:pos="1291"/>
              </w:tabs>
              <w:spacing w:line="380" w:lineRule="exact"/>
              <w:ind w:right="-9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48" w:type="dxa"/>
            <w:shd w:val="clear" w:color="auto" w:fill="auto"/>
          </w:tcPr>
          <w:p w14:paraId="22BF7DE6" w14:textId="77777777" w:rsidR="00604CF4" w:rsidRPr="007E1A0C" w:rsidRDefault="00604CF4" w:rsidP="002066CB">
            <w:pPr>
              <w:spacing w:line="380" w:lineRule="exact"/>
              <w:ind w:right="-9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E1A0C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702" w:type="dxa"/>
            <w:shd w:val="clear" w:color="auto" w:fill="auto"/>
          </w:tcPr>
          <w:p w14:paraId="274D9861" w14:textId="77777777" w:rsidR="00604CF4" w:rsidRPr="00122499" w:rsidRDefault="00604CF4" w:rsidP="00122499">
            <w:pPr>
              <w:pStyle w:val="numbernegative"/>
              <w:tabs>
                <w:tab w:val="decimal" w:pos="1362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122499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604CF4" w:rsidRPr="005259D0" w14:paraId="5B9D8026" w14:textId="77777777" w:rsidTr="00854D5D">
        <w:trPr>
          <w:trHeight w:val="389"/>
        </w:trPr>
        <w:tc>
          <w:tcPr>
            <w:tcW w:w="3375" w:type="dxa"/>
            <w:shd w:val="clear" w:color="auto" w:fill="auto"/>
          </w:tcPr>
          <w:p w14:paraId="0DF3ACD1" w14:textId="77777777" w:rsidR="00604CF4" w:rsidRPr="005259D0" w:rsidRDefault="00604CF4" w:rsidP="002066CB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259D0">
              <w:rPr>
                <w:rFonts w:ascii="Angsana New" w:hAnsi="Angsana New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236" w:type="dxa"/>
            <w:shd w:val="clear" w:color="auto" w:fill="auto"/>
          </w:tcPr>
          <w:p w14:paraId="58398B84" w14:textId="77777777" w:rsidR="00604CF4" w:rsidRPr="005259D0" w:rsidRDefault="00604CF4" w:rsidP="002066CB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76" w:type="dxa"/>
            <w:shd w:val="clear" w:color="auto" w:fill="auto"/>
          </w:tcPr>
          <w:p w14:paraId="32AA2CA2" w14:textId="77777777" w:rsidR="00604CF4" w:rsidRPr="00122499" w:rsidRDefault="00604CF4" w:rsidP="00122499">
            <w:pPr>
              <w:pStyle w:val="numbernegative"/>
              <w:tabs>
                <w:tab w:val="decimal" w:pos="1362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361" w:type="dxa"/>
            <w:shd w:val="clear" w:color="auto" w:fill="auto"/>
          </w:tcPr>
          <w:p w14:paraId="457F08FC" w14:textId="77777777" w:rsidR="00604CF4" w:rsidRPr="007E1A0C" w:rsidRDefault="00604CF4" w:rsidP="002066CB">
            <w:pPr>
              <w:tabs>
                <w:tab w:val="decimal" w:pos="1291"/>
              </w:tabs>
              <w:spacing w:line="380" w:lineRule="exact"/>
              <w:ind w:right="-9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14:paraId="358885FC" w14:textId="77777777" w:rsidR="00604CF4" w:rsidRPr="00122499" w:rsidRDefault="00604CF4" w:rsidP="00122499">
            <w:pPr>
              <w:pStyle w:val="numbernegative"/>
              <w:tabs>
                <w:tab w:val="decimal" w:pos="1362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417" w:type="dxa"/>
            <w:shd w:val="clear" w:color="auto" w:fill="auto"/>
          </w:tcPr>
          <w:p w14:paraId="5188F79A" w14:textId="77777777" w:rsidR="00604CF4" w:rsidRPr="00122499" w:rsidRDefault="00604CF4" w:rsidP="00122499">
            <w:pPr>
              <w:pStyle w:val="numbernegative"/>
              <w:tabs>
                <w:tab w:val="decimal" w:pos="1362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015" w:type="dxa"/>
            <w:shd w:val="clear" w:color="auto" w:fill="auto"/>
          </w:tcPr>
          <w:p w14:paraId="0E8FADBC" w14:textId="77777777" w:rsidR="00604CF4" w:rsidRPr="00122499" w:rsidRDefault="00604CF4" w:rsidP="00122499">
            <w:pPr>
              <w:pStyle w:val="numbernegative"/>
              <w:tabs>
                <w:tab w:val="decimal" w:pos="1362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412" w:type="dxa"/>
            <w:shd w:val="clear" w:color="auto" w:fill="auto"/>
          </w:tcPr>
          <w:p w14:paraId="3908B028" w14:textId="77777777" w:rsidR="00604CF4" w:rsidRPr="007E1A0C" w:rsidRDefault="00604CF4" w:rsidP="002066CB">
            <w:pPr>
              <w:tabs>
                <w:tab w:val="decimal" w:pos="1291"/>
              </w:tabs>
              <w:spacing w:line="380" w:lineRule="exact"/>
              <w:ind w:right="-9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48" w:type="dxa"/>
            <w:shd w:val="clear" w:color="auto" w:fill="auto"/>
          </w:tcPr>
          <w:p w14:paraId="1D5AC47A" w14:textId="77777777" w:rsidR="00604CF4" w:rsidRPr="007E1A0C" w:rsidRDefault="00604CF4" w:rsidP="002066CB">
            <w:pPr>
              <w:spacing w:line="380" w:lineRule="exact"/>
              <w:ind w:right="-9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2" w:type="dxa"/>
            <w:shd w:val="clear" w:color="auto" w:fill="auto"/>
          </w:tcPr>
          <w:p w14:paraId="3E303CE9" w14:textId="77777777" w:rsidR="00604CF4" w:rsidRPr="00122499" w:rsidRDefault="00604CF4" w:rsidP="00122499">
            <w:pPr>
              <w:pStyle w:val="numbernegative"/>
              <w:tabs>
                <w:tab w:val="decimal" w:pos="1362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</w:p>
        </w:tc>
      </w:tr>
      <w:tr w:rsidR="00604CF4" w:rsidRPr="005259D0" w14:paraId="66202159" w14:textId="77777777" w:rsidTr="00854D5D">
        <w:trPr>
          <w:trHeight w:val="389"/>
        </w:trPr>
        <w:tc>
          <w:tcPr>
            <w:tcW w:w="3375" w:type="dxa"/>
            <w:shd w:val="clear" w:color="auto" w:fill="auto"/>
          </w:tcPr>
          <w:p w14:paraId="444A12E9" w14:textId="77777777" w:rsidR="00604CF4" w:rsidRPr="005259D0" w:rsidRDefault="00604CF4" w:rsidP="002066CB">
            <w:pPr>
              <w:spacing w:line="380" w:lineRule="exact"/>
              <w:ind w:left="3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ค้างชำระ </w:t>
            </w:r>
            <w:r w:rsidRPr="006067C2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งวด</w:t>
            </w:r>
          </w:p>
        </w:tc>
        <w:tc>
          <w:tcPr>
            <w:tcW w:w="236" w:type="dxa"/>
            <w:shd w:val="clear" w:color="auto" w:fill="auto"/>
          </w:tcPr>
          <w:p w14:paraId="68C45E11" w14:textId="77777777" w:rsidR="00604CF4" w:rsidRPr="005259D0" w:rsidRDefault="00604CF4" w:rsidP="002066CB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76" w:type="dxa"/>
            <w:shd w:val="clear" w:color="auto" w:fill="auto"/>
          </w:tcPr>
          <w:p w14:paraId="5059A1D1" w14:textId="77777777" w:rsidR="00604CF4" w:rsidRPr="00122499" w:rsidRDefault="00604CF4" w:rsidP="00122499">
            <w:pPr>
              <w:pStyle w:val="numbernegative"/>
              <w:tabs>
                <w:tab w:val="decimal" w:pos="1362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122499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361" w:type="dxa"/>
            <w:shd w:val="clear" w:color="auto" w:fill="auto"/>
          </w:tcPr>
          <w:p w14:paraId="19A1C17E" w14:textId="77777777" w:rsidR="00604CF4" w:rsidRPr="007E1A0C" w:rsidRDefault="00604CF4" w:rsidP="002066CB">
            <w:pPr>
              <w:tabs>
                <w:tab w:val="decimal" w:pos="1291"/>
              </w:tabs>
              <w:spacing w:line="380" w:lineRule="exact"/>
              <w:ind w:right="-9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14:paraId="6D88CE32" w14:textId="77777777" w:rsidR="00604CF4" w:rsidRPr="00122499" w:rsidRDefault="00604CF4" w:rsidP="00122499">
            <w:pPr>
              <w:pStyle w:val="numbernegative"/>
              <w:tabs>
                <w:tab w:val="decimal" w:pos="1362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122499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417" w:type="dxa"/>
            <w:shd w:val="clear" w:color="auto" w:fill="auto"/>
          </w:tcPr>
          <w:p w14:paraId="345B42AF" w14:textId="77777777" w:rsidR="00604CF4" w:rsidRPr="00122499" w:rsidRDefault="00604CF4" w:rsidP="00122499">
            <w:pPr>
              <w:pStyle w:val="numbernegative"/>
              <w:tabs>
                <w:tab w:val="decimal" w:pos="1362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015" w:type="dxa"/>
            <w:shd w:val="clear" w:color="auto" w:fill="auto"/>
          </w:tcPr>
          <w:p w14:paraId="2C1A0A6B" w14:textId="77777777" w:rsidR="00604CF4" w:rsidRPr="00122499" w:rsidRDefault="00604CF4" w:rsidP="00122499">
            <w:pPr>
              <w:pStyle w:val="numbernegative"/>
              <w:tabs>
                <w:tab w:val="decimal" w:pos="1362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122499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412" w:type="dxa"/>
            <w:shd w:val="clear" w:color="auto" w:fill="auto"/>
          </w:tcPr>
          <w:p w14:paraId="7E0E7259" w14:textId="77777777" w:rsidR="00604CF4" w:rsidRPr="007E1A0C" w:rsidRDefault="00604CF4" w:rsidP="002066CB">
            <w:pPr>
              <w:tabs>
                <w:tab w:val="decimal" w:pos="1291"/>
              </w:tabs>
              <w:spacing w:line="380" w:lineRule="exact"/>
              <w:ind w:right="-9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48" w:type="dxa"/>
            <w:shd w:val="clear" w:color="auto" w:fill="auto"/>
          </w:tcPr>
          <w:p w14:paraId="0B45CB7A" w14:textId="77777777" w:rsidR="00604CF4" w:rsidRPr="007E1A0C" w:rsidRDefault="00604CF4" w:rsidP="002066CB">
            <w:pPr>
              <w:spacing w:line="380" w:lineRule="exact"/>
              <w:ind w:right="-9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E1A0C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702" w:type="dxa"/>
            <w:shd w:val="clear" w:color="auto" w:fill="auto"/>
          </w:tcPr>
          <w:p w14:paraId="0F9BC6A3" w14:textId="77777777" w:rsidR="00604CF4" w:rsidRPr="00122499" w:rsidRDefault="00604CF4" w:rsidP="00122499">
            <w:pPr>
              <w:pStyle w:val="numbernegative"/>
              <w:tabs>
                <w:tab w:val="decimal" w:pos="1362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122499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604CF4" w:rsidRPr="005259D0" w14:paraId="59C0A9D6" w14:textId="77777777" w:rsidTr="00854D5D">
        <w:trPr>
          <w:trHeight w:val="389"/>
        </w:trPr>
        <w:tc>
          <w:tcPr>
            <w:tcW w:w="3375" w:type="dxa"/>
            <w:shd w:val="clear" w:color="auto" w:fill="auto"/>
          </w:tcPr>
          <w:p w14:paraId="79AC2DC4" w14:textId="77777777" w:rsidR="00604CF4" w:rsidRPr="005259D0" w:rsidRDefault="00604CF4" w:rsidP="002066CB">
            <w:pPr>
              <w:spacing w:line="380" w:lineRule="exact"/>
              <w:ind w:left="37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ค้างชำระ </w:t>
            </w:r>
            <w:r w:rsidRPr="006067C2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งวด</w:t>
            </w:r>
          </w:p>
        </w:tc>
        <w:tc>
          <w:tcPr>
            <w:tcW w:w="236" w:type="dxa"/>
            <w:shd w:val="clear" w:color="auto" w:fill="auto"/>
          </w:tcPr>
          <w:p w14:paraId="5D64C19F" w14:textId="77777777" w:rsidR="00604CF4" w:rsidRPr="005259D0" w:rsidRDefault="00604CF4" w:rsidP="002066CB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76" w:type="dxa"/>
            <w:shd w:val="clear" w:color="auto" w:fill="auto"/>
          </w:tcPr>
          <w:p w14:paraId="7D64CFB1" w14:textId="77777777" w:rsidR="00604CF4" w:rsidRPr="00122499" w:rsidRDefault="00604CF4" w:rsidP="00122499">
            <w:pPr>
              <w:pStyle w:val="numbernegative"/>
              <w:tabs>
                <w:tab w:val="decimal" w:pos="1362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122499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361" w:type="dxa"/>
            <w:shd w:val="clear" w:color="auto" w:fill="auto"/>
          </w:tcPr>
          <w:p w14:paraId="1F80BED3" w14:textId="77777777" w:rsidR="00604CF4" w:rsidRPr="007E1A0C" w:rsidRDefault="00604CF4" w:rsidP="002066CB">
            <w:pPr>
              <w:tabs>
                <w:tab w:val="decimal" w:pos="1291"/>
              </w:tabs>
              <w:spacing w:line="380" w:lineRule="exact"/>
              <w:ind w:right="-9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14:paraId="29257281" w14:textId="77777777" w:rsidR="00604CF4" w:rsidRPr="00122499" w:rsidRDefault="00604CF4" w:rsidP="00122499">
            <w:pPr>
              <w:pStyle w:val="numbernegative"/>
              <w:tabs>
                <w:tab w:val="decimal" w:pos="1362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122499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417" w:type="dxa"/>
            <w:shd w:val="clear" w:color="auto" w:fill="auto"/>
          </w:tcPr>
          <w:p w14:paraId="1CA68E24" w14:textId="77777777" w:rsidR="00604CF4" w:rsidRPr="00122499" w:rsidRDefault="00604CF4" w:rsidP="00122499">
            <w:pPr>
              <w:pStyle w:val="numbernegative"/>
              <w:tabs>
                <w:tab w:val="decimal" w:pos="1362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015" w:type="dxa"/>
            <w:shd w:val="clear" w:color="auto" w:fill="auto"/>
          </w:tcPr>
          <w:p w14:paraId="3CA7B54C" w14:textId="77777777" w:rsidR="00604CF4" w:rsidRPr="00122499" w:rsidRDefault="00604CF4" w:rsidP="00122499">
            <w:pPr>
              <w:pStyle w:val="numbernegative"/>
              <w:tabs>
                <w:tab w:val="decimal" w:pos="1362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122499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412" w:type="dxa"/>
            <w:shd w:val="clear" w:color="auto" w:fill="auto"/>
          </w:tcPr>
          <w:p w14:paraId="08E3039F" w14:textId="77777777" w:rsidR="00604CF4" w:rsidRPr="007E1A0C" w:rsidRDefault="00604CF4" w:rsidP="002066CB">
            <w:pPr>
              <w:tabs>
                <w:tab w:val="decimal" w:pos="1291"/>
              </w:tabs>
              <w:spacing w:line="380" w:lineRule="exact"/>
              <w:ind w:right="-9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48" w:type="dxa"/>
            <w:shd w:val="clear" w:color="auto" w:fill="auto"/>
          </w:tcPr>
          <w:p w14:paraId="080EAA88" w14:textId="77777777" w:rsidR="00604CF4" w:rsidRPr="007E1A0C" w:rsidRDefault="00604CF4" w:rsidP="002066CB">
            <w:pPr>
              <w:spacing w:line="380" w:lineRule="exact"/>
              <w:ind w:right="-9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E1A0C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1702" w:type="dxa"/>
            <w:shd w:val="clear" w:color="auto" w:fill="auto"/>
          </w:tcPr>
          <w:p w14:paraId="35B0C6A0" w14:textId="77777777" w:rsidR="00604CF4" w:rsidRPr="00122499" w:rsidRDefault="00604CF4" w:rsidP="00122499">
            <w:pPr>
              <w:pStyle w:val="numbernegative"/>
              <w:tabs>
                <w:tab w:val="decimal" w:pos="1362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122499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604CF4" w:rsidRPr="005259D0" w14:paraId="419FA1B7" w14:textId="77777777" w:rsidTr="00854D5D">
        <w:trPr>
          <w:trHeight w:val="389"/>
        </w:trPr>
        <w:tc>
          <w:tcPr>
            <w:tcW w:w="3375" w:type="dxa"/>
            <w:shd w:val="clear" w:color="auto" w:fill="auto"/>
          </w:tcPr>
          <w:p w14:paraId="4F405C0B" w14:textId="77777777" w:rsidR="00604CF4" w:rsidRPr="005259D0" w:rsidRDefault="00604CF4" w:rsidP="002066CB">
            <w:pPr>
              <w:spacing w:line="380" w:lineRule="exact"/>
              <w:ind w:left="3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ค้างชำระ </w:t>
            </w:r>
            <w:r>
              <w:rPr>
                <w:rFonts w:ascii="Angsana New" w:hAnsi="Angsana New"/>
                <w:sz w:val="30"/>
                <w:szCs w:val="30"/>
              </w:rPr>
              <w:t xml:space="preserve">3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งวด</w:t>
            </w:r>
          </w:p>
        </w:tc>
        <w:tc>
          <w:tcPr>
            <w:tcW w:w="236" w:type="dxa"/>
            <w:shd w:val="clear" w:color="auto" w:fill="auto"/>
          </w:tcPr>
          <w:p w14:paraId="73180203" w14:textId="77777777" w:rsidR="00604CF4" w:rsidRPr="005259D0" w:rsidRDefault="00604CF4" w:rsidP="002066CB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76" w:type="dxa"/>
            <w:shd w:val="clear" w:color="auto" w:fill="auto"/>
          </w:tcPr>
          <w:p w14:paraId="7B121C21" w14:textId="439051A5" w:rsidR="00604CF4" w:rsidRPr="00122499" w:rsidRDefault="00694B12" w:rsidP="00122499">
            <w:pPr>
              <w:pStyle w:val="numbernegative"/>
              <w:tabs>
                <w:tab w:val="decimal" w:pos="1362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694B12">
              <w:rPr>
                <w:rFonts w:asciiTheme="majorBidi" w:eastAsia="MS Mincho" w:hAnsiTheme="majorBidi" w:cstheme="majorBidi" w:hint="cs"/>
                <w:sz w:val="30"/>
                <w:szCs w:val="30"/>
                <w:lang w:val="en-US"/>
              </w:rPr>
              <w:t>2</w:t>
            </w:r>
          </w:p>
        </w:tc>
        <w:tc>
          <w:tcPr>
            <w:tcW w:w="361" w:type="dxa"/>
            <w:shd w:val="clear" w:color="auto" w:fill="auto"/>
          </w:tcPr>
          <w:p w14:paraId="00CE25B0" w14:textId="77777777" w:rsidR="00604CF4" w:rsidRPr="007E1A0C" w:rsidRDefault="00604CF4" w:rsidP="002066CB">
            <w:pPr>
              <w:tabs>
                <w:tab w:val="decimal" w:pos="1291"/>
              </w:tabs>
              <w:spacing w:line="380" w:lineRule="exact"/>
              <w:ind w:right="-9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14:paraId="7F88829D" w14:textId="77777777" w:rsidR="00604CF4" w:rsidRPr="00122499" w:rsidRDefault="00604CF4" w:rsidP="00122499">
            <w:pPr>
              <w:pStyle w:val="numbernegative"/>
              <w:tabs>
                <w:tab w:val="decimal" w:pos="1362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122499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3</w:t>
            </w:r>
          </w:p>
        </w:tc>
        <w:tc>
          <w:tcPr>
            <w:tcW w:w="417" w:type="dxa"/>
            <w:shd w:val="clear" w:color="auto" w:fill="auto"/>
          </w:tcPr>
          <w:p w14:paraId="3307AB49" w14:textId="77777777" w:rsidR="00604CF4" w:rsidRPr="00122499" w:rsidRDefault="00604CF4" w:rsidP="00122499">
            <w:pPr>
              <w:pStyle w:val="numbernegative"/>
              <w:tabs>
                <w:tab w:val="decimal" w:pos="1362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015" w:type="dxa"/>
            <w:shd w:val="clear" w:color="auto" w:fill="auto"/>
          </w:tcPr>
          <w:p w14:paraId="4842E443" w14:textId="77777777" w:rsidR="00604CF4" w:rsidRPr="00122499" w:rsidRDefault="00604CF4" w:rsidP="00122499">
            <w:pPr>
              <w:pStyle w:val="numbernegative"/>
              <w:tabs>
                <w:tab w:val="decimal" w:pos="1362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122499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412" w:type="dxa"/>
            <w:shd w:val="clear" w:color="auto" w:fill="auto"/>
          </w:tcPr>
          <w:p w14:paraId="493BC8E3" w14:textId="77777777" w:rsidR="00604CF4" w:rsidRPr="007E1A0C" w:rsidRDefault="00604CF4" w:rsidP="002066CB">
            <w:pPr>
              <w:tabs>
                <w:tab w:val="decimal" w:pos="1291"/>
              </w:tabs>
              <w:spacing w:line="380" w:lineRule="exact"/>
              <w:ind w:right="-9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48" w:type="dxa"/>
            <w:shd w:val="clear" w:color="auto" w:fill="auto"/>
          </w:tcPr>
          <w:p w14:paraId="1596918C" w14:textId="77777777" w:rsidR="00604CF4" w:rsidRPr="007E1A0C" w:rsidRDefault="00604CF4" w:rsidP="002066CB">
            <w:pPr>
              <w:spacing w:line="380" w:lineRule="exact"/>
              <w:ind w:right="-9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E1A0C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1702" w:type="dxa"/>
            <w:shd w:val="clear" w:color="auto" w:fill="auto"/>
          </w:tcPr>
          <w:p w14:paraId="4C5A5C9C" w14:textId="77777777" w:rsidR="00604CF4" w:rsidRPr="00122499" w:rsidRDefault="00604CF4" w:rsidP="00122499">
            <w:pPr>
              <w:pStyle w:val="numbernegative"/>
              <w:tabs>
                <w:tab w:val="decimal" w:pos="1362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122499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604CF4" w:rsidRPr="005259D0" w14:paraId="0A7982E0" w14:textId="77777777" w:rsidTr="00854D5D">
        <w:trPr>
          <w:trHeight w:val="389"/>
        </w:trPr>
        <w:tc>
          <w:tcPr>
            <w:tcW w:w="3375" w:type="dxa"/>
            <w:shd w:val="clear" w:color="auto" w:fill="auto"/>
          </w:tcPr>
          <w:p w14:paraId="240BC98A" w14:textId="77777777" w:rsidR="00604CF4" w:rsidRPr="005259D0" w:rsidRDefault="00604CF4" w:rsidP="002066CB">
            <w:pPr>
              <w:spacing w:line="380" w:lineRule="exact"/>
              <w:ind w:left="3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ค้างชำระ </w:t>
            </w:r>
            <w:r>
              <w:rPr>
                <w:rFonts w:ascii="Angsana New" w:hAnsi="Angsana New"/>
                <w:sz w:val="30"/>
                <w:szCs w:val="30"/>
              </w:rPr>
              <w:t xml:space="preserve">4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งวด</w:t>
            </w:r>
          </w:p>
        </w:tc>
        <w:tc>
          <w:tcPr>
            <w:tcW w:w="236" w:type="dxa"/>
            <w:shd w:val="clear" w:color="auto" w:fill="auto"/>
          </w:tcPr>
          <w:p w14:paraId="733F87B9" w14:textId="77777777" w:rsidR="00604CF4" w:rsidRPr="005259D0" w:rsidRDefault="00604CF4" w:rsidP="002066CB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76" w:type="dxa"/>
            <w:shd w:val="clear" w:color="auto" w:fill="auto"/>
          </w:tcPr>
          <w:p w14:paraId="6746C72E" w14:textId="77777777" w:rsidR="00604CF4" w:rsidRPr="00122499" w:rsidRDefault="00604CF4" w:rsidP="00122499">
            <w:pPr>
              <w:pStyle w:val="numbernegative"/>
              <w:tabs>
                <w:tab w:val="decimal" w:pos="1362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122499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361" w:type="dxa"/>
            <w:shd w:val="clear" w:color="auto" w:fill="auto"/>
          </w:tcPr>
          <w:p w14:paraId="21541D09" w14:textId="77777777" w:rsidR="00604CF4" w:rsidRPr="007E1A0C" w:rsidRDefault="00604CF4" w:rsidP="002066CB">
            <w:pPr>
              <w:tabs>
                <w:tab w:val="decimal" w:pos="1291"/>
              </w:tabs>
              <w:spacing w:line="380" w:lineRule="exact"/>
              <w:ind w:right="-9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14:paraId="32EA9645" w14:textId="77777777" w:rsidR="00604CF4" w:rsidRPr="00122499" w:rsidRDefault="00604CF4" w:rsidP="00122499">
            <w:pPr>
              <w:pStyle w:val="numbernegative"/>
              <w:tabs>
                <w:tab w:val="decimal" w:pos="1362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122499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417" w:type="dxa"/>
            <w:shd w:val="clear" w:color="auto" w:fill="auto"/>
          </w:tcPr>
          <w:p w14:paraId="6C93B127" w14:textId="77777777" w:rsidR="00604CF4" w:rsidRPr="00122499" w:rsidRDefault="00604CF4" w:rsidP="00122499">
            <w:pPr>
              <w:pStyle w:val="numbernegative"/>
              <w:tabs>
                <w:tab w:val="decimal" w:pos="1362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015" w:type="dxa"/>
            <w:shd w:val="clear" w:color="auto" w:fill="auto"/>
          </w:tcPr>
          <w:p w14:paraId="79000812" w14:textId="77777777" w:rsidR="00604CF4" w:rsidRPr="00122499" w:rsidRDefault="00604CF4" w:rsidP="00122499">
            <w:pPr>
              <w:pStyle w:val="numbernegative"/>
              <w:tabs>
                <w:tab w:val="decimal" w:pos="1362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122499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412" w:type="dxa"/>
            <w:shd w:val="clear" w:color="auto" w:fill="auto"/>
          </w:tcPr>
          <w:p w14:paraId="114291C1" w14:textId="77777777" w:rsidR="00604CF4" w:rsidRPr="007E1A0C" w:rsidRDefault="00604CF4" w:rsidP="002066CB">
            <w:pPr>
              <w:tabs>
                <w:tab w:val="decimal" w:pos="1291"/>
              </w:tabs>
              <w:spacing w:line="380" w:lineRule="exact"/>
              <w:ind w:right="-9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48" w:type="dxa"/>
            <w:shd w:val="clear" w:color="auto" w:fill="auto"/>
          </w:tcPr>
          <w:p w14:paraId="41DE4C4A" w14:textId="77777777" w:rsidR="00604CF4" w:rsidRPr="007E1A0C" w:rsidRDefault="00604CF4" w:rsidP="002066CB">
            <w:pPr>
              <w:spacing w:line="380" w:lineRule="exact"/>
              <w:ind w:right="-9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E1A0C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1702" w:type="dxa"/>
            <w:shd w:val="clear" w:color="auto" w:fill="auto"/>
          </w:tcPr>
          <w:p w14:paraId="08218F0C" w14:textId="77777777" w:rsidR="00604CF4" w:rsidRPr="00122499" w:rsidRDefault="00604CF4" w:rsidP="00122499">
            <w:pPr>
              <w:pStyle w:val="numbernegative"/>
              <w:tabs>
                <w:tab w:val="decimal" w:pos="1362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122499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604CF4" w:rsidRPr="005259D0" w14:paraId="0E2790E2" w14:textId="77777777" w:rsidTr="00854D5D">
        <w:trPr>
          <w:trHeight w:val="389"/>
        </w:trPr>
        <w:tc>
          <w:tcPr>
            <w:tcW w:w="3375" w:type="dxa"/>
            <w:shd w:val="clear" w:color="auto" w:fill="auto"/>
          </w:tcPr>
          <w:p w14:paraId="729E71BC" w14:textId="77777777" w:rsidR="00604CF4" w:rsidRPr="005259D0" w:rsidRDefault="00604CF4" w:rsidP="002066CB">
            <w:pPr>
              <w:spacing w:line="380" w:lineRule="exact"/>
              <w:ind w:left="3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ค้างชำระ </w:t>
            </w:r>
            <w:r>
              <w:rPr>
                <w:rFonts w:ascii="Angsana New" w:hAnsi="Angsana New"/>
                <w:sz w:val="30"/>
                <w:szCs w:val="30"/>
              </w:rPr>
              <w:t xml:space="preserve">5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งวด</w:t>
            </w:r>
          </w:p>
        </w:tc>
        <w:tc>
          <w:tcPr>
            <w:tcW w:w="236" w:type="dxa"/>
            <w:shd w:val="clear" w:color="auto" w:fill="auto"/>
          </w:tcPr>
          <w:p w14:paraId="437E3980" w14:textId="77777777" w:rsidR="00604CF4" w:rsidRPr="005259D0" w:rsidRDefault="00604CF4" w:rsidP="002066CB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76" w:type="dxa"/>
            <w:shd w:val="clear" w:color="auto" w:fill="auto"/>
          </w:tcPr>
          <w:p w14:paraId="5C70B53F" w14:textId="77777777" w:rsidR="00604CF4" w:rsidRPr="00122499" w:rsidRDefault="00604CF4" w:rsidP="00122499">
            <w:pPr>
              <w:pStyle w:val="numbernegative"/>
              <w:tabs>
                <w:tab w:val="decimal" w:pos="1362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122499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361" w:type="dxa"/>
            <w:shd w:val="clear" w:color="auto" w:fill="auto"/>
          </w:tcPr>
          <w:p w14:paraId="6AE6123E" w14:textId="77777777" w:rsidR="00604CF4" w:rsidRPr="007E1A0C" w:rsidRDefault="00604CF4" w:rsidP="002066CB">
            <w:pPr>
              <w:tabs>
                <w:tab w:val="decimal" w:pos="1291"/>
              </w:tabs>
              <w:spacing w:line="380" w:lineRule="exact"/>
              <w:ind w:right="-9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14:paraId="1756C4FE" w14:textId="77777777" w:rsidR="00604CF4" w:rsidRPr="00122499" w:rsidRDefault="00604CF4" w:rsidP="00122499">
            <w:pPr>
              <w:pStyle w:val="numbernegative"/>
              <w:tabs>
                <w:tab w:val="decimal" w:pos="1362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122499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417" w:type="dxa"/>
            <w:shd w:val="clear" w:color="auto" w:fill="auto"/>
          </w:tcPr>
          <w:p w14:paraId="76D01079" w14:textId="77777777" w:rsidR="00604CF4" w:rsidRPr="00122499" w:rsidRDefault="00604CF4" w:rsidP="00122499">
            <w:pPr>
              <w:pStyle w:val="numbernegative"/>
              <w:tabs>
                <w:tab w:val="decimal" w:pos="1362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015" w:type="dxa"/>
            <w:shd w:val="clear" w:color="auto" w:fill="auto"/>
          </w:tcPr>
          <w:p w14:paraId="2714E7BF" w14:textId="77777777" w:rsidR="00604CF4" w:rsidRPr="00122499" w:rsidRDefault="00604CF4" w:rsidP="00122499">
            <w:pPr>
              <w:pStyle w:val="numbernegative"/>
              <w:tabs>
                <w:tab w:val="decimal" w:pos="1362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122499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412" w:type="dxa"/>
            <w:shd w:val="clear" w:color="auto" w:fill="auto"/>
          </w:tcPr>
          <w:p w14:paraId="680B528A" w14:textId="77777777" w:rsidR="00604CF4" w:rsidRPr="007E1A0C" w:rsidRDefault="00604CF4" w:rsidP="002066CB">
            <w:pPr>
              <w:tabs>
                <w:tab w:val="decimal" w:pos="1291"/>
              </w:tabs>
              <w:spacing w:line="380" w:lineRule="exact"/>
              <w:ind w:right="-9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48" w:type="dxa"/>
            <w:shd w:val="clear" w:color="auto" w:fill="auto"/>
          </w:tcPr>
          <w:p w14:paraId="156A7544" w14:textId="77777777" w:rsidR="00604CF4" w:rsidRPr="007E1A0C" w:rsidRDefault="00604CF4" w:rsidP="002066CB">
            <w:pPr>
              <w:spacing w:line="380" w:lineRule="exact"/>
              <w:ind w:right="-9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E1A0C">
              <w:rPr>
                <w:rFonts w:ascii="Angsana New" w:hAnsi="Angsana New"/>
                <w:sz w:val="30"/>
                <w:szCs w:val="30"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1702" w:type="dxa"/>
            <w:shd w:val="clear" w:color="auto" w:fill="auto"/>
          </w:tcPr>
          <w:p w14:paraId="30217238" w14:textId="77777777" w:rsidR="00604CF4" w:rsidRPr="00122499" w:rsidRDefault="00604CF4" w:rsidP="00122499">
            <w:pPr>
              <w:pStyle w:val="numbernegative"/>
              <w:tabs>
                <w:tab w:val="decimal" w:pos="1362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122499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604CF4" w:rsidRPr="005259D0" w14:paraId="5BB12579" w14:textId="77777777" w:rsidTr="00854D5D">
        <w:trPr>
          <w:trHeight w:val="389"/>
        </w:trPr>
        <w:tc>
          <w:tcPr>
            <w:tcW w:w="3375" w:type="dxa"/>
            <w:shd w:val="clear" w:color="auto" w:fill="auto"/>
          </w:tcPr>
          <w:p w14:paraId="1EEDECF8" w14:textId="0A89AA2A" w:rsidR="00604CF4" w:rsidRPr="005259D0" w:rsidRDefault="00604CF4" w:rsidP="002066CB">
            <w:pPr>
              <w:spacing w:line="380" w:lineRule="exact"/>
              <w:ind w:left="3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ค้างชำระ </w:t>
            </w:r>
            <w:r w:rsidR="00694B12" w:rsidRPr="00694B12"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งวด</w:t>
            </w:r>
          </w:p>
        </w:tc>
        <w:tc>
          <w:tcPr>
            <w:tcW w:w="236" w:type="dxa"/>
            <w:shd w:val="clear" w:color="auto" w:fill="auto"/>
          </w:tcPr>
          <w:p w14:paraId="28A8A8C8" w14:textId="77777777" w:rsidR="00604CF4" w:rsidRPr="005259D0" w:rsidRDefault="00604CF4" w:rsidP="002066CB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76" w:type="dxa"/>
            <w:shd w:val="clear" w:color="auto" w:fill="auto"/>
          </w:tcPr>
          <w:p w14:paraId="695FCD75" w14:textId="77777777" w:rsidR="00604CF4" w:rsidRPr="00122499" w:rsidRDefault="00604CF4" w:rsidP="00122499">
            <w:pPr>
              <w:pStyle w:val="numbernegative"/>
              <w:tabs>
                <w:tab w:val="decimal" w:pos="1362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122499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361" w:type="dxa"/>
            <w:shd w:val="clear" w:color="auto" w:fill="auto"/>
          </w:tcPr>
          <w:p w14:paraId="1B59E250" w14:textId="77777777" w:rsidR="00604CF4" w:rsidRPr="007E1A0C" w:rsidRDefault="00604CF4" w:rsidP="002066CB">
            <w:pPr>
              <w:tabs>
                <w:tab w:val="decimal" w:pos="1291"/>
              </w:tabs>
              <w:spacing w:line="380" w:lineRule="exact"/>
              <w:ind w:right="-9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14:paraId="624BE49D" w14:textId="77777777" w:rsidR="00604CF4" w:rsidRPr="00122499" w:rsidRDefault="00604CF4" w:rsidP="00122499">
            <w:pPr>
              <w:pStyle w:val="numbernegative"/>
              <w:tabs>
                <w:tab w:val="decimal" w:pos="1362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122499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417" w:type="dxa"/>
            <w:shd w:val="clear" w:color="auto" w:fill="auto"/>
          </w:tcPr>
          <w:p w14:paraId="148E34CD" w14:textId="77777777" w:rsidR="00604CF4" w:rsidRPr="00122499" w:rsidRDefault="00604CF4" w:rsidP="00122499">
            <w:pPr>
              <w:pStyle w:val="numbernegative"/>
              <w:tabs>
                <w:tab w:val="decimal" w:pos="1362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015" w:type="dxa"/>
            <w:shd w:val="clear" w:color="auto" w:fill="auto"/>
          </w:tcPr>
          <w:p w14:paraId="2E8C672D" w14:textId="77777777" w:rsidR="00604CF4" w:rsidRPr="00122499" w:rsidRDefault="00604CF4" w:rsidP="00122499">
            <w:pPr>
              <w:pStyle w:val="numbernegative"/>
              <w:tabs>
                <w:tab w:val="decimal" w:pos="1362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122499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412" w:type="dxa"/>
            <w:shd w:val="clear" w:color="auto" w:fill="auto"/>
          </w:tcPr>
          <w:p w14:paraId="5B5F06DB" w14:textId="77777777" w:rsidR="00604CF4" w:rsidRPr="007E1A0C" w:rsidRDefault="00604CF4" w:rsidP="002066CB">
            <w:pPr>
              <w:tabs>
                <w:tab w:val="decimal" w:pos="1291"/>
              </w:tabs>
              <w:spacing w:line="380" w:lineRule="exact"/>
              <w:ind w:right="-9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48" w:type="dxa"/>
            <w:shd w:val="clear" w:color="auto" w:fill="auto"/>
          </w:tcPr>
          <w:p w14:paraId="6796F3C5" w14:textId="77777777" w:rsidR="00604CF4" w:rsidRPr="007E1A0C" w:rsidRDefault="00604CF4" w:rsidP="002066CB">
            <w:pPr>
              <w:spacing w:line="380" w:lineRule="exact"/>
              <w:ind w:right="-9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E1A0C"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1702" w:type="dxa"/>
            <w:shd w:val="clear" w:color="auto" w:fill="auto"/>
          </w:tcPr>
          <w:p w14:paraId="2512C235" w14:textId="77777777" w:rsidR="00604CF4" w:rsidRPr="00122499" w:rsidRDefault="00604CF4" w:rsidP="00122499">
            <w:pPr>
              <w:pStyle w:val="numbernegative"/>
              <w:tabs>
                <w:tab w:val="decimal" w:pos="1362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122499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604CF4" w:rsidRPr="005259D0" w14:paraId="6F80A584" w14:textId="77777777" w:rsidTr="00854D5D">
        <w:trPr>
          <w:trHeight w:val="389"/>
        </w:trPr>
        <w:tc>
          <w:tcPr>
            <w:tcW w:w="3375" w:type="dxa"/>
            <w:shd w:val="clear" w:color="auto" w:fill="auto"/>
          </w:tcPr>
          <w:p w14:paraId="35F771F8" w14:textId="0113E135" w:rsidR="00604CF4" w:rsidRPr="005259D0" w:rsidRDefault="00604CF4" w:rsidP="002066CB">
            <w:pPr>
              <w:spacing w:line="380" w:lineRule="exact"/>
              <w:ind w:left="37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ค้างชำระเกิน </w:t>
            </w:r>
            <w:r w:rsidR="00694B12" w:rsidRPr="00694B12"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งวด ไม่ติดต่อกัน</w:t>
            </w:r>
          </w:p>
        </w:tc>
        <w:tc>
          <w:tcPr>
            <w:tcW w:w="236" w:type="dxa"/>
            <w:shd w:val="clear" w:color="auto" w:fill="auto"/>
          </w:tcPr>
          <w:p w14:paraId="70DBF6DB" w14:textId="77777777" w:rsidR="00604CF4" w:rsidRPr="005259D0" w:rsidRDefault="00604CF4" w:rsidP="002066CB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76" w:type="dxa"/>
            <w:shd w:val="clear" w:color="auto" w:fill="auto"/>
          </w:tcPr>
          <w:p w14:paraId="419A1F80" w14:textId="19187A52" w:rsidR="00604CF4" w:rsidRPr="00122499" w:rsidRDefault="00694B12" w:rsidP="00122499">
            <w:pPr>
              <w:pStyle w:val="numbernegative"/>
              <w:tabs>
                <w:tab w:val="decimal" w:pos="1362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694B12">
              <w:rPr>
                <w:rFonts w:asciiTheme="majorBidi" w:eastAsia="MS Mincho" w:hAnsiTheme="majorBidi" w:cstheme="majorBidi" w:hint="cs"/>
                <w:sz w:val="30"/>
                <w:szCs w:val="30"/>
                <w:lang w:val="en-US"/>
              </w:rPr>
              <w:t>30</w:t>
            </w:r>
          </w:p>
        </w:tc>
        <w:tc>
          <w:tcPr>
            <w:tcW w:w="361" w:type="dxa"/>
            <w:shd w:val="clear" w:color="auto" w:fill="auto"/>
          </w:tcPr>
          <w:p w14:paraId="50B759B9" w14:textId="77777777" w:rsidR="00604CF4" w:rsidRPr="007E1A0C" w:rsidRDefault="00604CF4" w:rsidP="002066CB">
            <w:pPr>
              <w:tabs>
                <w:tab w:val="decimal" w:pos="1291"/>
              </w:tabs>
              <w:spacing w:line="380" w:lineRule="exact"/>
              <w:ind w:right="-9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14:paraId="24FA0173" w14:textId="64D90A34" w:rsidR="00604CF4" w:rsidRPr="00122499" w:rsidRDefault="00694B12" w:rsidP="00122499">
            <w:pPr>
              <w:pStyle w:val="numbernegative"/>
              <w:tabs>
                <w:tab w:val="decimal" w:pos="1362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694B12">
              <w:rPr>
                <w:rFonts w:asciiTheme="majorBidi" w:eastAsia="MS Mincho" w:hAnsiTheme="majorBidi" w:cstheme="majorBidi" w:hint="cs"/>
                <w:sz w:val="30"/>
                <w:szCs w:val="30"/>
                <w:lang w:val="en-US"/>
              </w:rPr>
              <w:t>161</w:t>
            </w:r>
          </w:p>
        </w:tc>
        <w:tc>
          <w:tcPr>
            <w:tcW w:w="417" w:type="dxa"/>
            <w:shd w:val="clear" w:color="auto" w:fill="auto"/>
          </w:tcPr>
          <w:p w14:paraId="26165A31" w14:textId="77777777" w:rsidR="00604CF4" w:rsidRPr="00122499" w:rsidRDefault="00604CF4" w:rsidP="00122499">
            <w:pPr>
              <w:pStyle w:val="numbernegative"/>
              <w:tabs>
                <w:tab w:val="decimal" w:pos="1362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015" w:type="dxa"/>
            <w:shd w:val="clear" w:color="auto" w:fill="auto"/>
          </w:tcPr>
          <w:p w14:paraId="428ED33B" w14:textId="0AFC80FF" w:rsidR="00604CF4" w:rsidRPr="00122499" w:rsidRDefault="00694B12" w:rsidP="00122499">
            <w:pPr>
              <w:pStyle w:val="numbernegative"/>
              <w:tabs>
                <w:tab w:val="decimal" w:pos="1362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694B12">
              <w:rPr>
                <w:rFonts w:asciiTheme="majorBidi" w:eastAsia="MS Mincho" w:hAnsiTheme="majorBidi" w:cstheme="majorBidi" w:hint="cs"/>
                <w:sz w:val="30"/>
                <w:szCs w:val="30"/>
                <w:lang w:val="en-US"/>
              </w:rPr>
              <w:t>28</w:t>
            </w:r>
          </w:p>
        </w:tc>
        <w:tc>
          <w:tcPr>
            <w:tcW w:w="412" w:type="dxa"/>
            <w:shd w:val="clear" w:color="auto" w:fill="auto"/>
          </w:tcPr>
          <w:p w14:paraId="7C4A5892" w14:textId="77777777" w:rsidR="00604CF4" w:rsidRPr="007E1A0C" w:rsidRDefault="00604CF4" w:rsidP="002066CB">
            <w:pPr>
              <w:tabs>
                <w:tab w:val="decimal" w:pos="1291"/>
              </w:tabs>
              <w:spacing w:line="380" w:lineRule="exact"/>
              <w:ind w:right="-9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48" w:type="dxa"/>
            <w:shd w:val="clear" w:color="auto" w:fill="auto"/>
          </w:tcPr>
          <w:p w14:paraId="4B34C695" w14:textId="77777777" w:rsidR="00604CF4" w:rsidRPr="007E1A0C" w:rsidRDefault="00604CF4" w:rsidP="002066CB">
            <w:pPr>
              <w:spacing w:line="380" w:lineRule="exact"/>
              <w:ind w:right="-9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E1A0C"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1702" w:type="dxa"/>
            <w:shd w:val="clear" w:color="auto" w:fill="auto"/>
          </w:tcPr>
          <w:p w14:paraId="42B3318C" w14:textId="7BBA1048" w:rsidR="00604CF4" w:rsidRPr="00122499" w:rsidRDefault="00694B12" w:rsidP="00122499">
            <w:pPr>
              <w:pStyle w:val="numbernegative"/>
              <w:tabs>
                <w:tab w:val="decimal" w:pos="1362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694B12">
              <w:rPr>
                <w:rFonts w:asciiTheme="majorBidi" w:eastAsia="MS Mincho" w:hAnsiTheme="majorBidi" w:cstheme="majorBidi" w:hint="cs"/>
                <w:sz w:val="30"/>
                <w:szCs w:val="30"/>
                <w:lang w:val="en-US"/>
              </w:rPr>
              <w:t>14</w:t>
            </w:r>
          </w:p>
        </w:tc>
      </w:tr>
      <w:tr w:rsidR="00604CF4" w:rsidRPr="005259D0" w14:paraId="798DC27B" w14:textId="77777777" w:rsidTr="00854D5D">
        <w:trPr>
          <w:trHeight w:val="389"/>
        </w:trPr>
        <w:tc>
          <w:tcPr>
            <w:tcW w:w="3375" w:type="dxa"/>
            <w:shd w:val="clear" w:color="auto" w:fill="auto"/>
          </w:tcPr>
          <w:p w14:paraId="355ABB1B" w14:textId="641E7658" w:rsidR="00604CF4" w:rsidRPr="005259D0" w:rsidRDefault="00604CF4" w:rsidP="002066CB">
            <w:pPr>
              <w:spacing w:line="380" w:lineRule="exact"/>
              <w:ind w:left="3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ค้างชำระเกิน </w:t>
            </w:r>
            <w:r w:rsidR="00694B12" w:rsidRPr="00694B12"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งวด ติดต่อกัน</w:t>
            </w:r>
          </w:p>
        </w:tc>
        <w:tc>
          <w:tcPr>
            <w:tcW w:w="236" w:type="dxa"/>
            <w:shd w:val="clear" w:color="auto" w:fill="auto"/>
          </w:tcPr>
          <w:p w14:paraId="74C8C1EA" w14:textId="77777777" w:rsidR="00604CF4" w:rsidRPr="005259D0" w:rsidRDefault="00604CF4" w:rsidP="002066CB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76" w:type="dxa"/>
            <w:shd w:val="clear" w:color="auto" w:fill="auto"/>
          </w:tcPr>
          <w:p w14:paraId="54C4164F" w14:textId="1A9E8325" w:rsidR="00604CF4" w:rsidRPr="00122499" w:rsidRDefault="00694B12" w:rsidP="00122499">
            <w:pPr>
              <w:pStyle w:val="numbernegative"/>
              <w:tabs>
                <w:tab w:val="decimal" w:pos="1362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694B12">
              <w:rPr>
                <w:rFonts w:asciiTheme="majorBidi" w:eastAsia="MS Mincho" w:hAnsiTheme="majorBidi" w:cstheme="majorBidi" w:hint="cs"/>
                <w:sz w:val="30"/>
                <w:szCs w:val="30"/>
                <w:lang w:val="en-US"/>
              </w:rPr>
              <w:t>44</w:t>
            </w:r>
          </w:p>
        </w:tc>
        <w:tc>
          <w:tcPr>
            <w:tcW w:w="361" w:type="dxa"/>
            <w:shd w:val="clear" w:color="auto" w:fill="auto"/>
          </w:tcPr>
          <w:p w14:paraId="0198A88C" w14:textId="77777777" w:rsidR="00604CF4" w:rsidRPr="007E1A0C" w:rsidRDefault="00604CF4" w:rsidP="002066CB">
            <w:pPr>
              <w:tabs>
                <w:tab w:val="decimal" w:pos="1291"/>
              </w:tabs>
              <w:spacing w:line="380" w:lineRule="exact"/>
              <w:ind w:right="-9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14:paraId="5886C026" w14:textId="02809507" w:rsidR="00604CF4" w:rsidRPr="00122499" w:rsidRDefault="00694B12" w:rsidP="00122499">
            <w:pPr>
              <w:pStyle w:val="numbernegative"/>
              <w:tabs>
                <w:tab w:val="decimal" w:pos="1362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694B12">
              <w:rPr>
                <w:rFonts w:asciiTheme="majorBidi" w:eastAsia="MS Mincho" w:hAnsiTheme="majorBidi" w:cstheme="majorBidi" w:hint="cs"/>
                <w:sz w:val="30"/>
                <w:szCs w:val="30"/>
                <w:lang w:val="en-US"/>
              </w:rPr>
              <w:t>169</w:t>
            </w:r>
          </w:p>
        </w:tc>
        <w:tc>
          <w:tcPr>
            <w:tcW w:w="417" w:type="dxa"/>
            <w:shd w:val="clear" w:color="auto" w:fill="auto"/>
          </w:tcPr>
          <w:p w14:paraId="448661F9" w14:textId="77777777" w:rsidR="00604CF4" w:rsidRPr="00122499" w:rsidRDefault="00604CF4" w:rsidP="00122499">
            <w:pPr>
              <w:pStyle w:val="numbernegative"/>
              <w:tabs>
                <w:tab w:val="decimal" w:pos="1362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015" w:type="dxa"/>
            <w:shd w:val="clear" w:color="auto" w:fill="auto"/>
          </w:tcPr>
          <w:p w14:paraId="72696F89" w14:textId="50C30372" w:rsidR="00604CF4" w:rsidRPr="00122499" w:rsidRDefault="00694B12" w:rsidP="00122499">
            <w:pPr>
              <w:pStyle w:val="numbernegative"/>
              <w:tabs>
                <w:tab w:val="decimal" w:pos="1362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694B12">
              <w:rPr>
                <w:rFonts w:asciiTheme="majorBidi" w:eastAsia="MS Mincho" w:hAnsiTheme="majorBidi" w:cstheme="majorBidi" w:hint="cs"/>
                <w:sz w:val="30"/>
                <w:szCs w:val="30"/>
                <w:lang w:val="en-US"/>
              </w:rPr>
              <w:t>43</w:t>
            </w:r>
          </w:p>
        </w:tc>
        <w:tc>
          <w:tcPr>
            <w:tcW w:w="412" w:type="dxa"/>
            <w:shd w:val="clear" w:color="auto" w:fill="auto"/>
          </w:tcPr>
          <w:p w14:paraId="51E8D20E" w14:textId="77777777" w:rsidR="00604CF4" w:rsidRPr="007E1A0C" w:rsidRDefault="00604CF4" w:rsidP="002066CB">
            <w:pPr>
              <w:tabs>
                <w:tab w:val="decimal" w:pos="1291"/>
              </w:tabs>
              <w:spacing w:line="380" w:lineRule="exact"/>
              <w:ind w:right="-9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48" w:type="dxa"/>
            <w:shd w:val="clear" w:color="auto" w:fill="auto"/>
          </w:tcPr>
          <w:p w14:paraId="6BCF4384" w14:textId="77777777" w:rsidR="00604CF4" w:rsidRPr="007E1A0C" w:rsidRDefault="00604CF4" w:rsidP="002066CB">
            <w:pPr>
              <w:spacing w:line="380" w:lineRule="exact"/>
              <w:ind w:right="-9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E1A0C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00</w:t>
            </w:r>
          </w:p>
        </w:tc>
        <w:tc>
          <w:tcPr>
            <w:tcW w:w="1702" w:type="dxa"/>
            <w:shd w:val="clear" w:color="auto" w:fill="auto"/>
          </w:tcPr>
          <w:p w14:paraId="095E1664" w14:textId="08B2FB89" w:rsidR="00604CF4" w:rsidRPr="00122499" w:rsidRDefault="00694B12" w:rsidP="00122499">
            <w:pPr>
              <w:pStyle w:val="numbernegative"/>
              <w:tabs>
                <w:tab w:val="decimal" w:pos="1362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694B12">
              <w:rPr>
                <w:rFonts w:asciiTheme="majorBidi" w:eastAsia="MS Mincho" w:hAnsiTheme="majorBidi" w:cstheme="majorBidi" w:hint="cs"/>
                <w:sz w:val="30"/>
                <w:szCs w:val="30"/>
                <w:lang w:val="en-US"/>
              </w:rPr>
              <w:t>43</w:t>
            </w:r>
          </w:p>
        </w:tc>
      </w:tr>
      <w:tr w:rsidR="00604CF4" w:rsidRPr="005259D0" w14:paraId="2A92D1DC" w14:textId="77777777" w:rsidTr="00854D5D">
        <w:trPr>
          <w:trHeight w:val="389"/>
        </w:trPr>
        <w:tc>
          <w:tcPr>
            <w:tcW w:w="3375" w:type="dxa"/>
            <w:shd w:val="clear" w:color="auto" w:fill="auto"/>
          </w:tcPr>
          <w:p w14:paraId="4E6AE5D0" w14:textId="77777777" w:rsidR="00604CF4" w:rsidRPr="005259D0" w:rsidRDefault="00604CF4" w:rsidP="002066CB">
            <w:pPr>
              <w:tabs>
                <w:tab w:val="center" w:pos="948"/>
              </w:tabs>
              <w:spacing w:line="380" w:lineRule="exact"/>
              <w:ind w:left="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259D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36" w:type="dxa"/>
            <w:shd w:val="clear" w:color="auto" w:fill="auto"/>
          </w:tcPr>
          <w:p w14:paraId="75FF4396" w14:textId="77777777" w:rsidR="00604CF4" w:rsidRPr="005259D0" w:rsidRDefault="00604CF4" w:rsidP="002066CB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CD0C854" w14:textId="7C064DC1" w:rsidR="00604CF4" w:rsidRPr="00122499" w:rsidRDefault="00694B12" w:rsidP="00122499">
            <w:pPr>
              <w:pStyle w:val="numbernegative"/>
              <w:tabs>
                <w:tab w:val="decimal" w:pos="1362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694B12">
              <w:rPr>
                <w:rFonts w:asciiTheme="majorBidi" w:eastAsia="MS Mincho" w:hAnsiTheme="majorBidi" w:cstheme="majorBidi" w:hint="cs"/>
                <w:b/>
                <w:bCs/>
                <w:sz w:val="30"/>
                <w:szCs w:val="30"/>
                <w:lang w:val="en-US"/>
              </w:rPr>
              <w:t>7</w:t>
            </w:r>
            <w:r w:rsidRPr="00694B12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/>
              </w:rPr>
              <w:t>6</w:t>
            </w:r>
          </w:p>
        </w:tc>
        <w:tc>
          <w:tcPr>
            <w:tcW w:w="361" w:type="dxa"/>
            <w:shd w:val="clear" w:color="auto" w:fill="auto"/>
          </w:tcPr>
          <w:p w14:paraId="50A21BA7" w14:textId="77777777" w:rsidR="00604CF4" w:rsidRPr="007E1A0C" w:rsidRDefault="00604CF4" w:rsidP="002066CB">
            <w:pPr>
              <w:tabs>
                <w:tab w:val="decimal" w:pos="1291"/>
              </w:tabs>
              <w:spacing w:line="380" w:lineRule="exact"/>
              <w:ind w:right="-9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60BA70A" w14:textId="037D9D65" w:rsidR="00604CF4" w:rsidRPr="00122499" w:rsidRDefault="00694B12" w:rsidP="00122499">
            <w:pPr>
              <w:pStyle w:val="numbernegative"/>
              <w:tabs>
                <w:tab w:val="decimal" w:pos="1362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694B12">
              <w:rPr>
                <w:rFonts w:asciiTheme="majorBidi" w:eastAsia="MS Mincho" w:hAnsiTheme="majorBidi" w:cstheme="majorBidi" w:hint="cs"/>
                <w:b/>
                <w:bCs/>
                <w:sz w:val="30"/>
                <w:szCs w:val="30"/>
                <w:lang w:val="en-US"/>
              </w:rPr>
              <w:t>333</w:t>
            </w:r>
          </w:p>
        </w:tc>
        <w:tc>
          <w:tcPr>
            <w:tcW w:w="417" w:type="dxa"/>
            <w:shd w:val="clear" w:color="auto" w:fill="auto"/>
          </w:tcPr>
          <w:p w14:paraId="38140E83" w14:textId="77777777" w:rsidR="00604CF4" w:rsidRPr="00122499" w:rsidRDefault="00604CF4" w:rsidP="00122499">
            <w:pPr>
              <w:pStyle w:val="numbernegative"/>
              <w:tabs>
                <w:tab w:val="decimal" w:pos="1362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01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47D965F" w14:textId="2983D013" w:rsidR="00604CF4" w:rsidRPr="00122499" w:rsidRDefault="00694B12" w:rsidP="00122499">
            <w:pPr>
              <w:pStyle w:val="numbernegative"/>
              <w:tabs>
                <w:tab w:val="decimal" w:pos="1362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694B12">
              <w:rPr>
                <w:rFonts w:asciiTheme="majorBidi" w:eastAsia="MS Mincho" w:hAnsiTheme="majorBidi" w:cstheme="majorBidi" w:hint="cs"/>
                <w:b/>
                <w:bCs/>
                <w:sz w:val="30"/>
                <w:szCs w:val="30"/>
                <w:lang w:val="en-US"/>
              </w:rPr>
              <w:t>71</w:t>
            </w:r>
          </w:p>
        </w:tc>
        <w:tc>
          <w:tcPr>
            <w:tcW w:w="412" w:type="dxa"/>
            <w:shd w:val="clear" w:color="auto" w:fill="auto"/>
          </w:tcPr>
          <w:p w14:paraId="10FEB21A" w14:textId="77777777" w:rsidR="00604CF4" w:rsidRPr="00122499" w:rsidRDefault="00604CF4" w:rsidP="002066CB">
            <w:pPr>
              <w:tabs>
                <w:tab w:val="decimal" w:pos="1291"/>
              </w:tabs>
              <w:spacing w:line="380" w:lineRule="exact"/>
              <w:ind w:right="-9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48" w:type="dxa"/>
            <w:shd w:val="clear" w:color="auto" w:fill="auto"/>
          </w:tcPr>
          <w:p w14:paraId="16033F07" w14:textId="77777777" w:rsidR="00604CF4" w:rsidRPr="00122499" w:rsidRDefault="00604CF4" w:rsidP="002066CB">
            <w:pPr>
              <w:tabs>
                <w:tab w:val="decimal" w:pos="1291"/>
              </w:tabs>
              <w:spacing w:line="380" w:lineRule="exact"/>
              <w:ind w:right="-9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595B022" w14:textId="5D31E660" w:rsidR="00604CF4" w:rsidRPr="00122499" w:rsidRDefault="00694B12" w:rsidP="00122499">
            <w:pPr>
              <w:pStyle w:val="numbernegative"/>
              <w:tabs>
                <w:tab w:val="decimal" w:pos="1362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694B12">
              <w:rPr>
                <w:rFonts w:asciiTheme="majorBidi" w:eastAsia="MS Mincho" w:hAnsiTheme="majorBidi" w:cstheme="majorBidi" w:hint="cs"/>
                <w:b/>
                <w:bCs/>
                <w:sz w:val="30"/>
                <w:szCs w:val="30"/>
                <w:lang w:val="en-US"/>
              </w:rPr>
              <w:t>57</w:t>
            </w:r>
          </w:p>
        </w:tc>
      </w:tr>
    </w:tbl>
    <w:p w14:paraId="5D899FAA" w14:textId="77777777" w:rsidR="00604CF4" w:rsidRPr="00F26BAF" w:rsidRDefault="00604CF4" w:rsidP="00604CF4">
      <w:pPr>
        <w:rPr>
          <w:rFonts w:ascii="Angsana New" w:hAnsi="Angsana New"/>
          <w:spacing w:val="-2"/>
          <w:sz w:val="30"/>
          <w:szCs w:val="30"/>
        </w:rPr>
      </w:pPr>
    </w:p>
    <w:p w14:paraId="03BF2630" w14:textId="77777777" w:rsidR="00604CF4" w:rsidRPr="00E5456B" w:rsidRDefault="00604CF4" w:rsidP="0011619C">
      <w:pPr>
        <w:tabs>
          <w:tab w:val="clear" w:pos="227"/>
          <w:tab w:val="clear" w:pos="454"/>
          <w:tab w:val="clear" w:pos="680"/>
          <w:tab w:val="clear" w:pos="907"/>
          <w:tab w:val="left" w:pos="1476"/>
        </w:tabs>
        <w:jc w:val="thaiDistribute"/>
        <w:rPr>
          <w:rFonts w:ascii="Angsana New" w:hAnsi="Angsana New"/>
          <w:color w:val="000000"/>
          <w:sz w:val="30"/>
          <w:szCs w:val="30"/>
          <w:cs/>
        </w:rPr>
      </w:pPr>
      <w:r>
        <w:rPr>
          <w:rFonts w:ascii="Angsana New" w:hAnsi="Angsana New"/>
          <w:color w:val="000000"/>
          <w:sz w:val="30"/>
          <w:szCs w:val="30"/>
          <w:vertAlign w:val="superscript"/>
        </w:rPr>
        <w:tab/>
      </w:r>
      <w:r>
        <w:rPr>
          <w:rFonts w:ascii="Angsana New" w:hAnsi="Angsana New" w:hint="cs"/>
          <w:color w:val="000000"/>
          <w:sz w:val="30"/>
          <w:szCs w:val="30"/>
          <w:vertAlign w:val="superscript"/>
          <w:cs/>
        </w:rPr>
        <w:t xml:space="preserve"> </w:t>
      </w:r>
      <w:r w:rsidRPr="00E5456B">
        <w:rPr>
          <w:rFonts w:ascii="Angsana New" w:hAnsi="Angsana New" w:hint="cs"/>
          <w:color w:val="000000"/>
          <w:sz w:val="30"/>
          <w:szCs w:val="30"/>
          <w:vertAlign w:val="superscript"/>
          <w:cs/>
        </w:rPr>
        <w:t>(</w:t>
      </w:r>
      <w:r w:rsidRPr="00E5456B">
        <w:rPr>
          <w:rFonts w:ascii="Angsana New" w:hAnsi="Angsana New" w:hint="cs"/>
          <w:color w:val="000000"/>
          <w:sz w:val="30"/>
          <w:szCs w:val="30"/>
          <w:vertAlign w:val="superscript"/>
        </w:rPr>
        <w:t>1</w:t>
      </w:r>
      <w:r w:rsidRPr="00E5456B">
        <w:rPr>
          <w:rFonts w:ascii="Angsana New" w:hAnsi="Angsana New" w:hint="cs"/>
          <w:color w:val="000000"/>
          <w:sz w:val="30"/>
          <w:szCs w:val="30"/>
          <w:vertAlign w:val="superscript"/>
          <w:cs/>
        </w:rPr>
        <w:t>)</w:t>
      </w:r>
      <w:r w:rsidRPr="00E5456B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E5456B">
        <w:rPr>
          <w:rFonts w:ascii="Angsana New" w:hAnsi="Angsana New"/>
          <w:color w:val="000000"/>
          <w:sz w:val="30"/>
          <w:szCs w:val="30"/>
        </w:rPr>
        <w:t xml:space="preserve"> </w:t>
      </w:r>
      <w:r w:rsidRPr="00E5456B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E5456B">
        <w:rPr>
          <w:rFonts w:ascii="Angsana New" w:hAnsi="Angsana New"/>
          <w:color w:val="000000"/>
          <w:sz w:val="30"/>
          <w:szCs w:val="30"/>
        </w:rPr>
        <w:t xml:space="preserve"> </w:t>
      </w:r>
      <w:r w:rsidRPr="00E5456B">
        <w:rPr>
          <w:rFonts w:ascii="Angsana New" w:hAnsi="Angsana New" w:hint="cs"/>
          <w:color w:val="000000"/>
          <w:sz w:val="30"/>
          <w:szCs w:val="30"/>
          <w:cs/>
        </w:rPr>
        <w:t>สุทธิจาก</w:t>
      </w:r>
      <w:r>
        <w:rPr>
          <w:rFonts w:ascii="Angsana New" w:hAnsi="Angsana New" w:hint="cs"/>
          <w:color w:val="000000"/>
          <w:sz w:val="30"/>
          <w:szCs w:val="30"/>
          <w:cs/>
        </w:rPr>
        <w:t>รายได้ดอกเบี้ยรับรอการรับรู้และภาษีขายรอตัดบัญชี</w:t>
      </w:r>
    </w:p>
    <w:p w14:paraId="527255E9" w14:textId="77777777" w:rsidR="00262ED1" w:rsidRDefault="00604CF4" w:rsidP="0011619C">
      <w:pPr>
        <w:tabs>
          <w:tab w:val="clear" w:pos="227"/>
          <w:tab w:val="clear" w:pos="454"/>
          <w:tab w:val="clear" w:pos="680"/>
          <w:tab w:val="clear" w:pos="907"/>
          <w:tab w:val="left" w:pos="1476"/>
        </w:tabs>
        <w:jc w:val="thaiDistribute"/>
        <w:rPr>
          <w:rFonts w:ascii="Angsana New" w:hAnsi="Angsana New"/>
          <w:color w:val="000000"/>
          <w:sz w:val="30"/>
          <w:szCs w:val="30"/>
        </w:rPr>
        <w:sectPr w:rsidR="00262ED1" w:rsidSect="00262ED1">
          <w:headerReference w:type="default" r:id="rId12"/>
          <w:footerReference w:type="default" r:id="rId13"/>
          <w:pgSz w:w="16834" w:h="11909" w:orient="landscape" w:code="9"/>
          <w:pgMar w:top="1152" w:right="691" w:bottom="1152" w:left="576" w:header="720" w:footer="720" w:gutter="0"/>
          <w:cols w:space="720"/>
          <w:docGrid w:linePitch="245"/>
        </w:sectPr>
      </w:pPr>
      <w:r>
        <w:rPr>
          <w:rFonts w:ascii="Angsana New" w:hAnsi="Angsana New"/>
          <w:color w:val="000000"/>
          <w:sz w:val="30"/>
          <w:szCs w:val="30"/>
          <w:vertAlign w:val="superscript"/>
        </w:rPr>
        <w:tab/>
      </w:r>
      <w:r w:rsidRPr="00E5456B">
        <w:rPr>
          <w:rFonts w:ascii="Angsana New" w:hAnsi="Angsana New" w:hint="cs"/>
          <w:color w:val="000000"/>
          <w:sz w:val="30"/>
          <w:szCs w:val="30"/>
          <w:vertAlign w:val="superscript"/>
          <w:cs/>
        </w:rPr>
        <w:t>(</w:t>
      </w:r>
      <w:r>
        <w:rPr>
          <w:rFonts w:ascii="Angsana New" w:hAnsi="Angsana New"/>
          <w:color w:val="000000"/>
          <w:sz w:val="30"/>
          <w:szCs w:val="30"/>
          <w:vertAlign w:val="superscript"/>
        </w:rPr>
        <w:t>2</w:t>
      </w:r>
      <w:r w:rsidRPr="00E5456B">
        <w:rPr>
          <w:rFonts w:ascii="Angsana New" w:hAnsi="Angsana New" w:hint="cs"/>
          <w:color w:val="000000"/>
          <w:sz w:val="30"/>
          <w:szCs w:val="30"/>
          <w:vertAlign w:val="superscript"/>
          <w:cs/>
        </w:rPr>
        <w:t>)</w:t>
      </w:r>
      <w:r w:rsidRPr="00E5456B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E5456B">
        <w:rPr>
          <w:rFonts w:ascii="Angsana New" w:hAnsi="Angsana New"/>
          <w:color w:val="000000"/>
          <w:sz w:val="30"/>
          <w:szCs w:val="30"/>
        </w:rPr>
        <w:t xml:space="preserve"> </w:t>
      </w:r>
      <w:r w:rsidRPr="00E5456B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E5456B">
        <w:rPr>
          <w:rFonts w:ascii="Angsana New" w:hAnsi="Angsana New"/>
          <w:color w:val="000000"/>
          <w:sz w:val="30"/>
          <w:szCs w:val="30"/>
        </w:rPr>
        <w:t xml:space="preserve"> </w:t>
      </w:r>
      <w:r w:rsidRPr="00E5456B">
        <w:rPr>
          <w:rFonts w:ascii="Angsana New" w:hAnsi="Angsana New" w:hint="cs"/>
          <w:color w:val="000000"/>
          <w:sz w:val="30"/>
          <w:szCs w:val="30"/>
          <w:cs/>
        </w:rPr>
        <w:t>สุทธิจากมูลค่าหลักประกัน (สินค้า</w:t>
      </w:r>
      <w:r w:rsidRPr="00E5456B">
        <w:rPr>
          <w:rFonts w:ascii="Angsana New" w:hAnsi="Angsana New"/>
          <w:color w:val="000000"/>
          <w:sz w:val="30"/>
          <w:szCs w:val="30"/>
        </w:rPr>
        <w:t>)</w:t>
      </w:r>
    </w:p>
    <w:p w14:paraId="1AB8A7B6" w14:textId="3B751EA6" w:rsidR="005D56B9" w:rsidRPr="00AF141A" w:rsidRDefault="00915AE8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hanging="547"/>
        <w:rPr>
          <w:rFonts w:asciiTheme="majorBidi" w:hAnsiTheme="majorBidi" w:cstheme="majorBidi"/>
          <w:b/>
          <w:b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t>9</w:t>
      </w:r>
      <w:r w:rsidR="005D56B9" w:rsidRPr="00AF141A">
        <w:rPr>
          <w:rFonts w:asciiTheme="majorBidi" w:hAnsiTheme="majorBidi" w:cstheme="majorBidi"/>
          <w:b/>
          <w:bCs/>
          <w:sz w:val="30"/>
          <w:szCs w:val="30"/>
        </w:rPr>
        <w:tab/>
      </w:r>
      <w:r w:rsidR="005D56B9">
        <w:rPr>
          <w:rFonts w:asciiTheme="majorBidi" w:hAnsiTheme="majorBidi" w:cstheme="majorBidi" w:hint="cs"/>
          <w:b/>
          <w:bCs/>
          <w:sz w:val="30"/>
          <w:szCs w:val="30"/>
          <w:cs/>
        </w:rPr>
        <w:t>สินค้าคงเหลือ</w:t>
      </w:r>
    </w:p>
    <w:p w14:paraId="3906A4F8" w14:textId="77777777" w:rsidR="005D56B9" w:rsidRPr="00CF1FF6" w:rsidRDefault="005D56B9" w:rsidP="00344305">
      <w:pPr>
        <w:rPr>
          <w:rFonts w:asciiTheme="majorBidi" w:hAnsiTheme="majorBidi" w:cstheme="majorBidi"/>
          <w:sz w:val="24"/>
          <w:szCs w:val="24"/>
        </w:rPr>
      </w:pPr>
    </w:p>
    <w:tbl>
      <w:tblPr>
        <w:tblW w:w="9391" w:type="dxa"/>
        <w:tblInd w:w="450" w:type="dxa"/>
        <w:tblLook w:val="01E0" w:firstRow="1" w:lastRow="1" w:firstColumn="1" w:lastColumn="1" w:noHBand="0" w:noVBand="0"/>
      </w:tblPr>
      <w:tblGrid>
        <w:gridCol w:w="3343"/>
        <w:gridCol w:w="1014"/>
        <w:gridCol w:w="1127"/>
        <w:gridCol w:w="269"/>
        <w:gridCol w:w="1005"/>
        <w:gridCol w:w="269"/>
        <w:gridCol w:w="79"/>
        <w:gridCol w:w="983"/>
        <w:gridCol w:w="264"/>
        <w:gridCol w:w="1038"/>
      </w:tblGrid>
      <w:tr w:rsidR="009D3E00" w:rsidRPr="00D31C4E" w14:paraId="3ADE356A" w14:textId="77777777" w:rsidTr="00197FF7">
        <w:trPr>
          <w:trHeight w:val="20"/>
          <w:tblHeader/>
        </w:trPr>
        <w:tc>
          <w:tcPr>
            <w:tcW w:w="3402" w:type="dxa"/>
          </w:tcPr>
          <w:p w14:paraId="6A0C2DEB" w14:textId="77777777" w:rsidR="009D3E00" w:rsidRPr="00D31C4E" w:rsidRDefault="009D3E00" w:rsidP="0034430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thaiDistribute"/>
              <w:rPr>
                <w:rFonts w:asciiTheme="majorBidi" w:hAnsiTheme="majorBidi" w:cstheme="majorBidi"/>
                <w:bCs/>
                <w:color w:val="0000FF"/>
                <w:sz w:val="30"/>
                <w:szCs w:val="30"/>
              </w:rPr>
            </w:pPr>
          </w:p>
        </w:tc>
        <w:tc>
          <w:tcPr>
            <w:tcW w:w="1035" w:type="dxa"/>
          </w:tcPr>
          <w:p w14:paraId="704A6D6E" w14:textId="77777777" w:rsidR="009D3E00" w:rsidRPr="00D31C4E" w:rsidRDefault="009D3E00" w:rsidP="003443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2314" w:type="dxa"/>
            <w:gridSpan w:val="3"/>
            <w:hideMark/>
          </w:tcPr>
          <w:p w14:paraId="725505BA" w14:textId="11362E77" w:rsidR="009D3E00" w:rsidRPr="00D31C4E" w:rsidRDefault="009D3E00" w:rsidP="003443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D31C4E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349" w:type="dxa"/>
            <w:gridSpan w:val="2"/>
          </w:tcPr>
          <w:p w14:paraId="42C998A5" w14:textId="77777777" w:rsidR="009D3E00" w:rsidRPr="00D31C4E" w:rsidRDefault="009D3E00" w:rsidP="003443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291" w:type="dxa"/>
            <w:gridSpan w:val="3"/>
            <w:hideMark/>
          </w:tcPr>
          <w:p w14:paraId="4AF1D752" w14:textId="7AADF0ED" w:rsidR="009D3E00" w:rsidRPr="00D31C4E" w:rsidRDefault="009D3E00" w:rsidP="003443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D31C4E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9D3E00" w:rsidRPr="00D31C4E" w14:paraId="7E4963F6" w14:textId="77777777" w:rsidTr="00197FF7">
        <w:trPr>
          <w:trHeight w:val="20"/>
          <w:tblHeader/>
        </w:trPr>
        <w:tc>
          <w:tcPr>
            <w:tcW w:w="3402" w:type="dxa"/>
          </w:tcPr>
          <w:p w14:paraId="79B3E810" w14:textId="77777777" w:rsidR="009D3E00" w:rsidRPr="00D31C4E" w:rsidRDefault="009D3E00" w:rsidP="0034430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35" w:type="dxa"/>
          </w:tcPr>
          <w:p w14:paraId="05DAB5BC" w14:textId="38FEF3EE" w:rsidR="009D3E00" w:rsidRPr="00D31C4E" w:rsidRDefault="009D3E00" w:rsidP="003443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35" w:type="dxa"/>
            <w:vAlign w:val="center"/>
            <w:hideMark/>
          </w:tcPr>
          <w:p w14:paraId="327AB3F5" w14:textId="3956C1DF" w:rsidR="009D3E00" w:rsidRPr="00D31C4E" w:rsidRDefault="000C3F88" w:rsidP="003443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70" w:type="dxa"/>
            <w:vAlign w:val="center"/>
          </w:tcPr>
          <w:p w14:paraId="28567C7F" w14:textId="77777777" w:rsidR="009D3E00" w:rsidRPr="00D31C4E" w:rsidRDefault="009D3E00" w:rsidP="003443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9" w:type="dxa"/>
            <w:vAlign w:val="center"/>
            <w:hideMark/>
          </w:tcPr>
          <w:p w14:paraId="18F2DA59" w14:textId="6CEBCB02" w:rsidR="009D3E00" w:rsidRPr="00D31C4E" w:rsidRDefault="000C3F88" w:rsidP="003443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349" w:type="dxa"/>
            <w:gridSpan w:val="2"/>
          </w:tcPr>
          <w:p w14:paraId="37AF4360" w14:textId="77777777" w:rsidR="009D3E00" w:rsidRPr="00D31C4E" w:rsidRDefault="009D3E00" w:rsidP="003443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83" w:type="dxa"/>
            <w:vAlign w:val="center"/>
            <w:hideMark/>
          </w:tcPr>
          <w:p w14:paraId="59B898CF" w14:textId="33C731A5" w:rsidR="009D3E00" w:rsidRPr="00D31C4E" w:rsidRDefault="000C3F88" w:rsidP="003443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65" w:type="dxa"/>
            <w:vAlign w:val="center"/>
          </w:tcPr>
          <w:p w14:paraId="19CB1C5C" w14:textId="77777777" w:rsidR="009D3E00" w:rsidRPr="00D31C4E" w:rsidRDefault="009D3E00" w:rsidP="003443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43" w:type="dxa"/>
            <w:vAlign w:val="center"/>
            <w:hideMark/>
          </w:tcPr>
          <w:p w14:paraId="200BC320" w14:textId="0F9E7561" w:rsidR="009D3E00" w:rsidRPr="00D31C4E" w:rsidRDefault="000C3F88" w:rsidP="003443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9D3E00" w:rsidRPr="00D31C4E" w14:paraId="349A1D15" w14:textId="77777777" w:rsidTr="00197FF7">
        <w:trPr>
          <w:trHeight w:val="20"/>
          <w:tblHeader/>
        </w:trPr>
        <w:tc>
          <w:tcPr>
            <w:tcW w:w="3402" w:type="dxa"/>
          </w:tcPr>
          <w:p w14:paraId="608CBD31" w14:textId="77777777" w:rsidR="009D3E00" w:rsidRPr="00D31C4E" w:rsidRDefault="009D3E00" w:rsidP="0034430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35" w:type="dxa"/>
          </w:tcPr>
          <w:p w14:paraId="1242DF23" w14:textId="77777777" w:rsidR="009D3E00" w:rsidRPr="00D31C4E" w:rsidRDefault="009D3E00" w:rsidP="003443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954" w:type="dxa"/>
            <w:gridSpan w:val="8"/>
            <w:hideMark/>
          </w:tcPr>
          <w:p w14:paraId="2A770F7E" w14:textId="6E06E08C" w:rsidR="009D3E00" w:rsidRPr="00D31C4E" w:rsidRDefault="009D3E00" w:rsidP="003443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D31C4E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</w:t>
            </w:r>
            <w:r w:rsidR="00FF4195">
              <w:rPr>
                <w:rFonts w:asciiTheme="majorBidi" w:hAnsiTheme="majorBidi" w:cstheme="majorBidi" w:hint="cs"/>
                <w:b/>
                <w:i/>
                <w:iCs/>
                <w:sz w:val="30"/>
                <w:szCs w:val="30"/>
                <w:cs/>
              </w:rPr>
              <w:t>พัน</w:t>
            </w:r>
            <w:r w:rsidRPr="00D31C4E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0C3F88" w:rsidRPr="00D31C4E" w14:paraId="1E50BAF7" w14:textId="77777777" w:rsidTr="00344305">
        <w:trPr>
          <w:trHeight w:val="20"/>
        </w:trPr>
        <w:tc>
          <w:tcPr>
            <w:tcW w:w="3402" w:type="dxa"/>
            <w:hideMark/>
          </w:tcPr>
          <w:p w14:paraId="175A6CF9" w14:textId="77777777" w:rsidR="000C3F88" w:rsidRPr="00D31C4E" w:rsidRDefault="000C3F88" w:rsidP="000C3F88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D31C4E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1035" w:type="dxa"/>
          </w:tcPr>
          <w:p w14:paraId="031344BB" w14:textId="77777777" w:rsidR="000C3F88" w:rsidRPr="00D31C4E" w:rsidRDefault="000C3F88" w:rsidP="000C3F88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  <w:shd w:val="clear" w:color="auto" w:fill="auto"/>
          </w:tcPr>
          <w:p w14:paraId="15407D39" w14:textId="63C06DBB" w:rsidR="000C3F88" w:rsidRPr="00371B82" w:rsidRDefault="00055EED" w:rsidP="000C3F88">
            <w:pPr>
              <w:pStyle w:val="acctfourfigures"/>
              <w:tabs>
                <w:tab w:val="clear" w:pos="765"/>
                <w:tab w:val="decimal" w:pos="-46"/>
                <w:tab w:val="left" w:pos="732"/>
              </w:tabs>
              <w:spacing w:line="240" w:lineRule="atLeast"/>
              <w:ind w:left="-79" w:right="5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</w:t>
            </w:r>
            <w:r w:rsidR="00BB78A9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,1</w:t>
            </w:r>
            <w:r w:rsidR="00BB78A9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3E30FE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6610AB87" w14:textId="77777777" w:rsidR="000C3F88" w:rsidRPr="00371B82" w:rsidRDefault="000C3F88" w:rsidP="000C3F8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09" w:type="dxa"/>
            <w:shd w:val="clear" w:color="auto" w:fill="auto"/>
          </w:tcPr>
          <w:p w14:paraId="28915740" w14:textId="6E9B3471" w:rsidR="000C3F88" w:rsidRPr="00371B82" w:rsidRDefault="000C3F88" w:rsidP="000C3F88">
            <w:pPr>
              <w:pStyle w:val="acctfourfigures"/>
              <w:tabs>
                <w:tab w:val="clear" w:pos="765"/>
                <w:tab w:val="decimal" w:pos="-46"/>
                <w:tab w:val="left" w:pos="720"/>
              </w:tabs>
              <w:spacing w:line="240" w:lineRule="atLeast"/>
              <w:ind w:left="-79" w:right="5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71B82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4,896</w:t>
            </w:r>
          </w:p>
        </w:tc>
        <w:tc>
          <w:tcPr>
            <w:tcW w:w="270" w:type="dxa"/>
            <w:shd w:val="clear" w:color="auto" w:fill="auto"/>
          </w:tcPr>
          <w:p w14:paraId="6ACCF9BB" w14:textId="77777777" w:rsidR="000C3F88" w:rsidRPr="00371B82" w:rsidRDefault="000C3F88" w:rsidP="000C3F8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62" w:type="dxa"/>
            <w:gridSpan w:val="2"/>
            <w:shd w:val="clear" w:color="auto" w:fill="auto"/>
          </w:tcPr>
          <w:p w14:paraId="54955FB6" w14:textId="143413D8" w:rsidR="000C3F88" w:rsidRPr="00055EED" w:rsidRDefault="00055EED" w:rsidP="000C3F88">
            <w:pPr>
              <w:pStyle w:val="acctfourfigures"/>
              <w:tabs>
                <w:tab w:val="clear" w:pos="765"/>
                <w:tab w:val="decimal" w:pos="-46"/>
              </w:tabs>
              <w:spacing w:line="240" w:lineRule="atLeast"/>
              <w:ind w:left="-79" w:right="5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</w:t>
            </w:r>
            <w:r w:rsidR="00165A3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,7</w:t>
            </w:r>
            <w:r w:rsidR="00165A3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78</w:t>
            </w:r>
          </w:p>
        </w:tc>
        <w:tc>
          <w:tcPr>
            <w:tcW w:w="265" w:type="dxa"/>
            <w:shd w:val="clear" w:color="auto" w:fill="auto"/>
          </w:tcPr>
          <w:p w14:paraId="0185AECD" w14:textId="77777777" w:rsidR="000C3F88" w:rsidRPr="00371B82" w:rsidRDefault="000C3F88" w:rsidP="000C3F8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43" w:type="dxa"/>
            <w:shd w:val="clear" w:color="auto" w:fill="auto"/>
          </w:tcPr>
          <w:p w14:paraId="008F8E3F" w14:textId="7D57889E" w:rsidR="000C3F88" w:rsidRPr="00371B82" w:rsidRDefault="000C3F88" w:rsidP="000C3F88">
            <w:pPr>
              <w:pStyle w:val="acctfourfigures"/>
              <w:tabs>
                <w:tab w:val="clear" w:pos="765"/>
                <w:tab w:val="decimal" w:pos="-46"/>
              </w:tabs>
              <w:spacing w:line="240" w:lineRule="atLeast"/>
              <w:ind w:left="-79" w:right="5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44,407</w:t>
            </w:r>
          </w:p>
        </w:tc>
      </w:tr>
      <w:tr w:rsidR="000C3F88" w:rsidRPr="00D31C4E" w14:paraId="42F326A6" w14:textId="77777777" w:rsidTr="00344305">
        <w:trPr>
          <w:trHeight w:val="20"/>
        </w:trPr>
        <w:tc>
          <w:tcPr>
            <w:tcW w:w="3402" w:type="dxa"/>
            <w:hideMark/>
          </w:tcPr>
          <w:p w14:paraId="1A215DED" w14:textId="246BEDFD" w:rsidR="000C3F88" w:rsidRPr="00D31C4E" w:rsidRDefault="000C3F88" w:rsidP="000C3F88">
            <w:pPr>
              <w:ind w:left="140" w:right="-110" w:hanging="140"/>
              <w:rPr>
                <w:rFonts w:asciiTheme="majorBidi" w:hAnsiTheme="majorBidi" w:cstheme="majorBidi"/>
                <w:sz w:val="30"/>
                <w:szCs w:val="30"/>
                <w:highlight w:val="cyan"/>
                <w:cs/>
              </w:rPr>
            </w:pPr>
            <w:r w:rsidRPr="00C66350">
              <w:rPr>
                <w:rFonts w:asciiTheme="majorBidi" w:hAnsiTheme="majorBidi" w:cstheme="majorBidi"/>
                <w:sz w:val="30"/>
                <w:szCs w:val="30"/>
                <w:cs/>
              </w:rPr>
              <w:t>สิทธิในการได้รับคืนสินค้า</w:t>
            </w:r>
            <w:r w:rsidRPr="00C6635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035" w:type="dxa"/>
          </w:tcPr>
          <w:p w14:paraId="0D1CFD2B" w14:textId="40E50551" w:rsidR="000C3F88" w:rsidRPr="00D31C4E" w:rsidRDefault="000C3F88" w:rsidP="000C3F88">
            <w:pPr>
              <w:pStyle w:val="acctfourfigures"/>
              <w:tabs>
                <w:tab w:val="clear" w:pos="765"/>
              </w:tabs>
              <w:spacing w:line="240" w:lineRule="atLeast"/>
              <w:ind w:left="-79" w:right="2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35" w:type="dxa"/>
            <w:shd w:val="clear" w:color="auto" w:fill="auto"/>
          </w:tcPr>
          <w:p w14:paraId="2C290EF6" w14:textId="66386189" w:rsidR="000C3F88" w:rsidRPr="00371B82" w:rsidRDefault="00055EED" w:rsidP="000C3F88">
            <w:pPr>
              <w:pStyle w:val="acctfourfigures"/>
              <w:tabs>
                <w:tab w:val="clear" w:pos="765"/>
                <w:tab w:val="decimal" w:pos="-46"/>
              </w:tabs>
              <w:spacing w:line="240" w:lineRule="atLeast"/>
              <w:ind w:left="-79" w:right="5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480</w:t>
            </w:r>
          </w:p>
        </w:tc>
        <w:tc>
          <w:tcPr>
            <w:tcW w:w="270" w:type="dxa"/>
            <w:shd w:val="clear" w:color="auto" w:fill="auto"/>
          </w:tcPr>
          <w:p w14:paraId="3E2FB544" w14:textId="77777777" w:rsidR="000C3F88" w:rsidRPr="00371B82" w:rsidRDefault="000C3F88" w:rsidP="000C3F88">
            <w:pPr>
              <w:tabs>
                <w:tab w:val="clear" w:pos="227"/>
                <w:tab w:val="clear" w:pos="454"/>
                <w:tab w:val="clear" w:pos="680"/>
                <w:tab w:val="decimal" w:pos="-46"/>
              </w:tabs>
              <w:ind w:right="55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09" w:type="dxa"/>
            <w:shd w:val="clear" w:color="auto" w:fill="auto"/>
          </w:tcPr>
          <w:p w14:paraId="4749D53F" w14:textId="1F6859AC" w:rsidR="000C3F88" w:rsidRPr="00371B82" w:rsidRDefault="000C3F88" w:rsidP="000C3F88">
            <w:pPr>
              <w:pStyle w:val="acctfourfigures"/>
              <w:tabs>
                <w:tab w:val="clear" w:pos="765"/>
                <w:tab w:val="decimal" w:pos="-46"/>
                <w:tab w:val="left" w:pos="720"/>
              </w:tabs>
              <w:spacing w:line="240" w:lineRule="atLeast"/>
              <w:ind w:left="-79" w:right="5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71B82">
              <w:rPr>
                <w:rFonts w:asciiTheme="majorBidi" w:hAnsiTheme="majorBidi" w:cstheme="majorBidi"/>
                <w:sz w:val="30"/>
                <w:szCs w:val="30"/>
              </w:rPr>
              <w:t>538</w:t>
            </w:r>
          </w:p>
        </w:tc>
        <w:tc>
          <w:tcPr>
            <w:tcW w:w="270" w:type="dxa"/>
            <w:shd w:val="clear" w:color="auto" w:fill="auto"/>
          </w:tcPr>
          <w:p w14:paraId="7686A474" w14:textId="77777777" w:rsidR="000C3F88" w:rsidRPr="00371B82" w:rsidRDefault="000C3F88" w:rsidP="000C3F88">
            <w:pPr>
              <w:tabs>
                <w:tab w:val="clear" w:pos="227"/>
                <w:tab w:val="clear" w:pos="454"/>
                <w:tab w:val="clear" w:pos="680"/>
                <w:tab w:val="decimal" w:pos="-46"/>
              </w:tabs>
              <w:ind w:right="55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62" w:type="dxa"/>
            <w:gridSpan w:val="2"/>
            <w:shd w:val="clear" w:color="auto" w:fill="auto"/>
          </w:tcPr>
          <w:p w14:paraId="265FFCCA" w14:textId="7FF135E2" w:rsidR="000C3F88" w:rsidRPr="00371B82" w:rsidRDefault="00055EED" w:rsidP="000C3F88">
            <w:pPr>
              <w:pStyle w:val="acctfourfigures"/>
              <w:tabs>
                <w:tab w:val="clear" w:pos="765"/>
                <w:tab w:val="decimal" w:pos="-46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480</w:t>
            </w:r>
          </w:p>
        </w:tc>
        <w:tc>
          <w:tcPr>
            <w:tcW w:w="265" w:type="dxa"/>
            <w:shd w:val="clear" w:color="auto" w:fill="auto"/>
          </w:tcPr>
          <w:p w14:paraId="4B719498" w14:textId="77777777" w:rsidR="000C3F88" w:rsidRPr="00371B82" w:rsidRDefault="000C3F88" w:rsidP="000C3F88">
            <w:pPr>
              <w:tabs>
                <w:tab w:val="clear" w:pos="227"/>
                <w:tab w:val="clear" w:pos="454"/>
                <w:tab w:val="clear" w:pos="680"/>
                <w:tab w:val="decimal" w:pos="-46"/>
              </w:tabs>
              <w:ind w:right="55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43" w:type="dxa"/>
            <w:shd w:val="clear" w:color="auto" w:fill="auto"/>
          </w:tcPr>
          <w:p w14:paraId="5F5E626F" w14:textId="6B9C9760" w:rsidR="000C3F88" w:rsidRPr="00371B82" w:rsidRDefault="000C3F88" w:rsidP="000313B6">
            <w:pPr>
              <w:pStyle w:val="acctfourfigures"/>
              <w:tabs>
                <w:tab w:val="clear" w:pos="765"/>
                <w:tab w:val="decimal" w:pos="-46"/>
              </w:tabs>
              <w:spacing w:line="240" w:lineRule="atLeast"/>
              <w:ind w:left="-79" w:right="5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71B82">
              <w:rPr>
                <w:rFonts w:asciiTheme="majorBidi" w:hAnsiTheme="majorBidi" w:cstheme="majorBidi"/>
                <w:sz w:val="30"/>
                <w:szCs w:val="30"/>
              </w:rPr>
              <w:t>538</w:t>
            </w:r>
          </w:p>
        </w:tc>
      </w:tr>
      <w:tr w:rsidR="000C3F88" w:rsidRPr="00D31C4E" w14:paraId="6F71BD69" w14:textId="77777777" w:rsidTr="00C65DF2">
        <w:trPr>
          <w:trHeight w:val="20"/>
        </w:trPr>
        <w:tc>
          <w:tcPr>
            <w:tcW w:w="3402" w:type="dxa"/>
            <w:hideMark/>
          </w:tcPr>
          <w:p w14:paraId="051E7E7B" w14:textId="77777777" w:rsidR="000C3F88" w:rsidRPr="00D31C4E" w:rsidRDefault="000C3F88" w:rsidP="000C3F88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D31C4E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สินค้าระหว่างผลิต</w:t>
            </w:r>
            <w:r w:rsidRPr="00D31C4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035" w:type="dxa"/>
          </w:tcPr>
          <w:p w14:paraId="7DE6F5CB" w14:textId="163659CF" w:rsidR="000C3F88" w:rsidRPr="00D31C4E" w:rsidRDefault="000C3F88" w:rsidP="000C3F88">
            <w:pPr>
              <w:pStyle w:val="acctfourfigures"/>
              <w:tabs>
                <w:tab w:val="clear" w:pos="765"/>
              </w:tabs>
              <w:spacing w:line="240" w:lineRule="atLeast"/>
              <w:ind w:left="-79" w:right="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  <w:shd w:val="clear" w:color="auto" w:fill="auto"/>
          </w:tcPr>
          <w:p w14:paraId="20706708" w14:textId="26D06E98" w:rsidR="000C3F88" w:rsidRPr="00371B82" w:rsidRDefault="00055EED" w:rsidP="000C3F88">
            <w:pPr>
              <w:pStyle w:val="acctfourfigures"/>
              <w:tabs>
                <w:tab w:val="clear" w:pos="765"/>
                <w:tab w:val="decimal" w:pos="-46"/>
              </w:tabs>
              <w:spacing w:line="240" w:lineRule="atLeast"/>
              <w:ind w:left="-79" w:right="5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25,26</w:t>
            </w:r>
            <w:r w:rsidR="00790EA7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132D622B" w14:textId="77777777" w:rsidR="000C3F88" w:rsidRPr="00371B82" w:rsidRDefault="000C3F88" w:rsidP="000C3F88">
            <w:pPr>
              <w:tabs>
                <w:tab w:val="clear" w:pos="227"/>
                <w:tab w:val="clear" w:pos="454"/>
                <w:tab w:val="clear" w:pos="680"/>
                <w:tab w:val="decimal" w:pos="-46"/>
                <w:tab w:val="left" w:pos="720"/>
              </w:tabs>
              <w:ind w:right="55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09" w:type="dxa"/>
            <w:shd w:val="clear" w:color="auto" w:fill="auto"/>
          </w:tcPr>
          <w:p w14:paraId="4F1BD14E" w14:textId="47FB2295" w:rsidR="000C3F88" w:rsidRPr="00371B82" w:rsidRDefault="000C3F88" w:rsidP="000C3F88">
            <w:pPr>
              <w:pStyle w:val="acctfourfigures"/>
              <w:tabs>
                <w:tab w:val="clear" w:pos="765"/>
                <w:tab w:val="decimal" w:pos="-46"/>
                <w:tab w:val="left" w:pos="720"/>
              </w:tabs>
              <w:spacing w:line="240" w:lineRule="atLeast"/>
              <w:ind w:left="-79" w:right="5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71B82">
              <w:rPr>
                <w:rFonts w:asciiTheme="majorBidi" w:hAnsiTheme="majorBidi" w:cstheme="majorBidi"/>
                <w:sz w:val="30"/>
                <w:szCs w:val="30"/>
              </w:rPr>
              <w:t>19,967</w:t>
            </w:r>
          </w:p>
        </w:tc>
        <w:tc>
          <w:tcPr>
            <w:tcW w:w="270" w:type="dxa"/>
            <w:shd w:val="clear" w:color="auto" w:fill="auto"/>
          </w:tcPr>
          <w:p w14:paraId="79397453" w14:textId="77777777" w:rsidR="000C3F88" w:rsidRPr="00371B82" w:rsidRDefault="000C3F88" w:rsidP="000C3F88">
            <w:pPr>
              <w:tabs>
                <w:tab w:val="clear" w:pos="227"/>
                <w:tab w:val="clear" w:pos="454"/>
                <w:tab w:val="clear" w:pos="680"/>
                <w:tab w:val="decimal" w:pos="-46"/>
                <w:tab w:val="left" w:pos="720"/>
              </w:tabs>
              <w:ind w:right="55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62" w:type="dxa"/>
            <w:gridSpan w:val="2"/>
            <w:shd w:val="clear" w:color="auto" w:fill="auto"/>
          </w:tcPr>
          <w:p w14:paraId="2C308FEF" w14:textId="2613FA1B" w:rsidR="000C3F88" w:rsidRPr="00790EA7" w:rsidRDefault="00055EED" w:rsidP="000C3F88">
            <w:pPr>
              <w:pStyle w:val="acctfourfigures"/>
              <w:tabs>
                <w:tab w:val="clear" w:pos="765"/>
                <w:tab w:val="decimal" w:pos="-46"/>
                <w:tab w:val="left" w:pos="720"/>
              </w:tabs>
              <w:spacing w:line="240" w:lineRule="atLeast"/>
              <w:ind w:left="-79" w:right="5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25,26</w:t>
            </w:r>
            <w:r w:rsidR="00790EA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  <w:tc>
          <w:tcPr>
            <w:tcW w:w="265" w:type="dxa"/>
            <w:shd w:val="clear" w:color="auto" w:fill="auto"/>
          </w:tcPr>
          <w:p w14:paraId="5E0EA05C" w14:textId="77777777" w:rsidR="000C3F88" w:rsidRPr="00371B82" w:rsidRDefault="000C3F88" w:rsidP="000C3F88">
            <w:pPr>
              <w:tabs>
                <w:tab w:val="clear" w:pos="227"/>
                <w:tab w:val="clear" w:pos="454"/>
                <w:tab w:val="clear" w:pos="680"/>
                <w:tab w:val="decimal" w:pos="-46"/>
                <w:tab w:val="left" w:pos="720"/>
              </w:tabs>
              <w:ind w:right="55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43" w:type="dxa"/>
            <w:shd w:val="clear" w:color="auto" w:fill="auto"/>
          </w:tcPr>
          <w:p w14:paraId="722ACFC5" w14:textId="44A713AB" w:rsidR="000C3F88" w:rsidRPr="00371B82" w:rsidRDefault="000C3F88" w:rsidP="000C3F88">
            <w:pPr>
              <w:pStyle w:val="acctfourfigures"/>
              <w:tabs>
                <w:tab w:val="clear" w:pos="765"/>
                <w:tab w:val="decimal" w:pos="-46"/>
                <w:tab w:val="left" w:pos="720"/>
              </w:tabs>
              <w:spacing w:line="240" w:lineRule="atLeast"/>
              <w:ind w:left="-79" w:right="5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71B82">
              <w:rPr>
                <w:rFonts w:asciiTheme="majorBidi" w:hAnsiTheme="majorBidi" w:cstheme="majorBidi"/>
                <w:sz w:val="30"/>
                <w:szCs w:val="30"/>
              </w:rPr>
              <w:t>19,967</w:t>
            </w:r>
          </w:p>
        </w:tc>
      </w:tr>
      <w:tr w:rsidR="000C3F88" w:rsidRPr="00D31C4E" w14:paraId="125B0038" w14:textId="77777777" w:rsidTr="00C65DF2">
        <w:trPr>
          <w:trHeight w:val="20"/>
        </w:trPr>
        <w:tc>
          <w:tcPr>
            <w:tcW w:w="3402" w:type="dxa"/>
            <w:hideMark/>
          </w:tcPr>
          <w:p w14:paraId="797C674B" w14:textId="77777777" w:rsidR="000C3F88" w:rsidRPr="00D31C4E" w:rsidRDefault="000C3F88" w:rsidP="000C3F88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D31C4E">
              <w:rPr>
                <w:rFonts w:asciiTheme="majorBidi" w:hAnsiTheme="majorBidi" w:cstheme="majorBidi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1035" w:type="dxa"/>
          </w:tcPr>
          <w:p w14:paraId="349395B8" w14:textId="77777777" w:rsidR="000C3F88" w:rsidRPr="00D31C4E" w:rsidRDefault="000C3F88" w:rsidP="000C3F88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  <w:shd w:val="clear" w:color="auto" w:fill="auto"/>
          </w:tcPr>
          <w:p w14:paraId="1CE375DC" w14:textId="4185117D" w:rsidR="000C3F88" w:rsidRPr="00371B82" w:rsidRDefault="00055EED" w:rsidP="000C3F88">
            <w:pPr>
              <w:pStyle w:val="acctfourfigures"/>
              <w:tabs>
                <w:tab w:val="clear" w:pos="765"/>
                <w:tab w:val="decimal" w:pos="-46"/>
              </w:tabs>
              <w:spacing w:line="240" w:lineRule="atLeast"/>
              <w:ind w:left="-79" w:right="5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75,408</w:t>
            </w:r>
          </w:p>
        </w:tc>
        <w:tc>
          <w:tcPr>
            <w:tcW w:w="270" w:type="dxa"/>
            <w:shd w:val="clear" w:color="auto" w:fill="auto"/>
          </w:tcPr>
          <w:p w14:paraId="5D2D2D5F" w14:textId="77777777" w:rsidR="000C3F88" w:rsidRPr="00371B82" w:rsidRDefault="000C3F88" w:rsidP="000C3F88">
            <w:pPr>
              <w:tabs>
                <w:tab w:val="clear" w:pos="227"/>
                <w:tab w:val="clear" w:pos="454"/>
                <w:tab w:val="clear" w:pos="680"/>
                <w:tab w:val="decimal" w:pos="-46"/>
              </w:tabs>
              <w:ind w:right="55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09" w:type="dxa"/>
            <w:shd w:val="clear" w:color="auto" w:fill="auto"/>
          </w:tcPr>
          <w:p w14:paraId="2932750C" w14:textId="79A175B8" w:rsidR="000C3F88" w:rsidRPr="00371B82" w:rsidRDefault="000C3F88" w:rsidP="000C3F88">
            <w:pPr>
              <w:pStyle w:val="acctfourfigures"/>
              <w:tabs>
                <w:tab w:val="clear" w:pos="765"/>
                <w:tab w:val="decimal" w:pos="-46"/>
              </w:tabs>
              <w:spacing w:line="240" w:lineRule="atLeast"/>
              <w:ind w:left="-79" w:right="5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71B82">
              <w:rPr>
                <w:rFonts w:asciiTheme="majorBidi" w:hAnsiTheme="majorBidi" w:cstheme="majorBidi"/>
                <w:sz w:val="30"/>
                <w:szCs w:val="30"/>
              </w:rPr>
              <w:t>68,922</w:t>
            </w:r>
          </w:p>
        </w:tc>
        <w:tc>
          <w:tcPr>
            <w:tcW w:w="270" w:type="dxa"/>
            <w:shd w:val="clear" w:color="auto" w:fill="auto"/>
          </w:tcPr>
          <w:p w14:paraId="0FC1178B" w14:textId="77777777" w:rsidR="000C3F88" w:rsidRPr="00371B82" w:rsidRDefault="000C3F88" w:rsidP="000C3F88">
            <w:pPr>
              <w:tabs>
                <w:tab w:val="clear" w:pos="227"/>
                <w:tab w:val="clear" w:pos="454"/>
                <w:tab w:val="clear" w:pos="680"/>
                <w:tab w:val="decimal" w:pos="-46"/>
              </w:tabs>
              <w:ind w:right="55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62" w:type="dxa"/>
            <w:gridSpan w:val="2"/>
            <w:shd w:val="clear" w:color="auto" w:fill="auto"/>
          </w:tcPr>
          <w:p w14:paraId="7DB0DC3A" w14:textId="0DB94273" w:rsidR="000C3F88" w:rsidRPr="00371B82" w:rsidRDefault="00055EED" w:rsidP="000C3F88">
            <w:pPr>
              <w:pStyle w:val="acctfourfigures"/>
              <w:tabs>
                <w:tab w:val="clear" w:pos="765"/>
                <w:tab w:val="decimal" w:pos="-46"/>
              </w:tabs>
              <w:spacing w:line="240" w:lineRule="atLeast"/>
              <w:ind w:left="-79" w:right="5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75,408</w:t>
            </w:r>
          </w:p>
        </w:tc>
        <w:tc>
          <w:tcPr>
            <w:tcW w:w="265" w:type="dxa"/>
            <w:shd w:val="clear" w:color="auto" w:fill="auto"/>
          </w:tcPr>
          <w:p w14:paraId="04FD87C6" w14:textId="77777777" w:rsidR="000C3F88" w:rsidRPr="00371B82" w:rsidRDefault="000C3F88" w:rsidP="000C3F88">
            <w:pPr>
              <w:tabs>
                <w:tab w:val="clear" w:pos="227"/>
                <w:tab w:val="clear" w:pos="454"/>
                <w:tab w:val="clear" w:pos="680"/>
                <w:tab w:val="decimal" w:pos="-46"/>
              </w:tabs>
              <w:ind w:right="55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43" w:type="dxa"/>
            <w:shd w:val="clear" w:color="auto" w:fill="auto"/>
          </w:tcPr>
          <w:p w14:paraId="0D4E5D39" w14:textId="1BE088D5" w:rsidR="000C3F88" w:rsidRPr="00371B82" w:rsidRDefault="000C3F88" w:rsidP="000C3F88">
            <w:pPr>
              <w:pStyle w:val="acctfourfigures"/>
              <w:tabs>
                <w:tab w:val="clear" w:pos="765"/>
                <w:tab w:val="decimal" w:pos="-46"/>
              </w:tabs>
              <w:spacing w:line="240" w:lineRule="atLeast"/>
              <w:ind w:left="-79" w:right="5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71B82">
              <w:rPr>
                <w:rFonts w:asciiTheme="majorBidi" w:hAnsiTheme="majorBidi" w:cstheme="majorBidi"/>
                <w:sz w:val="30"/>
                <w:szCs w:val="30"/>
              </w:rPr>
              <w:t>68,922</w:t>
            </w:r>
          </w:p>
        </w:tc>
      </w:tr>
      <w:tr w:rsidR="000C3F88" w:rsidRPr="00D31C4E" w14:paraId="1EC919D3" w14:textId="77777777" w:rsidTr="00C65DF2">
        <w:trPr>
          <w:trHeight w:val="20"/>
        </w:trPr>
        <w:tc>
          <w:tcPr>
            <w:tcW w:w="3402" w:type="dxa"/>
          </w:tcPr>
          <w:p w14:paraId="44C86E3E" w14:textId="6CD3CA4E" w:rsidR="000C3F88" w:rsidRPr="00D31C4E" w:rsidRDefault="000C3F88" w:rsidP="000C3F88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31C4E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สินค้าระหว่างทาง</w:t>
            </w:r>
          </w:p>
        </w:tc>
        <w:tc>
          <w:tcPr>
            <w:tcW w:w="1035" w:type="dxa"/>
          </w:tcPr>
          <w:p w14:paraId="583A2467" w14:textId="77777777" w:rsidR="000C3F88" w:rsidRPr="00D31C4E" w:rsidRDefault="000C3F88" w:rsidP="000C3F88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  <w:shd w:val="clear" w:color="auto" w:fill="auto"/>
          </w:tcPr>
          <w:p w14:paraId="49936221" w14:textId="56232FCD" w:rsidR="000C3F88" w:rsidRPr="00371B82" w:rsidRDefault="00055EED" w:rsidP="000C3F88">
            <w:pPr>
              <w:pStyle w:val="acctfourfigures"/>
              <w:tabs>
                <w:tab w:val="clear" w:pos="765"/>
                <w:tab w:val="decimal" w:pos="-46"/>
              </w:tabs>
              <w:spacing w:line="240" w:lineRule="atLeast"/>
              <w:ind w:left="-79" w:right="5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4,605</w:t>
            </w:r>
          </w:p>
        </w:tc>
        <w:tc>
          <w:tcPr>
            <w:tcW w:w="270" w:type="dxa"/>
            <w:shd w:val="clear" w:color="auto" w:fill="auto"/>
          </w:tcPr>
          <w:p w14:paraId="3628563E" w14:textId="77777777" w:rsidR="000C3F88" w:rsidRPr="00371B82" w:rsidRDefault="000C3F88" w:rsidP="000C3F88">
            <w:pPr>
              <w:tabs>
                <w:tab w:val="clear" w:pos="227"/>
                <w:tab w:val="clear" w:pos="454"/>
                <w:tab w:val="clear" w:pos="680"/>
                <w:tab w:val="decimal" w:pos="-46"/>
              </w:tabs>
              <w:ind w:right="55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09" w:type="dxa"/>
            <w:shd w:val="clear" w:color="auto" w:fill="auto"/>
          </w:tcPr>
          <w:p w14:paraId="44816296" w14:textId="7AEC7750" w:rsidR="000C3F88" w:rsidRPr="00371B82" w:rsidRDefault="000C3F88" w:rsidP="000C3F88">
            <w:pPr>
              <w:pStyle w:val="acctfourfigures"/>
              <w:tabs>
                <w:tab w:val="clear" w:pos="765"/>
                <w:tab w:val="decimal" w:pos="-46"/>
              </w:tabs>
              <w:spacing w:line="240" w:lineRule="atLeast"/>
              <w:ind w:left="-79" w:right="5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71B82">
              <w:rPr>
                <w:rFonts w:asciiTheme="majorBidi" w:hAnsiTheme="majorBidi" w:cstheme="majorBidi"/>
                <w:sz w:val="30"/>
                <w:szCs w:val="30"/>
              </w:rPr>
              <w:t>1,670</w:t>
            </w:r>
          </w:p>
        </w:tc>
        <w:tc>
          <w:tcPr>
            <w:tcW w:w="270" w:type="dxa"/>
            <w:shd w:val="clear" w:color="auto" w:fill="auto"/>
          </w:tcPr>
          <w:p w14:paraId="32AFFB12" w14:textId="77777777" w:rsidR="000C3F88" w:rsidRPr="00371B82" w:rsidRDefault="000C3F88" w:rsidP="000C3F88">
            <w:pPr>
              <w:tabs>
                <w:tab w:val="clear" w:pos="227"/>
                <w:tab w:val="clear" w:pos="454"/>
                <w:tab w:val="clear" w:pos="680"/>
                <w:tab w:val="decimal" w:pos="-46"/>
              </w:tabs>
              <w:ind w:right="55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62" w:type="dxa"/>
            <w:gridSpan w:val="2"/>
            <w:shd w:val="clear" w:color="auto" w:fill="auto"/>
          </w:tcPr>
          <w:p w14:paraId="243FAE91" w14:textId="432E11B1" w:rsidR="000C3F88" w:rsidRPr="00371B82" w:rsidRDefault="00055EED" w:rsidP="000C3F88">
            <w:pPr>
              <w:pStyle w:val="acctfourfigures"/>
              <w:tabs>
                <w:tab w:val="clear" w:pos="765"/>
                <w:tab w:val="decimal" w:pos="-46"/>
              </w:tabs>
              <w:spacing w:line="240" w:lineRule="atLeast"/>
              <w:ind w:left="-79" w:right="5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4,605</w:t>
            </w:r>
          </w:p>
        </w:tc>
        <w:tc>
          <w:tcPr>
            <w:tcW w:w="265" w:type="dxa"/>
            <w:shd w:val="clear" w:color="auto" w:fill="auto"/>
          </w:tcPr>
          <w:p w14:paraId="3A18C007" w14:textId="77777777" w:rsidR="000C3F88" w:rsidRPr="00371B82" w:rsidRDefault="000C3F88" w:rsidP="000C3F88">
            <w:pPr>
              <w:tabs>
                <w:tab w:val="clear" w:pos="227"/>
                <w:tab w:val="clear" w:pos="454"/>
                <w:tab w:val="clear" w:pos="680"/>
                <w:tab w:val="decimal" w:pos="-46"/>
              </w:tabs>
              <w:ind w:right="55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43" w:type="dxa"/>
            <w:shd w:val="clear" w:color="auto" w:fill="auto"/>
          </w:tcPr>
          <w:p w14:paraId="628B8DBB" w14:textId="3E525A23" w:rsidR="000C3F88" w:rsidRPr="00371B82" w:rsidRDefault="000C3F88" w:rsidP="000C3F88">
            <w:pPr>
              <w:pStyle w:val="acctfourfigures"/>
              <w:tabs>
                <w:tab w:val="clear" w:pos="765"/>
                <w:tab w:val="decimal" w:pos="-46"/>
              </w:tabs>
              <w:spacing w:line="240" w:lineRule="atLeast"/>
              <w:ind w:left="-79" w:right="5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71B82">
              <w:rPr>
                <w:rFonts w:asciiTheme="majorBidi" w:hAnsiTheme="majorBidi" w:cstheme="majorBidi"/>
                <w:sz w:val="30"/>
                <w:szCs w:val="30"/>
              </w:rPr>
              <w:t>1,670</w:t>
            </w:r>
          </w:p>
        </w:tc>
      </w:tr>
      <w:tr w:rsidR="000C3F88" w:rsidRPr="00D31C4E" w14:paraId="480EE83B" w14:textId="77777777" w:rsidTr="00C65DF2">
        <w:trPr>
          <w:trHeight w:val="20"/>
        </w:trPr>
        <w:tc>
          <w:tcPr>
            <w:tcW w:w="3402" w:type="dxa"/>
          </w:tcPr>
          <w:p w14:paraId="3D2177CA" w14:textId="165AA60E" w:rsidR="000C3F88" w:rsidRPr="00D31C4E" w:rsidRDefault="000C3F88" w:rsidP="000C3F88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31C4E">
              <w:rPr>
                <w:rFonts w:asciiTheme="majorBidi" w:hAnsiTheme="majorBidi" w:cstheme="majorBidi"/>
                <w:sz w:val="30"/>
                <w:szCs w:val="30"/>
                <w:cs/>
              </w:rPr>
              <w:t>วัสดุสิ้นเปลือง</w:t>
            </w:r>
          </w:p>
        </w:tc>
        <w:tc>
          <w:tcPr>
            <w:tcW w:w="1035" w:type="dxa"/>
          </w:tcPr>
          <w:p w14:paraId="47FD46F7" w14:textId="77777777" w:rsidR="000C3F88" w:rsidRPr="00D31C4E" w:rsidRDefault="000C3F88" w:rsidP="000C3F88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  <w:tcBorders>
              <w:bottom w:val="single" w:sz="4" w:space="0" w:color="auto"/>
            </w:tcBorders>
            <w:shd w:val="clear" w:color="auto" w:fill="auto"/>
          </w:tcPr>
          <w:p w14:paraId="5A984F9D" w14:textId="2104C61A" w:rsidR="000C3F88" w:rsidRPr="00E8180E" w:rsidRDefault="00055EED" w:rsidP="000C3F88">
            <w:pPr>
              <w:pStyle w:val="acctfourfigures"/>
              <w:tabs>
                <w:tab w:val="clear" w:pos="765"/>
                <w:tab w:val="decimal" w:pos="-46"/>
              </w:tabs>
              <w:spacing w:line="240" w:lineRule="atLeast"/>
              <w:ind w:left="-79" w:right="5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1,200</w:t>
            </w:r>
          </w:p>
        </w:tc>
        <w:tc>
          <w:tcPr>
            <w:tcW w:w="270" w:type="dxa"/>
            <w:shd w:val="clear" w:color="auto" w:fill="auto"/>
          </w:tcPr>
          <w:p w14:paraId="20332ABB" w14:textId="77777777" w:rsidR="000C3F88" w:rsidRPr="00371B82" w:rsidRDefault="000C3F88" w:rsidP="000C3F88">
            <w:pPr>
              <w:tabs>
                <w:tab w:val="clear" w:pos="227"/>
                <w:tab w:val="clear" w:pos="454"/>
                <w:tab w:val="clear" w:pos="680"/>
                <w:tab w:val="decimal" w:pos="-46"/>
              </w:tabs>
              <w:ind w:right="55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09" w:type="dxa"/>
            <w:tcBorders>
              <w:bottom w:val="single" w:sz="4" w:space="0" w:color="auto"/>
            </w:tcBorders>
            <w:shd w:val="clear" w:color="auto" w:fill="auto"/>
          </w:tcPr>
          <w:p w14:paraId="65FB029A" w14:textId="080408A0" w:rsidR="000C3F88" w:rsidRPr="00371B82" w:rsidRDefault="000C3F88" w:rsidP="000C3F88">
            <w:pPr>
              <w:pStyle w:val="acctfourfigures"/>
              <w:tabs>
                <w:tab w:val="clear" w:pos="765"/>
                <w:tab w:val="decimal" w:pos="-46"/>
              </w:tabs>
              <w:spacing w:line="240" w:lineRule="atLeast"/>
              <w:ind w:left="-79" w:right="5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71B82">
              <w:rPr>
                <w:rFonts w:asciiTheme="majorBidi" w:hAnsiTheme="majorBidi" w:cstheme="majorBidi"/>
                <w:sz w:val="30"/>
                <w:szCs w:val="30"/>
              </w:rPr>
              <w:t>1,00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</w:p>
        </w:tc>
        <w:tc>
          <w:tcPr>
            <w:tcW w:w="270" w:type="dxa"/>
            <w:shd w:val="clear" w:color="auto" w:fill="auto"/>
          </w:tcPr>
          <w:p w14:paraId="699FB066" w14:textId="77777777" w:rsidR="000C3F88" w:rsidRPr="00371B82" w:rsidRDefault="000C3F88" w:rsidP="000C3F88">
            <w:pPr>
              <w:tabs>
                <w:tab w:val="clear" w:pos="227"/>
                <w:tab w:val="clear" w:pos="454"/>
                <w:tab w:val="clear" w:pos="680"/>
                <w:tab w:val="decimal" w:pos="-46"/>
              </w:tabs>
              <w:ind w:right="55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E3F2CD2" w14:textId="6E733643" w:rsidR="000C3F88" w:rsidRPr="00371B82" w:rsidRDefault="00055EED" w:rsidP="000C3F88">
            <w:pPr>
              <w:pStyle w:val="acctfourfigures"/>
              <w:tabs>
                <w:tab w:val="clear" w:pos="765"/>
                <w:tab w:val="decimal" w:pos="-46"/>
              </w:tabs>
              <w:spacing w:line="240" w:lineRule="atLeast"/>
              <w:ind w:left="-79" w:right="5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1,200</w:t>
            </w:r>
          </w:p>
        </w:tc>
        <w:tc>
          <w:tcPr>
            <w:tcW w:w="265" w:type="dxa"/>
            <w:shd w:val="clear" w:color="auto" w:fill="auto"/>
          </w:tcPr>
          <w:p w14:paraId="48A7401E" w14:textId="77777777" w:rsidR="000C3F88" w:rsidRPr="00371B82" w:rsidRDefault="000C3F88" w:rsidP="000C3F88">
            <w:pPr>
              <w:tabs>
                <w:tab w:val="clear" w:pos="227"/>
                <w:tab w:val="clear" w:pos="454"/>
                <w:tab w:val="clear" w:pos="680"/>
                <w:tab w:val="decimal" w:pos="-46"/>
              </w:tabs>
              <w:ind w:right="55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43" w:type="dxa"/>
            <w:tcBorders>
              <w:bottom w:val="single" w:sz="4" w:space="0" w:color="auto"/>
            </w:tcBorders>
            <w:shd w:val="clear" w:color="auto" w:fill="auto"/>
          </w:tcPr>
          <w:p w14:paraId="535391D8" w14:textId="02ACEC43" w:rsidR="000C3F88" w:rsidRPr="00371B82" w:rsidRDefault="000C3F88" w:rsidP="000C3F88">
            <w:pPr>
              <w:pStyle w:val="acctfourfigures"/>
              <w:tabs>
                <w:tab w:val="clear" w:pos="765"/>
                <w:tab w:val="decimal" w:pos="-46"/>
              </w:tabs>
              <w:spacing w:line="240" w:lineRule="atLeast"/>
              <w:ind w:left="-79" w:right="5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71B82">
              <w:rPr>
                <w:rFonts w:asciiTheme="majorBidi" w:hAnsiTheme="majorBidi" w:cstheme="majorBidi"/>
                <w:sz w:val="30"/>
                <w:szCs w:val="30"/>
              </w:rPr>
              <w:t>1,00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</w:tr>
      <w:tr w:rsidR="000C3F88" w:rsidRPr="00D31C4E" w14:paraId="41A2E9AF" w14:textId="77777777" w:rsidTr="00344305">
        <w:trPr>
          <w:trHeight w:val="20"/>
        </w:trPr>
        <w:tc>
          <w:tcPr>
            <w:tcW w:w="3402" w:type="dxa"/>
          </w:tcPr>
          <w:p w14:paraId="58D18599" w14:textId="77777777" w:rsidR="000C3F88" w:rsidRPr="00D31C4E" w:rsidRDefault="000C3F88" w:rsidP="000C3F88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35" w:type="dxa"/>
          </w:tcPr>
          <w:p w14:paraId="78FF2202" w14:textId="77777777" w:rsidR="000C3F88" w:rsidRPr="00D31C4E" w:rsidRDefault="000C3F88" w:rsidP="000C3F88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  <w:tcBorders>
              <w:top w:val="single" w:sz="4" w:space="0" w:color="auto"/>
            </w:tcBorders>
            <w:shd w:val="clear" w:color="auto" w:fill="auto"/>
          </w:tcPr>
          <w:p w14:paraId="6EC8A85A" w14:textId="45DE6A66" w:rsidR="000C3F88" w:rsidRPr="00371B82" w:rsidRDefault="00055EED" w:rsidP="000C3F88">
            <w:pPr>
              <w:pStyle w:val="acctfourfigures"/>
              <w:tabs>
                <w:tab w:val="clear" w:pos="765"/>
                <w:tab w:val="decimal" w:pos="-46"/>
              </w:tabs>
              <w:spacing w:line="240" w:lineRule="atLeast"/>
              <w:ind w:left="-79" w:right="5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</w:t>
            </w:r>
            <w:r w:rsidR="00606216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606216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3E30FE">
              <w:rPr>
                <w:rFonts w:asciiTheme="majorBidi" w:hAnsiTheme="majorBidi" w:cstheme="majorBidi"/>
                <w:sz w:val="30"/>
                <w:szCs w:val="30"/>
              </w:rPr>
              <w:t>39</w:t>
            </w:r>
          </w:p>
        </w:tc>
        <w:tc>
          <w:tcPr>
            <w:tcW w:w="270" w:type="dxa"/>
            <w:shd w:val="clear" w:color="auto" w:fill="auto"/>
          </w:tcPr>
          <w:p w14:paraId="22EF67D4" w14:textId="77777777" w:rsidR="000C3F88" w:rsidRPr="00371B82" w:rsidRDefault="000C3F88" w:rsidP="000C3F88">
            <w:pPr>
              <w:tabs>
                <w:tab w:val="clear" w:pos="227"/>
                <w:tab w:val="clear" w:pos="454"/>
                <w:tab w:val="clear" w:pos="680"/>
                <w:tab w:val="decimal" w:pos="-46"/>
              </w:tabs>
              <w:ind w:right="55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09" w:type="dxa"/>
            <w:tcBorders>
              <w:top w:val="single" w:sz="4" w:space="0" w:color="auto"/>
            </w:tcBorders>
            <w:shd w:val="clear" w:color="auto" w:fill="auto"/>
          </w:tcPr>
          <w:p w14:paraId="556EEF7B" w14:textId="2690229C" w:rsidR="000C3F88" w:rsidRPr="00371B82" w:rsidRDefault="000C3F88" w:rsidP="000C3F88">
            <w:pPr>
              <w:pStyle w:val="acctfourfigures"/>
              <w:tabs>
                <w:tab w:val="clear" w:pos="765"/>
                <w:tab w:val="decimal" w:pos="-46"/>
              </w:tabs>
              <w:spacing w:line="240" w:lineRule="atLeast"/>
              <w:ind w:left="-79" w:right="5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71B82">
              <w:rPr>
                <w:rFonts w:asciiTheme="majorBidi" w:hAnsiTheme="majorBidi" w:cstheme="majorBidi"/>
                <w:sz w:val="30"/>
                <w:szCs w:val="30"/>
              </w:rPr>
              <w:t>147,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002</w:t>
            </w:r>
          </w:p>
        </w:tc>
        <w:tc>
          <w:tcPr>
            <w:tcW w:w="270" w:type="dxa"/>
            <w:shd w:val="clear" w:color="auto" w:fill="auto"/>
          </w:tcPr>
          <w:p w14:paraId="1BE615C1" w14:textId="77777777" w:rsidR="000C3F88" w:rsidRPr="00371B82" w:rsidRDefault="000C3F88" w:rsidP="000C3F88">
            <w:pPr>
              <w:tabs>
                <w:tab w:val="clear" w:pos="227"/>
                <w:tab w:val="clear" w:pos="454"/>
                <w:tab w:val="clear" w:pos="680"/>
                <w:tab w:val="decimal" w:pos="-46"/>
              </w:tabs>
              <w:ind w:right="55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6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64DD5F4F" w14:textId="18246B0E" w:rsidR="000C3F88" w:rsidRPr="00371B82" w:rsidRDefault="00055EED" w:rsidP="000C3F88">
            <w:pPr>
              <w:pStyle w:val="acctfourfigures"/>
              <w:tabs>
                <w:tab w:val="clear" w:pos="765"/>
                <w:tab w:val="decimal" w:pos="-46"/>
              </w:tabs>
              <w:spacing w:line="240" w:lineRule="atLeast"/>
              <w:ind w:left="-79" w:right="5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 w:rsidR="00165A33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165A33">
              <w:rPr>
                <w:rFonts w:asciiTheme="majorBidi" w:hAnsiTheme="majorBidi" w:cstheme="majorBidi"/>
                <w:sz w:val="30"/>
                <w:szCs w:val="30"/>
              </w:rPr>
              <w:t>73</w:t>
            </w:r>
            <w:r w:rsidR="00790EA7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65" w:type="dxa"/>
            <w:shd w:val="clear" w:color="auto" w:fill="auto"/>
          </w:tcPr>
          <w:p w14:paraId="1B9E3D82" w14:textId="77777777" w:rsidR="000C3F88" w:rsidRPr="00371B82" w:rsidRDefault="000C3F88" w:rsidP="000C3F88">
            <w:pPr>
              <w:tabs>
                <w:tab w:val="clear" w:pos="227"/>
                <w:tab w:val="clear" w:pos="454"/>
                <w:tab w:val="clear" w:pos="680"/>
                <w:tab w:val="decimal" w:pos="-46"/>
              </w:tabs>
              <w:ind w:right="55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43" w:type="dxa"/>
            <w:tcBorders>
              <w:top w:val="single" w:sz="4" w:space="0" w:color="auto"/>
            </w:tcBorders>
            <w:shd w:val="clear" w:color="auto" w:fill="auto"/>
          </w:tcPr>
          <w:p w14:paraId="20AA559B" w14:textId="27CC37A4" w:rsidR="000C3F88" w:rsidRPr="00371B82" w:rsidRDefault="000C3F88" w:rsidP="000C3F88">
            <w:pPr>
              <w:pStyle w:val="acctfourfigures"/>
              <w:tabs>
                <w:tab w:val="clear" w:pos="765"/>
                <w:tab w:val="decimal" w:pos="-46"/>
              </w:tabs>
              <w:spacing w:line="240" w:lineRule="atLeast"/>
              <w:ind w:left="-79" w:right="5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71B82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36</w:t>
            </w:r>
            <w:r w:rsidRPr="00371B82">
              <w:rPr>
                <w:rFonts w:asciiTheme="majorBidi" w:hAnsiTheme="majorBidi" w:cstheme="majorBidi"/>
                <w:sz w:val="30"/>
                <w:szCs w:val="30"/>
              </w:rPr>
              <w:t>,5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13</w:t>
            </w:r>
          </w:p>
        </w:tc>
      </w:tr>
      <w:tr w:rsidR="000C3F88" w:rsidRPr="00D31C4E" w14:paraId="6B0B848A" w14:textId="77777777" w:rsidTr="00CC77FE">
        <w:trPr>
          <w:trHeight w:val="20"/>
        </w:trPr>
        <w:tc>
          <w:tcPr>
            <w:tcW w:w="3402" w:type="dxa"/>
            <w:hideMark/>
          </w:tcPr>
          <w:p w14:paraId="482413C6" w14:textId="19CFB5E4" w:rsidR="000C3F88" w:rsidRPr="00D31C4E" w:rsidRDefault="000C3F88" w:rsidP="000C3F88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31C4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D31C4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ค่าเผื่อมูลค่าสินค้าลดลง</w:t>
            </w:r>
          </w:p>
        </w:tc>
        <w:tc>
          <w:tcPr>
            <w:tcW w:w="1035" w:type="dxa"/>
          </w:tcPr>
          <w:p w14:paraId="2B176BF2" w14:textId="77777777" w:rsidR="000C3F88" w:rsidRPr="00D31C4E" w:rsidRDefault="000C3F88" w:rsidP="000C3F88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C94F4A9" w14:textId="12860813" w:rsidR="000C3F88" w:rsidRPr="00371B82" w:rsidRDefault="00055EED" w:rsidP="00F44949">
            <w:pPr>
              <w:pStyle w:val="acctfourfigures"/>
              <w:tabs>
                <w:tab w:val="clear" w:pos="765"/>
                <w:tab w:val="decimal" w:pos="845"/>
              </w:tabs>
              <w:spacing w:line="240" w:lineRule="atLeast"/>
              <w:ind w:left="-79" w:right="-29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(9,378)</w:t>
            </w:r>
          </w:p>
        </w:tc>
        <w:tc>
          <w:tcPr>
            <w:tcW w:w="270" w:type="dxa"/>
            <w:shd w:val="clear" w:color="auto" w:fill="auto"/>
          </w:tcPr>
          <w:p w14:paraId="397AD7C1" w14:textId="77777777" w:rsidR="000C3F88" w:rsidRPr="00371B82" w:rsidRDefault="000C3F88" w:rsidP="000C3F8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8B3D138" w14:textId="64332DE4" w:rsidR="000C3F88" w:rsidRPr="00371B82" w:rsidRDefault="000C3F88" w:rsidP="000C3F88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71B82">
              <w:rPr>
                <w:rFonts w:asciiTheme="majorBidi" w:hAnsiTheme="majorBidi" w:cstheme="majorBidi"/>
                <w:sz w:val="30"/>
                <w:szCs w:val="30"/>
              </w:rPr>
              <w:t>(1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371B8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273</w:t>
            </w:r>
            <w:r w:rsidRPr="00371B82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656E1D78" w14:textId="77777777" w:rsidR="000C3F88" w:rsidRPr="00371B82" w:rsidRDefault="000C3F88" w:rsidP="000C3F8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6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C6D736A" w14:textId="36F4A33B" w:rsidR="000C3F88" w:rsidRPr="00371B82" w:rsidRDefault="00055EED" w:rsidP="00854D5D">
            <w:pPr>
              <w:pStyle w:val="acctfourfigures"/>
              <w:tabs>
                <w:tab w:val="clear" w:pos="765"/>
                <w:tab w:val="decimal" w:pos="767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(9,170)</w:t>
            </w:r>
          </w:p>
        </w:tc>
        <w:tc>
          <w:tcPr>
            <w:tcW w:w="265" w:type="dxa"/>
            <w:shd w:val="clear" w:color="auto" w:fill="auto"/>
          </w:tcPr>
          <w:p w14:paraId="1DF175CA" w14:textId="77777777" w:rsidR="000C3F88" w:rsidRPr="00371B82" w:rsidRDefault="000C3F88" w:rsidP="000C3F8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3407669" w14:textId="0F352C52" w:rsidR="000C3F88" w:rsidRPr="00371B82" w:rsidRDefault="000C3F88" w:rsidP="000C3F88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71B82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5,721</w:t>
            </w:r>
            <w:r w:rsidRPr="00371B82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0C3F88" w:rsidRPr="00D31C4E" w14:paraId="0AE84DAA" w14:textId="77777777" w:rsidTr="00CC77FE">
        <w:trPr>
          <w:trHeight w:val="20"/>
        </w:trPr>
        <w:tc>
          <w:tcPr>
            <w:tcW w:w="3402" w:type="dxa"/>
            <w:hideMark/>
          </w:tcPr>
          <w:p w14:paraId="33E89FA4" w14:textId="783FE529" w:rsidR="000C3F88" w:rsidRPr="00D31C4E" w:rsidRDefault="000C3F88" w:rsidP="000C3F88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31C4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35" w:type="dxa"/>
          </w:tcPr>
          <w:p w14:paraId="7E4113A4" w14:textId="77777777" w:rsidR="000C3F88" w:rsidRPr="00D31C4E" w:rsidRDefault="000C3F88" w:rsidP="000C3F88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19B7C35" w14:textId="47DAF0EA" w:rsidR="000C3F88" w:rsidRPr="00371B82" w:rsidRDefault="00055EED" w:rsidP="000C3F88">
            <w:pPr>
              <w:pStyle w:val="acctfourfigures"/>
              <w:tabs>
                <w:tab w:val="clear" w:pos="765"/>
                <w:tab w:val="decimal" w:pos="-46"/>
              </w:tabs>
              <w:spacing w:line="240" w:lineRule="atLeast"/>
              <w:ind w:left="-79" w:right="5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</w:t>
            </w:r>
            <w:r w:rsidR="0060621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60621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76</w:t>
            </w:r>
            <w:r w:rsidR="003E30F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64F8BA05" w14:textId="77777777" w:rsidR="000C3F88" w:rsidRPr="00371B82" w:rsidRDefault="000C3F88" w:rsidP="000C3F88">
            <w:pPr>
              <w:tabs>
                <w:tab w:val="clear" w:pos="227"/>
                <w:tab w:val="clear" w:pos="454"/>
                <w:tab w:val="clear" w:pos="680"/>
                <w:tab w:val="decimal" w:pos="-46"/>
                <w:tab w:val="left" w:pos="720"/>
              </w:tabs>
              <w:ind w:right="55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5053792" w14:textId="01C0BDAF" w:rsidR="000C3F88" w:rsidRPr="00371B82" w:rsidRDefault="000C3F88" w:rsidP="000C3F88">
            <w:pPr>
              <w:pStyle w:val="acctfourfigures"/>
              <w:tabs>
                <w:tab w:val="clear" w:pos="765"/>
                <w:tab w:val="decimal" w:pos="-46"/>
                <w:tab w:val="left" w:pos="720"/>
              </w:tabs>
              <w:spacing w:line="240" w:lineRule="atLeast"/>
              <w:ind w:left="-79" w:right="5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71B8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3,729</w:t>
            </w:r>
          </w:p>
        </w:tc>
        <w:tc>
          <w:tcPr>
            <w:tcW w:w="270" w:type="dxa"/>
            <w:shd w:val="clear" w:color="auto" w:fill="auto"/>
          </w:tcPr>
          <w:p w14:paraId="2431A924" w14:textId="77777777" w:rsidR="000C3F88" w:rsidRPr="00371B82" w:rsidRDefault="000C3F88" w:rsidP="000C3F88">
            <w:pPr>
              <w:tabs>
                <w:tab w:val="clear" w:pos="227"/>
                <w:tab w:val="clear" w:pos="454"/>
                <w:tab w:val="clear" w:pos="680"/>
                <w:tab w:val="decimal" w:pos="-46"/>
                <w:tab w:val="left" w:pos="720"/>
              </w:tabs>
              <w:ind w:right="55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62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032A066" w14:textId="518C2084" w:rsidR="000C3F88" w:rsidRPr="00371B82" w:rsidRDefault="00055EED" w:rsidP="000C3F88">
            <w:pPr>
              <w:pStyle w:val="acctfourfigures"/>
              <w:tabs>
                <w:tab w:val="clear" w:pos="765"/>
                <w:tab w:val="decimal" w:pos="-46"/>
                <w:tab w:val="left" w:pos="720"/>
              </w:tabs>
              <w:spacing w:line="240" w:lineRule="atLeast"/>
              <w:ind w:left="-79" w:right="5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</w:t>
            </w:r>
            <w:r w:rsidR="00165A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5,56</w:t>
            </w:r>
            <w:r w:rsidR="00790E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65" w:type="dxa"/>
            <w:shd w:val="clear" w:color="auto" w:fill="auto"/>
          </w:tcPr>
          <w:p w14:paraId="5140261F" w14:textId="77777777" w:rsidR="000C3F88" w:rsidRPr="00371B82" w:rsidRDefault="000C3F88" w:rsidP="000C3F88">
            <w:pPr>
              <w:tabs>
                <w:tab w:val="clear" w:pos="227"/>
                <w:tab w:val="clear" w:pos="454"/>
                <w:tab w:val="clear" w:pos="680"/>
                <w:tab w:val="decimal" w:pos="-46"/>
                <w:tab w:val="left" w:pos="720"/>
              </w:tabs>
              <w:ind w:right="55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4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5034E87" w14:textId="2D25AC33" w:rsidR="000C3F88" w:rsidRPr="00371B82" w:rsidRDefault="000C3F88" w:rsidP="000C3F88">
            <w:pPr>
              <w:pStyle w:val="acctfourfigures"/>
              <w:tabs>
                <w:tab w:val="clear" w:pos="765"/>
                <w:tab w:val="decimal" w:pos="-46"/>
                <w:tab w:val="left" w:pos="720"/>
              </w:tabs>
              <w:spacing w:line="240" w:lineRule="atLeast"/>
              <w:ind w:left="-79" w:right="5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71B8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 w:rsidRPr="00371B8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792</w:t>
            </w:r>
          </w:p>
        </w:tc>
      </w:tr>
      <w:tr w:rsidR="000C3F88" w:rsidRPr="00D31C4E" w14:paraId="3F620F23" w14:textId="77777777" w:rsidTr="007976D4">
        <w:trPr>
          <w:trHeight w:val="20"/>
        </w:trPr>
        <w:tc>
          <w:tcPr>
            <w:tcW w:w="3402" w:type="dxa"/>
          </w:tcPr>
          <w:p w14:paraId="0CF82437" w14:textId="77777777" w:rsidR="000C3F88" w:rsidRPr="00D31C4E" w:rsidRDefault="000C3F88" w:rsidP="000C3F88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35" w:type="dxa"/>
          </w:tcPr>
          <w:p w14:paraId="269200F6" w14:textId="77777777" w:rsidR="000C3F88" w:rsidRPr="00D31C4E" w:rsidRDefault="000C3F88" w:rsidP="000C3F88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5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4A3BB2EF" w14:textId="77777777" w:rsidR="000C3F88" w:rsidRPr="00371B82" w:rsidRDefault="000C3F88" w:rsidP="000C3F88">
            <w:pPr>
              <w:pStyle w:val="acctfourfigures"/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F4C654B" w14:textId="77777777" w:rsidR="000C3F88" w:rsidRPr="00371B82" w:rsidRDefault="000C3F88" w:rsidP="000C3F8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60D6F2B8" w14:textId="77777777" w:rsidR="000C3F88" w:rsidRPr="00371B82" w:rsidRDefault="000C3F88" w:rsidP="000C3F88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12A5C14" w14:textId="77777777" w:rsidR="000C3F88" w:rsidRPr="00371B82" w:rsidRDefault="000C3F88" w:rsidP="000C3F8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62" w:type="dxa"/>
            <w:gridSpan w:val="2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411B3FEF" w14:textId="77777777" w:rsidR="000C3F88" w:rsidRPr="00371B82" w:rsidRDefault="000C3F88" w:rsidP="000C3F88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5" w:type="dxa"/>
            <w:shd w:val="clear" w:color="auto" w:fill="auto"/>
          </w:tcPr>
          <w:p w14:paraId="4D709767" w14:textId="77777777" w:rsidR="000C3F88" w:rsidRPr="00371B82" w:rsidRDefault="000C3F88" w:rsidP="000C3F8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43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736D339D" w14:textId="77777777" w:rsidR="000C3F88" w:rsidRPr="00371B82" w:rsidRDefault="000C3F88" w:rsidP="000C3F88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0C3F88" w:rsidRPr="00D31C4E" w14:paraId="357289E8" w14:textId="77777777" w:rsidTr="007976D4">
        <w:trPr>
          <w:trHeight w:val="20"/>
        </w:trPr>
        <w:tc>
          <w:tcPr>
            <w:tcW w:w="3402" w:type="dxa"/>
            <w:hideMark/>
          </w:tcPr>
          <w:p w14:paraId="73EFC18F" w14:textId="1A6F4569" w:rsidR="000C3F88" w:rsidRPr="00FF4195" w:rsidRDefault="000C3F88" w:rsidP="000C3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FF4195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ต้นทุนของสินค้าคงเหลือที่บันทึกรวมในบัญชีต้นทุนขาย</w:t>
            </w:r>
          </w:p>
        </w:tc>
        <w:tc>
          <w:tcPr>
            <w:tcW w:w="1035" w:type="dxa"/>
          </w:tcPr>
          <w:p w14:paraId="4FE16EE7" w14:textId="77777777" w:rsidR="000C3F88" w:rsidRPr="00D31C4E" w:rsidRDefault="000C3F88" w:rsidP="000C3F88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  <w:shd w:val="clear" w:color="auto" w:fill="auto"/>
          </w:tcPr>
          <w:p w14:paraId="166879C0" w14:textId="27923D80" w:rsidR="000C3F88" w:rsidRPr="00371B82" w:rsidRDefault="000C3F88" w:rsidP="000C3F88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1136875" w14:textId="77777777" w:rsidR="000C3F88" w:rsidRPr="00371B82" w:rsidRDefault="000C3F88" w:rsidP="000C3F8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9" w:type="dxa"/>
            <w:shd w:val="clear" w:color="auto" w:fill="auto"/>
          </w:tcPr>
          <w:p w14:paraId="209B22B4" w14:textId="1555830B" w:rsidR="000C3F88" w:rsidRPr="00371B82" w:rsidRDefault="000C3F88" w:rsidP="000C3F88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A8F10D4" w14:textId="77777777" w:rsidR="000C3F88" w:rsidRPr="00371B82" w:rsidRDefault="000C3F88" w:rsidP="000C3F8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62" w:type="dxa"/>
            <w:gridSpan w:val="2"/>
            <w:shd w:val="clear" w:color="auto" w:fill="auto"/>
          </w:tcPr>
          <w:p w14:paraId="5D85931E" w14:textId="66EFB73D" w:rsidR="000C3F88" w:rsidRPr="00371B82" w:rsidRDefault="000C3F88" w:rsidP="000C3F88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5" w:type="dxa"/>
            <w:shd w:val="clear" w:color="auto" w:fill="auto"/>
          </w:tcPr>
          <w:p w14:paraId="6869DAB6" w14:textId="77777777" w:rsidR="000C3F88" w:rsidRPr="00371B82" w:rsidRDefault="000C3F88" w:rsidP="000C3F8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43" w:type="dxa"/>
            <w:shd w:val="clear" w:color="auto" w:fill="auto"/>
          </w:tcPr>
          <w:p w14:paraId="3FF858C6" w14:textId="02B4A377" w:rsidR="000C3F88" w:rsidRPr="00371B82" w:rsidRDefault="000C3F88" w:rsidP="000C3F88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C3F88" w:rsidRPr="00D31C4E" w14:paraId="642CB04F" w14:textId="77777777" w:rsidTr="00CC77FE">
        <w:trPr>
          <w:trHeight w:val="20"/>
        </w:trPr>
        <w:tc>
          <w:tcPr>
            <w:tcW w:w="3402" w:type="dxa"/>
          </w:tcPr>
          <w:p w14:paraId="5722968C" w14:textId="39B9BF69" w:rsidR="000C3F88" w:rsidRPr="00FF4195" w:rsidRDefault="000C3F88" w:rsidP="004D00D0">
            <w:pPr>
              <w:numPr>
                <w:ilvl w:val="0"/>
                <w:numId w:val="21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346" w:hanging="19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F4195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035" w:type="dxa"/>
          </w:tcPr>
          <w:p w14:paraId="64F66DAC" w14:textId="77777777" w:rsidR="000C3F88" w:rsidRPr="00D31C4E" w:rsidRDefault="000C3F88" w:rsidP="000C3F88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  <w:shd w:val="clear" w:color="auto" w:fill="auto"/>
          </w:tcPr>
          <w:p w14:paraId="5CDA4024" w14:textId="3124A3F4" w:rsidR="000C3F88" w:rsidRPr="00371B82" w:rsidRDefault="00055EED" w:rsidP="000C3F88">
            <w:pPr>
              <w:pStyle w:val="acctfourfigures"/>
              <w:tabs>
                <w:tab w:val="clear" w:pos="765"/>
                <w:tab w:val="decimal" w:pos="-46"/>
              </w:tabs>
              <w:spacing w:line="240" w:lineRule="atLeast"/>
              <w:ind w:left="-79" w:right="5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39</w:t>
            </w:r>
            <w:r w:rsidR="00606216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,6</w:t>
            </w:r>
            <w:r w:rsidR="00606216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70" w:type="dxa"/>
            <w:shd w:val="clear" w:color="auto" w:fill="auto"/>
          </w:tcPr>
          <w:p w14:paraId="3BDB8B0E" w14:textId="77777777" w:rsidR="000C3F88" w:rsidRPr="00371B82" w:rsidRDefault="000C3F88" w:rsidP="000C3F88">
            <w:pPr>
              <w:tabs>
                <w:tab w:val="clear" w:pos="227"/>
                <w:tab w:val="clear" w:pos="454"/>
                <w:tab w:val="clear" w:pos="680"/>
                <w:tab w:val="decimal" w:pos="-46"/>
              </w:tabs>
              <w:ind w:right="55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09" w:type="dxa"/>
            <w:shd w:val="clear" w:color="auto" w:fill="auto"/>
          </w:tcPr>
          <w:p w14:paraId="70727A17" w14:textId="10C0E3C0" w:rsidR="000C3F88" w:rsidRPr="00371B82" w:rsidRDefault="000C3F88" w:rsidP="000C3F88">
            <w:pPr>
              <w:pStyle w:val="acctfourfigures"/>
              <w:tabs>
                <w:tab w:val="clear" w:pos="765"/>
                <w:tab w:val="decimal" w:pos="-46"/>
              </w:tabs>
              <w:spacing w:line="240" w:lineRule="atLeast"/>
              <w:ind w:left="-79" w:right="5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71B82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81,653</w:t>
            </w:r>
          </w:p>
        </w:tc>
        <w:tc>
          <w:tcPr>
            <w:tcW w:w="270" w:type="dxa"/>
            <w:shd w:val="clear" w:color="auto" w:fill="auto"/>
          </w:tcPr>
          <w:p w14:paraId="72C2B4AC" w14:textId="77777777" w:rsidR="000C3F88" w:rsidRPr="00371B82" w:rsidRDefault="000C3F88" w:rsidP="000C3F88">
            <w:pPr>
              <w:tabs>
                <w:tab w:val="clear" w:pos="227"/>
                <w:tab w:val="clear" w:pos="454"/>
                <w:tab w:val="clear" w:pos="680"/>
                <w:tab w:val="decimal" w:pos="-46"/>
              </w:tabs>
              <w:ind w:right="55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62" w:type="dxa"/>
            <w:gridSpan w:val="2"/>
            <w:shd w:val="clear" w:color="auto" w:fill="auto"/>
          </w:tcPr>
          <w:p w14:paraId="329A0F1D" w14:textId="087BBDE8" w:rsidR="000C3F88" w:rsidRPr="00371B82" w:rsidRDefault="00055EED" w:rsidP="000C3F88">
            <w:pPr>
              <w:pStyle w:val="acctfourfigures"/>
              <w:tabs>
                <w:tab w:val="clear" w:pos="765"/>
                <w:tab w:val="decimal" w:pos="-46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606216">
              <w:rPr>
                <w:rFonts w:asciiTheme="majorBidi" w:hAnsiTheme="majorBidi" w:cstheme="majorBidi"/>
                <w:sz w:val="30"/>
                <w:szCs w:val="30"/>
              </w:rPr>
              <w:t>70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606216">
              <w:rPr>
                <w:rFonts w:asciiTheme="majorBidi" w:hAnsiTheme="majorBidi" w:cstheme="majorBidi"/>
                <w:sz w:val="30"/>
                <w:szCs w:val="30"/>
              </w:rPr>
              <w:t>880</w:t>
            </w:r>
          </w:p>
        </w:tc>
        <w:tc>
          <w:tcPr>
            <w:tcW w:w="265" w:type="dxa"/>
            <w:shd w:val="clear" w:color="auto" w:fill="auto"/>
          </w:tcPr>
          <w:p w14:paraId="5B42A346" w14:textId="77777777" w:rsidR="000C3F88" w:rsidRPr="00371B82" w:rsidRDefault="000C3F88" w:rsidP="000C3F88">
            <w:pPr>
              <w:tabs>
                <w:tab w:val="clear" w:pos="227"/>
                <w:tab w:val="clear" w:pos="454"/>
                <w:tab w:val="clear" w:pos="680"/>
                <w:tab w:val="decimal" w:pos="-46"/>
              </w:tabs>
              <w:ind w:right="55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43" w:type="dxa"/>
            <w:shd w:val="clear" w:color="auto" w:fill="auto"/>
          </w:tcPr>
          <w:p w14:paraId="267EA92B" w14:textId="43FFE4E3" w:rsidR="000C3F88" w:rsidRPr="00371B82" w:rsidRDefault="000C3F88" w:rsidP="000C3F88">
            <w:pPr>
              <w:pStyle w:val="acctfourfigures"/>
              <w:tabs>
                <w:tab w:val="clear" w:pos="765"/>
                <w:tab w:val="decimal" w:pos="-46"/>
              </w:tabs>
              <w:spacing w:line="240" w:lineRule="atLeast"/>
              <w:ind w:left="-79" w:right="5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71B82">
              <w:rPr>
                <w:rFonts w:asciiTheme="majorBidi" w:hAnsiTheme="majorBidi" w:cstheme="majorBidi"/>
                <w:sz w:val="30"/>
                <w:szCs w:val="30"/>
              </w:rPr>
              <w:t>341,092</w:t>
            </w:r>
          </w:p>
        </w:tc>
      </w:tr>
      <w:tr w:rsidR="000C3F88" w:rsidRPr="00D31C4E" w14:paraId="25DFA0A8" w14:textId="77777777" w:rsidTr="00CC77FE">
        <w:trPr>
          <w:trHeight w:val="20"/>
        </w:trPr>
        <w:tc>
          <w:tcPr>
            <w:tcW w:w="3402" w:type="dxa"/>
            <w:shd w:val="clear" w:color="auto" w:fill="auto"/>
          </w:tcPr>
          <w:p w14:paraId="59FD2628" w14:textId="14AF63BE" w:rsidR="000C3F88" w:rsidRPr="00FF4195" w:rsidRDefault="000C3F88" w:rsidP="004D00D0">
            <w:pPr>
              <w:numPr>
                <w:ilvl w:val="0"/>
                <w:numId w:val="21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346" w:hanging="19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F4195">
              <w:rPr>
                <w:rFonts w:asciiTheme="majorBidi" w:hAnsiTheme="majorBidi" w:cstheme="majorBidi"/>
                <w:sz w:val="30"/>
                <w:szCs w:val="30"/>
                <w:cs/>
              </w:rPr>
              <w:t>การปรับลดมูลค่าเป็นมูลค่าสุทธิที่คาดว่าจะได้รับ</w:t>
            </w:r>
          </w:p>
        </w:tc>
        <w:tc>
          <w:tcPr>
            <w:tcW w:w="1035" w:type="dxa"/>
          </w:tcPr>
          <w:p w14:paraId="5FADACD0" w14:textId="77777777" w:rsidR="000C3F88" w:rsidRPr="00D31C4E" w:rsidRDefault="000C3F88" w:rsidP="000C3F88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24CB9110" w14:textId="08C0078C" w:rsidR="000C3F88" w:rsidRPr="00371B82" w:rsidRDefault="00055EED" w:rsidP="000C3F88">
            <w:pPr>
              <w:pStyle w:val="acctfourfigures"/>
              <w:tabs>
                <w:tab w:val="clear" w:pos="765"/>
                <w:tab w:val="decimal" w:pos="-46"/>
              </w:tabs>
              <w:spacing w:line="240" w:lineRule="atLeast"/>
              <w:ind w:left="-79" w:right="5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3,44</w:t>
            </w:r>
            <w:r w:rsidR="005C541A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088E310" w14:textId="77777777" w:rsidR="000C3F88" w:rsidRPr="00371B82" w:rsidRDefault="000C3F88" w:rsidP="000C3F88">
            <w:pPr>
              <w:tabs>
                <w:tab w:val="clear" w:pos="227"/>
                <w:tab w:val="clear" w:pos="454"/>
                <w:tab w:val="clear" w:pos="680"/>
                <w:tab w:val="decimal" w:pos="-46"/>
              </w:tabs>
              <w:ind w:right="55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09" w:type="dxa"/>
            <w:shd w:val="clear" w:color="auto" w:fill="auto"/>
            <w:vAlign w:val="bottom"/>
          </w:tcPr>
          <w:p w14:paraId="0E7BA4E6" w14:textId="0CAFD80C" w:rsidR="000C3F88" w:rsidRPr="00371B82" w:rsidRDefault="000C3F88" w:rsidP="000C3F88">
            <w:pPr>
              <w:pStyle w:val="acctfourfigures"/>
              <w:tabs>
                <w:tab w:val="clear" w:pos="765"/>
                <w:tab w:val="decimal" w:pos="-46"/>
              </w:tabs>
              <w:spacing w:line="240" w:lineRule="atLeast"/>
              <w:ind w:left="-79" w:right="5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7,943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871B4FE" w14:textId="77777777" w:rsidR="000C3F88" w:rsidRPr="00371B82" w:rsidRDefault="000C3F88" w:rsidP="000C3F88">
            <w:pPr>
              <w:tabs>
                <w:tab w:val="clear" w:pos="227"/>
                <w:tab w:val="clear" w:pos="454"/>
                <w:tab w:val="clear" w:pos="680"/>
                <w:tab w:val="decimal" w:pos="-46"/>
              </w:tabs>
              <w:ind w:right="55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62" w:type="dxa"/>
            <w:gridSpan w:val="2"/>
            <w:shd w:val="clear" w:color="auto" w:fill="auto"/>
            <w:vAlign w:val="bottom"/>
          </w:tcPr>
          <w:p w14:paraId="7D3938E8" w14:textId="44B99FBC" w:rsidR="000C3F88" w:rsidRPr="00371B82" w:rsidRDefault="00055EED" w:rsidP="000C3F88">
            <w:pPr>
              <w:pStyle w:val="acctfourfigures"/>
              <w:tabs>
                <w:tab w:val="clear" w:pos="765"/>
                <w:tab w:val="decimal" w:pos="-46"/>
              </w:tabs>
              <w:spacing w:line="240" w:lineRule="atLeast"/>
              <w:ind w:left="-79" w:right="5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3,44</w:t>
            </w:r>
            <w:r w:rsidR="00A30218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174904CF" w14:textId="77777777" w:rsidR="000C3F88" w:rsidRPr="00371B82" w:rsidRDefault="000C3F88" w:rsidP="000C3F88">
            <w:pPr>
              <w:tabs>
                <w:tab w:val="clear" w:pos="227"/>
                <w:tab w:val="clear" w:pos="454"/>
                <w:tab w:val="clear" w:pos="680"/>
                <w:tab w:val="decimal" w:pos="-46"/>
              </w:tabs>
              <w:ind w:right="55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43" w:type="dxa"/>
            <w:shd w:val="clear" w:color="auto" w:fill="auto"/>
            <w:vAlign w:val="bottom"/>
          </w:tcPr>
          <w:p w14:paraId="674A3BA9" w14:textId="591245DF" w:rsidR="000C3F88" w:rsidRPr="00371B82" w:rsidRDefault="000C3F88" w:rsidP="000C3F88">
            <w:pPr>
              <w:pStyle w:val="acctfourfigures"/>
              <w:tabs>
                <w:tab w:val="clear" w:pos="765"/>
                <w:tab w:val="decimal" w:pos="-46"/>
              </w:tabs>
              <w:spacing w:line="240" w:lineRule="atLeast"/>
              <w:ind w:left="-79" w:right="5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2,659</w:t>
            </w:r>
          </w:p>
        </w:tc>
      </w:tr>
      <w:tr w:rsidR="000C3F88" w:rsidRPr="00D31C4E" w14:paraId="2C4AA6CC" w14:textId="77777777" w:rsidTr="00CC77FE">
        <w:trPr>
          <w:trHeight w:val="20"/>
        </w:trPr>
        <w:tc>
          <w:tcPr>
            <w:tcW w:w="3402" w:type="dxa"/>
            <w:hideMark/>
          </w:tcPr>
          <w:p w14:paraId="44713E22" w14:textId="77777777" w:rsidR="000C3F88" w:rsidRPr="00FF4195" w:rsidRDefault="000C3F88" w:rsidP="004D00D0">
            <w:pPr>
              <w:numPr>
                <w:ilvl w:val="0"/>
                <w:numId w:val="21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346" w:hanging="199"/>
              <w:rPr>
                <w:rFonts w:asciiTheme="majorBidi" w:hAnsiTheme="majorBidi" w:cstheme="majorBidi"/>
                <w:sz w:val="30"/>
                <w:szCs w:val="30"/>
              </w:rPr>
            </w:pPr>
            <w:r w:rsidRPr="00FF4195">
              <w:rPr>
                <w:rFonts w:asciiTheme="majorBidi" w:hAnsiTheme="majorBidi" w:cstheme="majorBidi"/>
                <w:sz w:val="30"/>
                <w:szCs w:val="30"/>
                <w:cs/>
              </w:rPr>
              <w:t>กลับรายการการปรับลดมูลค่า</w:t>
            </w:r>
          </w:p>
        </w:tc>
        <w:tc>
          <w:tcPr>
            <w:tcW w:w="1035" w:type="dxa"/>
          </w:tcPr>
          <w:p w14:paraId="4769815F" w14:textId="77777777" w:rsidR="000C3F88" w:rsidRPr="00D31C4E" w:rsidRDefault="000C3F88" w:rsidP="000C3F88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594E198" w14:textId="513A5F83" w:rsidR="000C3F88" w:rsidRPr="00371B82" w:rsidRDefault="00F44949" w:rsidP="00F44949">
            <w:pPr>
              <w:pStyle w:val="acctfourfigures"/>
              <w:tabs>
                <w:tab w:val="clear" w:pos="765"/>
                <w:tab w:val="decimal" w:pos="845"/>
              </w:tabs>
              <w:spacing w:line="240" w:lineRule="atLeast"/>
              <w:ind w:left="-79" w:right="-57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(7,34</w:t>
            </w:r>
            <w:r w:rsidR="005C541A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2B9F5405" w14:textId="77777777" w:rsidR="000C3F88" w:rsidRPr="00371B82" w:rsidRDefault="000C3F88" w:rsidP="000C3F8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A670874" w14:textId="0915646C" w:rsidR="000C3F88" w:rsidRPr="00371B82" w:rsidRDefault="000C3F88" w:rsidP="00A30218">
            <w:pPr>
              <w:pStyle w:val="acctfourfigures"/>
              <w:tabs>
                <w:tab w:val="clear" w:pos="765"/>
                <w:tab w:val="decimal" w:pos="-46"/>
              </w:tabs>
              <w:spacing w:line="240" w:lineRule="atLeast"/>
              <w:ind w:left="-79" w:right="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71B82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1,294</w:t>
            </w:r>
            <w:r w:rsidRPr="00371B82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7DBC0C4D" w14:textId="77777777" w:rsidR="000C3F88" w:rsidRPr="00371B82" w:rsidRDefault="000C3F88" w:rsidP="000C3F8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6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230CEB9" w14:textId="2E8EA1CE" w:rsidR="000C3F88" w:rsidRPr="00371B82" w:rsidRDefault="00055EED" w:rsidP="000C3F88">
            <w:pPr>
              <w:pStyle w:val="acctfourfigures"/>
              <w:tabs>
                <w:tab w:val="clear" w:pos="765"/>
                <w:tab w:val="decimal" w:pos="535"/>
              </w:tabs>
              <w:spacing w:line="240" w:lineRule="atLeast"/>
              <w:ind w:left="-79" w:right="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5" w:type="dxa"/>
            <w:shd w:val="clear" w:color="auto" w:fill="auto"/>
          </w:tcPr>
          <w:p w14:paraId="157766A7" w14:textId="77777777" w:rsidR="000C3F88" w:rsidRPr="00061D74" w:rsidRDefault="000C3F88" w:rsidP="000C3F88">
            <w:pPr>
              <w:tabs>
                <w:tab w:val="clear" w:pos="227"/>
                <w:tab w:val="clear" w:pos="454"/>
                <w:tab w:val="clear" w:pos="680"/>
                <w:tab w:val="decimal" w:pos="535"/>
                <w:tab w:val="left" w:pos="720"/>
              </w:tabs>
              <w:ind w:right="45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0A9C72C" w14:textId="4314FE92" w:rsidR="000C3F88" w:rsidRPr="00371B82" w:rsidRDefault="000C3F88" w:rsidP="000C3F88">
            <w:pPr>
              <w:pStyle w:val="acctfourfigures"/>
              <w:tabs>
                <w:tab w:val="clear" w:pos="765"/>
                <w:tab w:val="decimal" w:pos="535"/>
              </w:tabs>
              <w:spacing w:line="240" w:lineRule="atLeast"/>
              <w:ind w:left="-79" w:right="45"/>
              <w:rPr>
                <w:rFonts w:asciiTheme="majorBidi" w:hAnsiTheme="majorBidi" w:cstheme="majorBidi"/>
                <w:sz w:val="30"/>
                <w:szCs w:val="30"/>
              </w:rPr>
            </w:pPr>
            <w:r w:rsidRPr="00371B82">
              <w:rPr>
                <w:rFonts w:asciiTheme="majorBidi" w:hAnsiTheme="majorBidi" w:cstheme="majorBidi"/>
                <w:sz w:val="30"/>
                <w:szCs w:val="30"/>
              </w:rPr>
              <w:t xml:space="preserve">  -</w:t>
            </w:r>
          </w:p>
        </w:tc>
      </w:tr>
      <w:tr w:rsidR="000C3F88" w:rsidRPr="00D31C4E" w14:paraId="65D6CE92" w14:textId="77777777" w:rsidTr="00CC77FE">
        <w:trPr>
          <w:trHeight w:val="20"/>
        </w:trPr>
        <w:tc>
          <w:tcPr>
            <w:tcW w:w="3402" w:type="dxa"/>
            <w:hideMark/>
          </w:tcPr>
          <w:p w14:paraId="46EDA259" w14:textId="77777777" w:rsidR="000C3F88" w:rsidRPr="00FF4195" w:rsidRDefault="000C3F88" w:rsidP="000C3F88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F419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  <w:r w:rsidRPr="00FF419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035" w:type="dxa"/>
          </w:tcPr>
          <w:p w14:paraId="2579F9B0" w14:textId="77777777" w:rsidR="000C3F88" w:rsidRPr="00D31C4E" w:rsidRDefault="000C3F88" w:rsidP="000C3F88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36CA81B" w14:textId="0A23A314" w:rsidR="000C3F88" w:rsidRPr="00371B82" w:rsidRDefault="00055EED" w:rsidP="000C3F88">
            <w:pPr>
              <w:pStyle w:val="acctfourfigures"/>
              <w:tabs>
                <w:tab w:val="clear" w:pos="765"/>
                <w:tab w:val="decimal" w:pos="-46"/>
              </w:tabs>
              <w:spacing w:line="240" w:lineRule="atLeast"/>
              <w:ind w:left="-79" w:right="5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5C541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5C541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724</w:t>
            </w:r>
          </w:p>
        </w:tc>
        <w:tc>
          <w:tcPr>
            <w:tcW w:w="270" w:type="dxa"/>
            <w:shd w:val="clear" w:color="auto" w:fill="auto"/>
          </w:tcPr>
          <w:p w14:paraId="0A7A057A" w14:textId="77777777" w:rsidR="000C3F88" w:rsidRPr="00371B82" w:rsidRDefault="000C3F88" w:rsidP="000C3F88">
            <w:pPr>
              <w:tabs>
                <w:tab w:val="clear" w:pos="227"/>
                <w:tab w:val="clear" w:pos="454"/>
                <w:tab w:val="clear" w:pos="680"/>
                <w:tab w:val="decimal" w:pos="-46"/>
              </w:tabs>
              <w:ind w:right="55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630E1DB" w14:textId="49193B89" w:rsidR="000C3F88" w:rsidRPr="00371B82" w:rsidRDefault="000C3F88" w:rsidP="000C3F88">
            <w:pPr>
              <w:pStyle w:val="acctfourfigures"/>
              <w:tabs>
                <w:tab w:val="clear" w:pos="765"/>
                <w:tab w:val="decimal" w:pos="-46"/>
              </w:tabs>
              <w:spacing w:line="240" w:lineRule="atLeast"/>
              <w:ind w:left="-79" w:right="5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71B8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88,302</w:t>
            </w:r>
          </w:p>
        </w:tc>
        <w:tc>
          <w:tcPr>
            <w:tcW w:w="270" w:type="dxa"/>
            <w:shd w:val="clear" w:color="auto" w:fill="auto"/>
          </w:tcPr>
          <w:p w14:paraId="1C553B71" w14:textId="77777777" w:rsidR="000C3F88" w:rsidRPr="00371B82" w:rsidRDefault="000C3F88" w:rsidP="000C3F88">
            <w:pPr>
              <w:tabs>
                <w:tab w:val="clear" w:pos="227"/>
                <w:tab w:val="clear" w:pos="454"/>
                <w:tab w:val="clear" w:pos="680"/>
                <w:tab w:val="decimal" w:pos="-46"/>
              </w:tabs>
              <w:ind w:right="55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62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CD63053" w14:textId="30DE76CF" w:rsidR="000C3F88" w:rsidRPr="00371B82" w:rsidRDefault="00055EED" w:rsidP="000C3F88">
            <w:pPr>
              <w:pStyle w:val="acctfourfigures"/>
              <w:tabs>
                <w:tab w:val="clear" w:pos="765"/>
                <w:tab w:val="decimal" w:pos="-46"/>
              </w:tabs>
              <w:spacing w:line="240" w:lineRule="atLeast"/>
              <w:ind w:left="-79" w:right="5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</w:t>
            </w:r>
            <w:r w:rsidR="0060621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60621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</w:t>
            </w:r>
            <w:r w:rsidR="00A302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265" w:type="dxa"/>
            <w:shd w:val="clear" w:color="auto" w:fill="auto"/>
          </w:tcPr>
          <w:p w14:paraId="1008A491" w14:textId="77777777" w:rsidR="000C3F88" w:rsidRPr="00371B82" w:rsidRDefault="000C3F88" w:rsidP="000C3F88">
            <w:pPr>
              <w:tabs>
                <w:tab w:val="clear" w:pos="227"/>
                <w:tab w:val="clear" w:pos="454"/>
                <w:tab w:val="clear" w:pos="680"/>
                <w:tab w:val="decimal" w:pos="-46"/>
              </w:tabs>
              <w:ind w:right="55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4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69DFBEF" w14:textId="4B5E09ED" w:rsidR="000C3F88" w:rsidRPr="00371B82" w:rsidRDefault="000C3F88" w:rsidP="000C3F88">
            <w:pPr>
              <w:pStyle w:val="acctfourfigures"/>
              <w:tabs>
                <w:tab w:val="clear" w:pos="765"/>
                <w:tab w:val="decimal" w:pos="-46"/>
              </w:tabs>
              <w:spacing w:line="240" w:lineRule="atLeast"/>
              <w:ind w:left="-79" w:right="5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71B8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Pr="00371B8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751</w:t>
            </w:r>
          </w:p>
        </w:tc>
      </w:tr>
    </w:tbl>
    <w:p w14:paraId="592B67B2" w14:textId="77777777" w:rsidR="00F74198" w:rsidRDefault="00F74198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7135F266" w14:textId="77777777" w:rsidR="00F74198" w:rsidRPr="00FD1598" w:rsidRDefault="00F74198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thaiDistribute"/>
        <w:rPr>
          <w:rFonts w:asciiTheme="majorBidi" w:hAnsiTheme="majorBidi" w:cstheme="majorBidi"/>
          <w:spacing w:val="-2"/>
          <w:sz w:val="30"/>
          <w:szCs w:val="30"/>
        </w:rPr>
        <w:sectPr w:rsidR="00F74198" w:rsidRPr="00FD1598" w:rsidSect="00262ED1">
          <w:headerReference w:type="default" r:id="rId14"/>
          <w:pgSz w:w="11909" w:h="16834" w:code="9"/>
          <w:pgMar w:top="691" w:right="1152" w:bottom="576" w:left="1152" w:header="720" w:footer="720" w:gutter="0"/>
          <w:cols w:space="720"/>
          <w:docGrid w:linePitch="245"/>
        </w:sectPr>
      </w:pPr>
    </w:p>
    <w:p w14:paraId="3DA131FC" w14:textId="31A9B8A9" w:rsidR="005D56B9" w:rsidRPr="00AF141A" w:rsidRDefault="00915AE8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rPr>
          <w:rFonts w:asciiTheme="majorBidi" w:hAnsiTheme="majorBidi" w:cstheme="majorBidi"/>
          <w:b/>
          <w:b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t>10</w:t>
      </w:r>
      <w:r w:rsidR="005D56B9" w:rsidRPr="00AF141A">
        <w:rPr>
          <w:rFonts w:asciiTheme="majorBidi" w:hAnsiTheme="majorBidi" w:cstheme="majorBidi"/>
          <w:b/>
          <w:bCs/>
          <w:sz w:val="30"/>
          <w:szCs w:val="30"/>
        </w:rPr>
        <w:tab/>
      </w:r>
      <w:r w:rsidR="005D56B9">
        <w:rPr>
          <w:rFonts w:asciiTheme="majorBidi" w:hAnsiTheme="majorBidi" w:cstheme="majorBidi" w:hint="cs"/>
          <w:b/>
          <w:bCs/>
          <w:sz w:val="30"/>
          <w:szCs w:val="30"/>
          <w:cs/>
        </w:rPr>
        <w:t>เงินลงทุนในบริษัทย่อย</w:t>
      </w:r>
    </w:p>
    <w:p w14:paraId="57F1DB56" w14:textId="77777777" w:rsidR="002E37C3" w:rsidRPr="00CF1FF6" w:rsidRDefault="002E37C3" w:rsidP="00344305">
      <w:pPr>
        <w:spacing w:line="380" w:lineRule="exact"/>
        <w:ind w:right="-78"/>
        <w:rPr>
          <w:rFonts w:ascii="Angsana New" w:hAnsi="Angsana New"/>
          <w:sz w:val="24"/>
          <w:szCs w:val="24"/>
        </w:rPr>
      </w:pPr>
    </w:p>
    <w:tbl>
      <w:tblPr>
        <w:tblW w:w="14493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608"/>
        <w:gridCol w:w="1712"/>
        <w:gridCol w:w="900"/>
        <w:gridCol w:w="720"/>
        <w:gridCol w:w="180"/>
        <w:gridCol w:w="720"/>
        <w:gridCol w:w="180"/>
        <w:gridCol w:w="720"/>
        <w:gridCol w:w="180"/>
        <w:gridCol w:w="723"/>
        <w:gridCol w:w="180"/>
        <w:gridCol w:w="720"/>
        <w:gridCol w:w="180"/>
        <w:gridCol w:w="810"/>
        <w:gridCol w:w="180"/>
        <w:gridCol w:w="720"/>
        <w:gridCol w:w="182"/>
        <w:gridCol w:w="808"/>
        <w:gridCol w:w="181"/>
        <w:gridCol w:w="809"/>
        <w:gridCol w:w="182"/>
        <w:gridCol w:w="898"/>
      </w:tblGrid>
      <w:tr w:rsidR="00D20FBE" w:rsidRPr="00B6148B" w14:paraId="4F68FFEC" w14:textId="77777777" w:rsidTr="00447812">
        <w:trPr>
          <w:cantSplit/>
          <w:tblHeader/>
        </w:trPr>
        <w:tc>
          <w:tcPr>
            <w:tcW w:w="14493" w:type="dxa"/>
            <w:gridSpan w:val="22"/>
          </w:tcPr>
          <w:p w14:paraId="00F84483" w14:textId="77777777" w:rsidR="00D20FBE" w:rsidRPr="006F5992" w:rsidRDefault="00D20FBE" w:rsidP="00344305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Cs w:val="22"/>
                <w:cs/>
                <w:lang w:bidi="th-TH"/>
              </w:rPr>
            </w:pPr>
            <w:r w:rsidRPr="006F5992">
              <w:rPr>
                <w:rFonts w:ascii="Angsana New" w:hAnsi="Angsana New"/>
                <w:b/>
                <w:bCs/>
                <w:szCs w:val="22"/>
                <w:cs/>
                <w:lang w:bidi="th-TH"/>
              </w:rPr>
              <w:t>งบการเงินเฉพาะกิจการ</w:t>
            </w:r>
          </w:p>
        </w:tc>
      </w:tr>
      <w:tr w:rsidR="00D20FBE" w:rsidRPr="00117361" w:rsidDel="00685444" w14:paraId="2CBBC251" w14:textId="77777777" w:rsidTr="00447812">
        <w:trPr>
          <w:cantSplit/>
        </w:trPr>
        <w:tc>
          <w:tcPr>
            <w:tcW w:w="2608" w:type="dxa"/>
            <w:vAlign w:val="bottom"/>
          </w:tcPr>
          <w:p w14:paraId="0A2EF2A1" w14:textId="77777777" w:rsidR="00D20FBE" w:rsidRPr="006F5992" w:rsidRDefault="00D20FBE" w:rsidP="00344305">
            <w:pPr>
              <w:spacing w:line="380" w:lineRule="exact"/>
              <w:ind w:left="643" w:hanging="69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712" w:type="dxa"/>
          </w:tcPr>
          <w:p w14:paraId="461ECD06" w14:textId="77777777" w:rsidR="00D20FBE" w:rsidRPr="006F5992" w:rsidRDefault="00D20FBE" w:rsidP="00344305">
            <w:pPr>
              <w:spacing w:line="3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26AC4469" w14:textId="77777777" w:rsidR="00D20FBE" w:rsidRPr="006F5992" w:rsidRDefault="00D20FBE" w:rsidP="00344305">
            <w:pPr>
              <w:spacing w:line="3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F5992">
              <w:rPr>
                <w:rFonts w:ascii="Angsana New" w:hAnsi="Angsana New"/>
                <w:sz w:val="22"/>
                <w:szCs w:val="22"/>
                <w:cs/>
              </w:rPr>
              <w:t>ลักษณะธุรกิจ</w:t>
            </w:r>
          </w:p>
        </w:tc>
        <w:tc>
          <w:tcPr>
            <w:tcW w:w="900" w:type="dxa"/>
          </w:tcPr>
          <w:p w14:paraId="39C932D5" w14:textId="77777777" w:rsidR="00D20FBE" w:rsidRPr="006F5992" w:rsidRDefault="00D20FBE" w:rsidP="00344305">
            <w:pPr>
              <w:spacing w:line="3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F5992">
              <w:rPr>
                <w:rFonts w:ascii="Angsana New" w:hAnsi="Angsana New"/>
                <w:sz w:val="22"/>
                <w:szCs w:val="22"/>
                <w:cs/>
              </w:rPr>
              <w:t>ประเทศที่</w:t>
            </w:r>
            <w:r w:rsidRPr="006F5992">
              <w:rPr>
                <w:rFonts w:ascii="Angsana New" w:hAnsi="Angsana New" w:hint="cs"/>
                <w:sz w:val="22"/>
                <w:szCs w:val="22"/>
                <w:cs/>
              </w:rPr>
              <w:t>ดำเนินธุรกิจ</w:t>
            </w:r>
          </w:p>
        </w:tc>
        <w:tc>
          <w:tcPr>
            <w:tcW w:w="1620" w:type="dxa"/>
            <w:gridSpan w:val="3"/>
          </w:tcPr>
          <w:p w14:paraId="76AFE22D" w14:textId="77777777" w:rsidR="00D20FBE" w:rsidRPr="006F5992" w:rsidRDefault="00D20FBE" w:rsidP="00344305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  <w:p w14:paraId="5484DF84" w14:textId="77777777" w:rsidR="00D20FBE" w:rsidRPr="006F5992" w:rsidDel="00685444" w:rsidRDefault="00D20FBE" w:rsidP="00344305">
            <w:pPr>
              <w:pStyle w:val="acctfourfigures"/>
              <w:tabs>
                <w:tab w:val="clear" w:pos="765"/>
              </w:tabs>
              <w:spacing w:line="380" w:lineRule="exact"/>
              <w:ind w:left="-79" w:right="-13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  <w:r w:rsidRPr="006F5992">
              <w:rPr>
                <w:rFonts w:ascii="Angsana New" w:hAnsi="Angsana New"/>
                <w:szCs w:val="22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180" w:type="dxa"/>
          </w:tcPr>
          <w:p w14:paraId="087FBEDF" w14:textId="77777777" w:rsidR="00D20FBE" w:rsidRPr="006F5992" w:rsidDel="00685444" w:rsidRDefault="00D20FBE" w:rsidP="00344305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="Angsana New" w:hAnsi="Angsana New"/>
                <w:bCs/>
                <w:szCs w:val="22"/>
              </w:rPr>
            </w:pPr>
          </w:p>
        </w:tc>
        <w:tc>
          <w:tcPr>
            <w:tcW w:w="1623" w:type="dxa"/>
            <w:gridSpan w:val="3"/>
          </w:tcPr>
          <w:p w14:paraId="27CA246A" w14:textId="77777777" w:rsidR="00D20FBE" w:rsidRPr="006F5992" w:rsidRDefault="00D20FBE" w:rsidP="00344305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  <w:p w14:paraId="10E3C137" w14:textId="77777777" w:rsidR="00D20FBE" w:rsidRPr="006F5992" w:rsidDel="00685444" w:rsidRDefault="00D20FBE" w:rsidP="00344305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6F5992">
              <w:rPr>
                <w:rFonts w:ascii="Angsana New" w:hAnsi="Angsana New"/>
                <w:szCs w:val="22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</w:tcPr>
          <w:p w14:paraId="0C781222" w14:textId="77777777" w:rsidR="00D20FBE" w:rsidRPr="006F5992" w:rsidDel="00685444" w:rsidRDefault="00D20FBE" w:rsidP="00344305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="Angsana New" w:hAnsi="Angsana New"/>
                <w:bCs/>
                <w:szCs w:val="22"/>
              </w:rPr>
            </w:pPr>
          </w:p>
        </w:tc>
        <w:tc>
          <w:tcPr>
            <w:tcW w:w="1710" w:type="dxa"/>
            <w:gridSpan w:val="3"/>
          </w:tcPr>
          <w:p w14:paraId="755C49D6" w14:textId="77777777" w:rsidR="00D20FBE" w:rsidRPr="006F5992" w:rsidRDefault="00D20FBE" w:rsidP="00344305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  <w:p w14:paraId="70898C61" w14:textId="77777777" w:rsidR="00D20FBE" w:rsidRPr="006F5992" w:rsidDel="00685444" w:rsidRDefault="00D20FBE" w:rsidP="00344305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6F5992">
              <w:rPr>
                <w:rFonts w:ascii="Angsana New" w:hAnsi="Angsana New"/>
                <w:szCs w:val="22"/>
                <w:cs/>
                <w:lang w:bidi="th-TH"/>
              </w:rPr>
              <w:t>ราคาทุน</w:t>
            </w:r>
          </w:p>
        </w:tc>
        <w:tc>
          <w:tcPr>
            <w:tcW w:w="180" w:type="dxa"/>
          </w:tcPr>
          <w:p w14:paraId="67DB45F8" w14:textId="77777777" w:rsidR="00D20FBE" w:rsidRPr="006F5992" w:rsidRDefault="00D20FBE" w:rsidP="00344305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1710" w:type="dxa"/>
            <w:gridSpan w:val="3"/>
          </w:tcPr>
          <w:p w14:paraId="6218281D" w14:textId="77777777" w:rsidR="00D20FBE" w:rsidRPr="006F5992" w:rsidRDefault="00D20FBE" w:rsidP="00344305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  <w:p w14:paraId="53C7C563" w14:textId="77777777" w:rsidR="00D20FBE" w:rsidRPr="006F5992" w:rsidDel="00685444" w:rsidRDefault="00D20FBE" w:rsidP="00344305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6F5992">
              <w:rPr>
                <w:rFonts w:ascii="Angsana New" w:hAnsi="Angsana New" w:hint="cs"/>
                <w:szCs w:val="22"/>
                <w:cs/>
                <w:lang w:bidi="th-TH"/>
              </w:rPr>
              <w:t>การด้อยค่า</w:t>
            </w:r>
          </w:p>
        </w:tc>
        <w:tc>
          <w:tcPr>
            <w:tcW w:w="181" w:type="dxa"/>
          </w:tcPr>
          <w:p w14:paraId="31EC538A" w14:textId="77777777" w:rsidR="00D20FBE" w:rsidRPr="006F5992" w:rsidRDefault="00D20FBE" w:rsidP="00344305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1889" w:type="dxa"/>
            <w:gridSpan w:val="3"/>
          </w:tcPr>
          <w:p w14:paraId="524D902D" w14:textId="77777777" w:rsidR="00D20FBE" w:rsidRPr="006F5992" w:rsidRDefault="00D20FBE" w:rsidP="00344305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  <w:p w14:paraId="04A0ED49" w14:textId="77777777" w:rsidR="00D20FBE" w:rsidRPr="006F5992" w:rsidDel="00685444" w:rsidRDefault="00D20FBE" w:rsidP="00344305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6F5992">
              <w:rPr>
                <w:rFonts w:ascii="Angsana New" w:hAnsi="Angsana New" w:hint="cs"/>
                <w:szCs w:val="22"/>
                <w:cs/>
                <w:lang w:bidi="th-TH"/>
              </w:rPr>
              <w:t>ราคาทุน</w:t>
            </w:r>
            <w:r w:rsidRPr="006F5992">
              <w:rPr>
                <w:rFonts w:ascii="Angsana New" w:hAnsi="Angsana New" w:hint="cs"/>
                <w:szCs w:val="22"/>
              </w:rPr>
              <w:t>-</w:t>
            </w:r>
            <w:r w:rsidRPr="006F5992">
              <w:rPr>
                <w:rFonts w:ascii="Angsana New" w:hAnsi="Angsana New" w:hint="cs"/>
                <w:szCs w:val="22"/>
                <w:cs/>
                <w:lang w:bidi="th-TH"/>
              </w:rPr>
              <w:t>สุทธิ</w:t>
            </w:r>
          </w:p>
        </w:tc>
      </w:tr>
      <w:tr w:rsidR="008E67AC" w:rsidRPr="00B6148B" w14:paraId="4629242C" w14:textId="77777777" w:rsidTr="00447812">
        <w:trPr>
          <w:cantSplit/>
        </w:trPr>
        <w:tc>
          <w:tcPr>
            <w:tcW w:w="2608" w:type="dxa"/>
            <w:vAlign w:val="bottom"/>
          </w:tcPr>
          <w:p w14:paraId="3A1A6B21" w14:textId="77777777" w:rsidR="008E67AC" w:rsidRPr="006F5992" w:rsidRDefault="008E67AC" w:rsidP="008E67AC">
            <w:pPr>
              <w:spacing w:line="380" w:lineRule="exact"/>
              <w:ind w:left="643" w:hanging="69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712" w:type="dxa"/>
          </w:tcPr>
          <w:p w14:paraId="228C9254" w14:textId="77777777" w:rsidR="008E67AC" w:rsidRPr="006F5992" w:rsidRDefault="008E67AC" w:rsidP="008E67AC">
            <w:pPr>
              <w:spacing w:line="380" w:lineRule="exact"/>
              <w:ind w:left="149" w:hanging="149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05D662FB" w14:textId="77777777" w:rsidR="008E67AC" w:rsidRPr="006F5992" w:rsidRDefault="008E67AC" w:rsidP="008E67AC">
            <w:pPr>
              <w:pStyle w:val="Heading7"/>
              <w:tabs>
                <w:tab w:val="left" w:pos="5387"/>
                <w:tab w:val="left" w:pos="5613"/>
              </w:tabs>
              <w:spacing w:line="3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0" w:type="dxa"/>
            <w:vAlign w:val="bottom"/>
          </w:tcPr>
          <w:p w14:paraId="0C9FEF15" w14:textId="568D3C96" w:rsidR="008E67AC" w:rsidRPr="006F5992" w:rsidRDefault="008E67AC" w:rsidP="008E67AC">
            <w:pPr>
              <w:spacing w:line="380" w:lineRule="exact"/>
              <w:ind w:left="-127" w:right="-7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180" w:type="dxa"/>
            <w:vAlign w:val="bottom"/>
          </w:tcPr>
          <w:p w14:paraId="6EA3BF6F" w14:textId="77777777" w:rsidR="008E67AC" w:rsidRPr="006F5992" w:rsidRDefault="008E67AC" w:rsidP="008E67AC">
            <w:pPr>
              <w:spacing w:line="380" w:lineRule="exact"/>
              <w:ind w:left="-127" w:right="-7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0" w:type="dxa"/>
            <w:vAlign w:val="bottom"/>
          </w:tcPr>
          <w:p w14:paraId="1AF3F81E" w14:textId="598EF40C" w:rsidR="008E67AC" w:rsidRPr="006F5992" w:rsidRDefault="008E67AC" w:rsidP="008E67AC">
            <w:pPr>
              <w:spacing w:line="380" w:lineRule="exact"/>
              <w:ind w:left="-127" w:right="-7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180" w:type="dxa"/>
            <w:vAlign w:val="bottom"/>
          </w:tcPr>
          <w:p w14:paraId="1C8254DE" w14:textId="77777777" w:rsidR="008E67AC" w:rsidRPr="006F5992" w:rsidRDefault="008E67AC" w:rsidP="008E67AC">
            <w:pPr>
              <w:spacing w:line="380" w:lineRule="exact"/>
              <w:ind w:left="-127" w:right="-7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4EFE8471" w14:textId="0776F8E3" w:rsidR="008E67AC" w:rsidRPr="006F5992" w:rsidRDefault="008E67AC" w:rsidP="008E67AC">
            <w:pPr>
              <w:spacing w:line="380" w:lineRule="exact"/>
              <w:ind w:left="-127" w:right="-7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180" w:type="dxa"/>
            <w:vAlign w:val="bottom"/>
          </w:tcPr>
          <w:p w14:paraId="152BBAF2" w14:textId="77777777" w:rsidR="008E67AC" w:rsidRPr="006F5992" w:rsidRDefault="008E67AC" w:rsidP="008E67AC">
            <w:pPr>
              <w:spacing w:line="380" w:lineRule="exact"/>
              <w:ind w:left="-127" w:right="-7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3" w:type="dxa"/>
            <w:vAlign w:val="bottom"/>
          </w:tcPr>
          <w:p w14:paraId="49AF8BDD" w14:textId="212AE0E0" w:rsidR="008E67AC" w:rsidRPr="006F5992" w:rsidRDefault="008E67AC" w:rsidP="008E67AC">
            <w:pPr>
              <w:spacing w:line="380" w:lineRule="exact"/>
              <w:ind w:left="-127" w:right="-7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180" w:type="dxa"/>
            <w:vAlign w:val="bottom"/>
          </w:tcPr>
          <w:p w14:paraId="6E956EBB" w14:textId="77777777" w:rsidR="008E67AC" w:rsidRPr="006F5992" w:rsidRDefault="008E67AC" w:rsidP="008E67AC">
            <w:pPr>
              <w:spacing w:line="380" w:lineRule="exact"/>
              <w:ind w:left="-127" w:right="-7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75C5E6C7" w14:textId="26FDC74F" w:rsidR="008E67AC" w:rsidRPr="006F5992" w:rsidRDefault="008E67AC" w:rsidP="008E67AC">
            <w:pPr>
              <w:spacing w:line="380" w:lineRule="exact"/>
              <w:ind w:left="-127" w:right="-7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180" w:type="dxa"/>
            <w:vAlign w:val="bottom"/>
          </w:tcPr>
          <w:p w14:paraId="44336165" w14:textId="77777777" w:rsidR="008E67AC" w:rsidRPr="006F5992" w:rsidRDefault="008E67AC" w:rsidP="008E67AC">
            <w:pPr>
              <w:spacing w:line="380" w:lineRule="exact"/>
              <w:ind w:left="-127" w:right="-7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10" w:type="dxa"/>
            <w:vAlign w:val="bottom"/>
          </w:tcPr>
          <w:p w14:paraId="022C3856" w14:textId="0C07559B" w:rsidR="008E67AC" w:rsidRPr="006F5992" w:rsidRDefault="008E67AC" w:rsidP="008E67AC">
            <w:pPr>
              <w:spacing w:line="380" w:lineRule="exact"/>
              <w:ind w:left="-127" w:right="-7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180" w:type="dxa"/>
          </w:tcPr>
          <w:p w14:paraId="7579EA25" w14:textId="77777777" w:rsidR="008E67AC" w:rsidRPr="006F5992" w:rsidRDefault="008E67AC" w:rsidP="008E67AC">
            <w:pPr>
              <w:spacing w:line="380" w:lineRule="exact"/>
              <w:ind w:left="-127" w:right="-7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0" w:type="dxa"/>
            <w:vAlign w:val="bottom"/>
          </w:tcPr>
          <w:p w14:paraId="61188268" w14:textId="7F61469B" w:rsidR="008E67AC" w:rsidRPr="006F5992" w:rsidRDefault="008E67AC" w:rsidP="008E67AC">
            <w:pPr>
              <w:spacing w:line="380" w:lineRule="exact"/>
              <w:ind w:left="-127" w:right="-7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182" w:type="dxa"/>
            <w:vAlign w:val="bottom"/>
          </w:tcPr>
          <w:p w14:paraId="044FAF05" w14:textId="77777777" w:rsidR="008E67AC" w:rsidRPr="006F5992" w:rsidRDefault="008E67AC" w:rsidP="008E67AC">
            <w:pPr>
              <w:spacing w:line="380" w:lineRule="exact"/>
              <w:ind w:left="-127" w:right="-7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08" w:type="dxa"/>
            <w:vAlign w:val="bottom"/>
          </w:tcPr>
          <w:p w14:paraId="7FFA011E" w14:textId="63F3D25B" w:rsidR="008E67AC" w:rsidRPr="006F5992" w:rsidRDefault="008E67AC" w:rsidP="008E67AC">
            <w:pPr>
              <w:spacing w:line="380" w:lineRule="exact"/>
              <w:ind w:left="-127" w:right="-7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181" w:type="dxa"/>
          </w:tcPr>
          <w:p w14:paraId="3509E5D8" w14:textId="77777777" w:rsidR="008E67AC" w:rsidRPr="006F5992" w:rsidRDefault="008E67AC" w:rsidP="008E67AC">
            <w:pPr>
              <w:spacing w:line="380" w:lineRule="exact"/>
              <w:ind w:left="-127" w:right="-7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09" w:type="dxa"/>
            <w:vAlign w:val="bottom"/>
          </w:tcPr>
          <w:p w14:paraId="57C35261" w14:textId="4DE2F0FE" w:rsidR="008E67AC" w:rsidRPr="006F5992" w:rsidRDefault="008E67AC" w:rsidP="008E67AC">
            <w:pPr>
              <w:spacing w:line="380" w:lineRule="exact"/>
              <w:ind w:left="-127" w:right="-7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182" w:type="dxa"/>
            <w:vAlign w:val="bottom"/>
          </w:tcPr>
          <w:p w14:paraId="7B3C34F1" w14:textId="77777777" w:rsidR="008E67AC" w:rsidRPr="006F5992" w:rsidRDefault="008E67AC" w:rsidP="008E67AC">
            <w:pPr>
              <w:spacing w:line="380" w:lineRule="exact"/>
              <w:ind w:left="-127" w:right="-7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98" w:type="dxa"/>
            <w:vAlign w:val="bottom"/>
          </w:tcPr>
          <w:p w14:paraId="4FC7FC5C" w14:textId="504E1DD1" w:rsidR="008E67AC" w:rsidRPr="006F5992" w:rsidRDefault="008E67AC" w:rsidP="008E67AC">
            <w:pPr>
              <w:spacing w:line="380" w:lineRule="exact"/>
              <w:ind w:left="-127" w:right="-7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2562</w:t>
            </w:r>
          </w:p>
        </w:tc>
      </w:tr>
      <w:tr w:rsidR="00D20FBE" w:rsidRPr="00B6148B" w14:paraId="485C8206" w14:textId="77777777" w:rsidTr="00447812">
        <w:trPr>
          <w:cantSplit/>
          <w:trHeight w:val="335"/>
        </w:trPr>
        <w:tc>
          <w:tcPr>
            <w:tcW w:w="2608" w:type="dxa"/>
            <w:vAlign w:val="bottom"/>
          </w:tcPr>
          <w:p w14:paraId="335D8227" w14:textId="77777777" w:rsidR="00D20FBE" w:rsidRPr="006F5992" w:rsidRDefault="00D20FBE" w:rsidP="00344305">
            <w:pPr>
              <w:spacing w:line="380" w:lineRule="exact"/>
              <w:ind w:left="643" w:hanging="69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712" w:type="dxa"/>
          </w:tcPr>
          <w:p w14:paraId="2556E7AA" w14:textId="77777777" w:rsidR="00D20FBE" w:rsidRPr="006F5992" w:rsidRDefault="00D20FBE" w:rsidP="00344305">
            <w:pPr>
              <w:spacing w:line="380" w:lineRule="exact"/>
              <w:ind w:left="149" w:hanging="149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120221E7" w14:textId="77777777" w:rsidR="00D20FBE" w:rsidRPr="006F5992" w:rsidRDefault="00D20FBE" w:rsidP="00344305">
            <w:pPr>
              <w:pStyle w:val="Heading7"/>
              <w:tabs>
                <w:tab w:val="left" w:pos="5387"/>
                <w:tab w:val="left" w:pos="5613"/>
              </w:tabs>
              <w:spacing w:line="3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620" w:type="dxa"/>
            <w:gridSpan w:val="3"/>
          </w:tcPr>
          <w:p w14:paraId="76DB56C8" w14:textId="77777777" w:rsidR="00D20FBE" w:rsidRPr="006F5992" w:rsidRDefault="00D20FBE" w:rsidP="00344305">
            <w:pPr>
              <w:pStyle w:val="acctfourfigures"/>
              <w:tabs>
                <w:tab w:val="clear" w:pos="765"/>
              </w:tabs>
              <w:spacing w:line="380" w:lineRule="exact"/>
              <w:ind w:left="-127" w:right="-78"/>
              <w:jc w:val="center"/>
              <w:rPr>
                <w:rFonts w:ascii="Angsana New" w:hAnsi="Angsana New"/>
                <w:i/>
                <w:iCs/>
                <w:szCs w:val="22"/>
                <w:lang w:bidi="th-TH"/>
              </w:rPr>
            </w:pPr>
            <w:r w:rsidRPr="006F5992">
              <w:rPr>
                <w:rFonts w:ascii="Angsana New" w:hAnsi="Angsana New"/>
                <w:i/>
                <w:iCs/>
                <w:szCs w:val="22"/>
                <w:cs/>
                <w:lang w:bidi="th-TH"/>
              </w:rPr>
              <w:t>(ร้อยละ)</w:t>
            </w:r>
          </w:p>
        </w:tc>
        <w:tc>
          <w:tcPr>
            <w:tcW w:w="180" w:type="dxa"/>
          </w:tcPr>
          <w:p w14:paraId="579D3BE1" w14:textId="77777777" w:rsidR="00D20FBE" w:rsidRPr="006F5992" w:rsidRDefault="00D20FBE" w:rsidP="00344305">
            <w:pPr>
              <w:pStyle w:val="acctfourfigures"/>
              <w:tabs>
                <w:tab w:val="clear" w:pos="765"/>
              </w:tabs>
              <w:spacing w:line="380" w:lineRule="exact"/>
              <w:ind w:left="-127" w:right="-78"/>
              <w:jc w:val="center"/>
              <w:rPr>
                <w:rFonts w:ascii="Angsana New" w:hAnsi="Angsana New"/>
                <w:i/>
                <w:iCs/>
                <w:szCs w:val="22"/>
              </w:rPr>
            </w:pPr>
          </w:p>
        </w:tc>
        <w:tc>
          <w:tcPr>
            <w:tcW w:w="7473" w:type="dxa"/>
            <w:gridSpan w:val="15"/>
          </w:tcPr>
          <w:p w14:paraId="460EFF14" w14:textId="77777777" w:rsidR="00D20FBE" w:rsidRPr="006F5992" w:rsidRDefault="00D20FBE" w:rsidP="00344305">
            <w:pPr>
              <w:pStyle w:val="acctfourfigures"/>
              <w:tabs>
                <w:tab w:val="clear" w:pos="765"/>
              </w:tabs>
              <w:spacing w:line="380" w:lineRule="exact"/>
              <w:ind w:left="-127" w:right="-78"/>
              <w:jc w:val="center"/>
              <w:rPr>
                <w:rFonts w:ascii="Angsana New" w:hAnsi="Angsana New"/>
                <w:i/>
                <w:iCs/>
                <w:szCs w:val="22"/>
                <w:cs/>
                <w:lang w:bidi="th-TH"/>
              </w:rPr>
            </w:pPr>
            <w:r w:rsidRPr="006F5992">
              <w:rPr>
                <w:rFonts w:ascii="Angsana New" w:hAnsi="Angsana New"/>
                <w:i/>
                <w:iCs/>
                <w:szCs w:val="22"/>
                <w:cs/>
                <w:lang w:bidi="th-TH"/>
              </w:rPr>
              <w:t>(พันบาท)</w:t>
            </w:r>
          </w:p>
        </w:tc>
      </w:tr>
      <w:tr w:rsidR="00985F0D" w:rsidRPr="00CD2EAC" w14:paraId="1514D00D" w14:textId="77777777" w:rsidTr="001E33B8">
        <w:trPr>
          <w:cantSplit/>
        </w:trPr>
        <w:tc>
          <w:tcPr>
            <w:tcW w:w="2608" w:type="dxa"/>
            <w:vAlign w:val="bottom"/>
          </w:tcPr>
          <w:p w14:paraId="1FF4FF44" w14:textId="77777777" w:rsidR="00985F0D" w:rsidRPr="006F5992" w:rsidRDefault="00985F0D" w:rsidP="00985F0D">
            <w:pPr>
              <w:spacing w:line="380" w:lineRule="exact"/>
              <w:ind w:left="643" w:hanging="698"/>
              <w:rPr>
                <w:rFonts w:ascii="Angsana New" w:hAnsi="Angsana New"/>
                <w:sz w:val="22"/>
                <w:szCs w:val="22"/>
              </w:rPr>
            </w:pPr>
            <w:r w:rsidRPr="006F5992">
              <w:rPr>
                <w:rFonts w:ascii="Angsana New" w:hAnsi="Angsana New" w:hint="cs"/>
                <w:sz w:val="22"/>
                <w:szCs w:val="22"/>
                <w:cs/>
              </w:rPr>
              <w:t>บริษัท เซฟ เทรด อินเตอร์เนชั่นแนล จำกัด</w:t>
            </w:r>
          </w:p>
        </w:tc>
        <w:tc>
          <w:tcPr>
            <w:tcW w:w="1712" w:type="dxa"/>
          </w:tcPr>
          <w:p w14:paraId="14F19A70" w14:textId="77777777" w:rsidR="00985F0D" w:rsidRPr="006F5992" w:rsidRDefault="00985F0D" w:rsidP="00985F0D">
            <w:pPr>
              <w:spacing w:line="380" w:lineRule="exact"/>
              <w:ind w:left="643" w:hanging="698"/>
              <w:rPr>
                <w:rFonts w:ascii="Angsana New" w:hAnsi="Angsana New"/>
                <w:sz w:val="22"/>
                <w:szCs w:val="22"/>
              </w:rPr>
            </w:pPr>
            <w:r w:rsidRPr="006F5992">
              <w:rPr>
                <w:rFonts w:ascii="Angsana New" w:hAnsi="Angsana New"/>
                <w:sz w:val="22"/>
                <w:szCs w:val="22"/>
                <w:cs/>
              </w:rPr>
              <w:t>จำหน่ายเครื่องกรองน้ำ</w:t>
            </w:r>
          </w:p>
        </w:tc>
        <w:tc>
          <w:tcPr>
            <w:tcW w:w="900" w:type="dxa"/>
          </w:tcPr>
          <w:p w14:paraId="13BE8026" w14:textId="77777777" w:rsidR="00985F0D" w:rsidRPr="006F5992" w:rsidRDefault="00985F0D" w:rsidP="00985F0D">
            <w:pPr>
              <w:pStyle w:val="Heading7"/>
              <w:tabs>
                <w:tab w:val="left" w:pos="5387"/>
                <w:tab w:val="left" w:pos="5613"/>
              </w:tabs>
              <w:spacing w:line="3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F5992">
              <w:rPr>
                <w:rFonts w:ascii="Angsana New" w:hAnsi="Angsana New"/>
                <w:sz w:val="22"/>
                <w:szCs w:val="22"/>
                <w:cs/>
              </w:rPr>
              <w:t>ไทย</w:t>
            </w:r>
          </w:p>
        </w:tc>
        <w:tc>
          <w:tcPr>
            <w:tcW w:w="720" w:type="dxa"/>
            <w:shd w:val="clear" w:color="auto" w:fill="auto"/>
          </w:tcPr>
          <w:p w14:paraId="0E46F3E5" w14:textId="287BAC6C" w:rsidR="00985F0D" w:rsidRPr="006F5992" w:rsidRDefault="00985F0D" w:rsidP="00985F0D">
            <w:pPr>
              <w:pStyle w:val="acctfourfigures"/>
              <w:tabs>
                <w:tab w:val="clear" w:pos="765"/>
                <w:tab w:val="decimal" w:pos="193"/>
              </w:tabs>
              <w:spacing w:line="380" w:lineRule="exact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99.98</w:t>
            </w:r>
          </w:p>
        </w:tc>
        <w:tc>
          <w:tcPr>
            <w:tcW w:w="180" w:type="dxa"/>
            <w:shd w:val="clear" w:color="auto" w:fill="auto"/>
          </w:tcPr>
          <w:p w14:paraId="5307539C" w14:textId="77777777" w:rsidR="00985F0D" w:rsidRPr="006F5992" w:rsidRDefault="00985F0D" w:rsidP="00985F0D">
            <w:pPr>
              <w:pStyle w:val="acctfourfigures"/>
              <w:tabs>
                <w:tab w:val="clear" w:pos="765"/>
                <w:tab w:val="decimal" w:pos="461"/>
              </w:tabs>
              <w:spacing w:line="380" w:lineRule="exact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5B1F6315" w14:textId="43AEFC17" w:rsidR="00985F0D" w:rsidRPr="006F5992" w:rsidRDefault="00985F0D" w:rsidP="00985F0D">
            <w:pPr>
              <w:pStyle w:val="acctfourfigures"/>
              <w:tabs>
                <w:tab w:val="clear" w:pos="765"/>
                <w:tab w:val="decimal" w:pos="193"/>
              </w:tabs>
              <w:spacing w:line="380" w:lineRule="exact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6F5992">
              <w:rPr>
                <w:rFonts w:ascii="Angsana New" w:hAnsi="Angsana New"/>
                <w:szCs w:val="22"/>
                <w:lang w:val="en-US" w:bidi="th-TH"/>
              </w:rPr>
              <w:t>99.98</w:t>
            </w:r>
          </w:p>
        </w:tc>
        <w:tc>
          <w:tcPr>
            <w:tcW w:w="180" w:type="dxa"/>
            <w:shd w:val="clear" w:color="auto" w:fill="auto"/>
          </w:tcPr>
          <w:p w14:paraId="5E290D8B" w14:textId="77777777" w:rsidR="00985F0D" w:rsidRPr="006F5992" w:rsidRDefault="00985F0D" w:rsidP="00985F0D">
            <w:pPr>
              <w:pStyle w:val="acctfourfigures"/>
              <w:spacing w:line="380" w:lineRule="exact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67F9836E" w14:textId="0E391B13" w:rsidR="00985F0D" w:rsidRPr="006F5992" w:rsidRDefault="00985F0D" w:rsidP="00985F0D">
            <w:pPr>
              <w:pStyle w:val="acctfourfigures"/>
              <w:tabs>
                <w:tab w:val="clear" w:pos="765"/>
                <w:tab w:val="decimal" w:pos="546"/>
              </w:tabs>
              <w:spacing w:line="380" w:lineRule="exact"/>
              <w:ind w:right="-79"/>
              <w:jc w:val="both"/>
              <w:rPr>
                <w:rFonts w:ascii="Angsana New" w:hAnsi="Angsana New"/>
                <w:szCs w:val="22"/>
                <w:lang w:val="en-US"/>
              </w:rPr>
            </w:pPr>
            <w:r>
              <w:rPr>
                <w:rFonts w:ascii="Angsana New" w:hAnsi="Angsana New"/>
                <w:szCs w:val="22"/>
                <w:lang w:val="en-US"/>
              </w:rPr>
              <w:t>4,000</w:t>
            </w:r>
          </w:p>
        </w:tc>
        <w:tc>
          <w:tcPr>
            <w:tcW w:w="180" w:type="dxa"/>
            <w:shd w:val="clear" w:color="auto" w:fill="auto"/>
          </w:tcPr>
          <w:p w14:paraId="6A340F6A" w14:textId="77777777" w:rsidR="00985F0D" w:rsidRPr="006F5992" w:rsidRDefault="00985F0D" w:rsidP="00985F0D">
            <w:pPr>
              <w:pStyle w:val="acctfourfigures"/>
              <w:tabs>
                <w:tab w:val="clear" w:pos="765"/>
                <w:tab w:val="decimal" w:pos="839"/>
              </w:tabs>
              <w:spacing w:line="380" w:lineRule="exact"/>
              <w:ind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723" w:type="dxa"/>
            <w:shd w:val="clear" w:color="auto" w:fill="auto"/>
          </w:tcPr>
          <w:p w14:paraId="6A404A65" w14:textId="49EC1104" w:rsidR="00985F0D" w:rsidRPr="006F5992" w:rsidRDefault="00985F0D" w:rsidP="00985F0D">
            <w:pPr>
              <w:pStyle w:val="acctfourfigures"/>
              <w:tabs>
                <w:tab w:val="clear" w:pos="765"/>
                <w:tab w:val="decimal" w:pos="546"/>
              </w:tabs>
              <w:spacing w:line="380" w:lineRule="exact"/>
              <w:ind w:right="-79"/>
              <w:jc w:val="both"/>
              <w:rPr>
                <w:rFonts w:ascii="Angsana New" w:hAnsi="Angsana New"/>
                <w:szCs w:val="22"/>
                <w:lang w:val="en-US"/>
              </w:rPr>
            </w:pPr>
            <w:r w:rsidRPr="006F5992">
              <w:rPr>
                <w:rFonts w:ascii="Angsana New" w:hAnsi="Angsana New"/>
                <w:szCs w:val="22"/>
                <w:lang w:val="en-US"/>
              </w:rPr>
              <w:t>4,000</w:t>
            </w:r>
          </w:p>
        </w:tc>
        <w:tc>
          <w:tcPr>
            <w:tcW w:w="180" w:type="dxa"/>
            <w:shd w:val="clear" w:color="auto" w:fill="auto"/>
          </w:tcPr>
          <w:p w14:paraId="3F72EC51" w14:textId="77777777" w:rsidR="00985F0D" w:rsidRPr="006F5992" w:rsidRDefault="00985F0D" w:rsidP="00985F0D">
            <w:pPr>
              <w:pStyle w:val="acctfourfigures"/>
              <w:tabs>
                <w:tab w:val="clear" w:pos="765"/>
                <w:tab w:val="decimal" w:pos="839"/>
              </w:tabs>
              <w:spacing w:line="380" w:lineRule="exact"/>
              <w:ind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36E0C148" w14:textId="05EB7F3B" w:rsidR="00985F0D" w:rsidRPr="006F5992" w:rsidRDefault="00985F0D" w:rsidP="00985F0D">
            <w:pPr>
              <w:pStyle w:val="acctfourfigures"/>
              <w:tabs>
                <w:tab w:val="clear" w:pos="765"/>
                <w:tab w:val="decimal" w:pos="546"/>
              </w:tabs>
              <w:spacing w:line="380" w:lineRule="exact"/>
              <w:ind w:right="-79"/>
              <w:jc w:val="both"/>
              <w:rPr>
                <w:rFonts w:ascii="Angsana New" w:hAnsi="Angsana New"/>
                <w:szCs w:val="22"/>
                <w:lang w:val="en-US"/>
              </w:rPr>
            </w:pPr>
            <w:r>
              <w:rPr>
                <w:rFonts w:ascii="Angsana New" w:hAnsi="Angsana New"/>
                <w:szCs w:val="22"/>
                <w:lang w:val="en-US"/>
              </w:rPr>
              <w:t>3,999</w:t>
            </w:r>
          </w:p>
        </w:tc>
        <w:tc>
          <w:tcPr>
            <w:tcW w:w="180" w:type="dxa"/>
            <w:shd w:val="clear" w:color="auto" w:fill="auto"/>
          </w:tcPr>
          <w:p w14:paraId="6763C989" w14:textId="77777777" w:rsidR="00985F0D" w:rsidRPr="006F5992" w:rsidRDefault="00985F0D" w:rsidP="00985F0D">
            <w:pPr>
              <w:pStyle w:val="acctfourfigures"/>
              <w:tabs>
                <w:tab w:val="clear" w:pos="765"/>
                <w:tab w:val="decimal" w:pos="839"/>
              </w:tabs>
              <w:spacing w:line="380" w:lineRule="exact"/>
              <w:ind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810" w:type="dxa"/>
            <w:shd w:val="clear" w:color="auto" w:fill="auto"/>
          </w:tcPr>
          <w:p w14:paraId="7A377990" w14:textId="524868C2" w:rsidR="00985F0D" w:rsidRPr="006F5992" w:rsidRDefault="00985F0D" w:rsidP="00985F0D">
            <w:pPr>
              <w:pStyle w:val="acctfourfigures"/>
              <w:tabs>
                <w:tab w:val="clear" w:pos="765"/>
                <w:tab w:val="decimal" w:pos="596"/>
              </w:tabs>
              <w:spacing w:line="380" w:lineRule="exact"/>
              <w:ind w:right="-79"/>
              <w:jc w:val="both"/>
              <w:rPr>
                <w:rFonts w:ascii="Angsana New" w:hAnsi="Angsana New"/>
                <w:szCs w:val="22"/>
                <w:lang w:val="en-US"/>
              </w:rPr>
            </w:pPr>
            <w:r w:rsidRPr="006F5992">
              <w:rPr>
                <w:rFonts w:ascii="Angsana New" w:hAnsi="Angsana New"/>
                <w:szCs w:val="22"/>
                <w:lang w:val="en-US"/>
              </w:rPr>
              <w:t>3,999</w:t>
            </w:r>
          </w:p>
        </w:tc>
        <w:tc>
          <w:tcPr>
            <w:tcW w:w="180" w:type="dxa"/>
            <w:shd w:val="clear" w:color="auto" w:fill="auto"/>
          </w:tcPr>
          <w:p w14:paraId="3D3F7FA0" w14:textId="77777777" w:rsidR="00985F0D" w:rsidRPr="006F5992" w:rsidRDefault="00985F0D" w:rsidP="00985F0D">
            <w:pPr>
              <w:pStyle w:val="acctfourfigures"/>
              <w:tabs>
                <w:tab w:val="clear" w:pos="765"/>
                <w:tab w:val="decimal" w:pos="884"/>
              </w:tabs>
              <w:spacing w:line="380" w:lineRule="exact"/>
              <w:ind w:right="-79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480FEFC5" w14:textId="18646B3C" w:rsidR="00985F0D" w:rsidRPr="006F5992" w:rsidRDefault="00985F0D" w:rsidP="00985F0D">
            <w:pPr>
              <w:pStyle w:val="acctfourfigures"/>
              <w:tabs>
                <w:tab w:val="clear" w:pos="765"/>
                <w:tab w:val="decimal" w:pos="384"/>
              </w:tabs>
              <w:spacing w:line="380" w:lineRule="exact"/>
              <w:ind w:right="-79"/>
              <w:jc w:val="both"/>
              <w:rPr>
                <w:rFonts w:ascii="Angsana New" w:hAnsi="Angsana New"/>
                <w:szCs w:val="22"/>
                <w:lang w:val="en-US" w:bidi="th-TH"/>
              </w:rPr>
            </w:pPr>
            <w:r w:rsidRPr="006F5992"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  <w:tc>
          <w:tcPr>
            <w:tcW w:w="182" w:type="dxa"/>
            <w:shd w:val="clear" w:color="auto" w:fill="auto"/>
          </w:tcPr>
          <w:p w14:paraId="266E3FD2" w14:textId="77777777" w:rsidR="00985F0D" w:rsidRPr="006F5992" w:rsidRDefault="00985F0D" w:rsidP="00985F0D">
            <w:pPr>
              <w:pStyle w:val="acctfourfigures"/>
              <w:tabs>
                <w:tab w:val="clear" w:pos="765"/>
                <w:tab w:val="decimal" w:pos="884"/>
              </w:tabs>
              <w:spacing w:line="380" w:lineRule="exact"/>
              <w:ind w:right="-79"/>
              <w:rPr>
                <w:rFonts w:ascii="Angsana New" w:hAnsi="Angsana New"/>
                <w:szCs w:val="22"/>
              </w:rPr>
            </w:pPr>
          </w:p>
        </w:tc>
        <w:tc>
          <w:tcPr>
            <w:tcW w:w="808" w:type="dxa"/>
            <w:shd w:val="clear" w:color="auto" w:fill="auto"/>
          </w:tcPr>
          <w:p w14:paraId="6E931A4D" w14:textId="1B9053FF" w:rsidR="00985F0D" w:rsidRPr="006F5992" w:rsidRDefault="00985F0D" w:rsidP="00985F0D">
            <w:pPr>
              <w:pStyle w:val="acctfourfigures"/>
              <w:tabs>
                <w:tab w:val="clear" w:pos="765"/>
                <w:tab w:val="decimal" w:pos="365"/>
              </w:tabs>
              <w:spacing w:line="380" w:lineRule="exact"/>
              <w:ind w:right="-79"/>
              <w:jc w:val="both"/>
              <w:rPr>
                <w:rFonts w:ascii="Angsana New" w:hAnsi="Angsana New"/>
                <w:szCs w:val="22"/>
                <w:lang w:val="en-US"/>
              </w:rPr>
            </w:pPr>
            <w:r w:rsidRPr="006F5992"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  <w:tc>
          <w:tcPr>
            <w:tcW w:w="181" w:type="dxa"/>
            <w:shd w:val="clear" w:color="auto" w:fill="auto"/>
          </w:tcPr>
          <w:p w14:paraId="1C64F2F6" w14:textId="77777777" w:rsidR="00985F0D" w:rsidRPr="006F5992" w:rsidRDefault="00985F0D" w:rsidP="00985F0D">
            <w:pPr>
              <w:pStyle w:val="acctfourfigures"/>
              <w:tabs>
                <w:tab w:val="clear" w:pos="765"/>
                <w:tab w:val="decimal" w:pos="884"/>
              </w:tabs>
              <w:spacing w:line="380" w:lineRule="exact"/>
              <w:ind w:right="-79"/>
              <w:rPr>
                <w:rFonts w:ascii="Angsana New" w:hAnsi="Angsana New"/>
                <w:szCs w:val="22"/>
              </w:rPr>
            </w:pPr>
          </w:p>
        </w:tc>
        <w:tc>
          <w:tcPr>
            <w:tcW w:w="809" w:type="dxa"/>
            <w:shd w:val="clear" w:color="auto" w:fill="auto"/>
          </w:tcPr>
          <w:p w14:paraId="67C98BED" w14:textId="4B9A14E4" w:rsidR="00985F0D" w:rsidRPr="006F5992" w:rsidRDefault="00985F0D" w:rsidP="00985F0D">
            <w:pPr>
              <w:pStyle w:val="acctfourfigures"/>
              <w:tabs>
                <w:tab w:val="clear" w:pos="765"/>
                <w:tab w:val="decimal" w:pos="546"/>
              </w:tabs>
              <w:spacing w:line="380" w:lineRule="exact"/>
              <w:ind w:right="-79"/>
              <w:jc w:val="both"/>
              <w:rPr>
                <w:rFonts w:ascii="Angsana New" w:hAnsi="Angsana New"/>
                <w:szCs w:val="22"/>
                <w:lang w:val="en-US"/>
              </w:rPr>
            </w:pPr>
            <w:r>
              <w:rPr>
                <w:rFonts w:ascii="Angsana New" w:hAnsi="Angsana New"/>
                <w:szCs w:val="22"/>
                <w:lang w:val="en-US"/>
              </w:rPr>
              <w:t>3,999</w:t>
            </w:r>
          </w:p>
        </w:tc>
        <w:tc>
          <w:tcPr>
            <w:tcW w:w="182" w:type="dxa"/>
            <w:shd w:val="clear" w:color="auto" w:fill="auto"/>
          </w:tcPr>
          <w:p w14:paraId="3A09E4A8" w14:textId="77777777" w:rsidR="00985F0D" w:rsidRPr="006F5992" w:rsidRDefault="00985F0D" w:rsidP="00985F0D">
            <w:pPr>
              <w:pStyle w:val="acctfourfigures"/>
              <w:tabs>
                <w:tab w:val="clear" w:pos="765"/>
                <w:tab w:val="decimal" w:pos="884"/>
              </w:tabs>
              <w:spacing w:line="380" w:lineRule="exact"/>
              <w:ind w:right="-79"/>
              <w:rPr>
                <w:rFonts w:ascii="Angsana New" w:hAnsi="Angsana New"/>
                <w:szCs w:val="22"/>
              </w:rPr>
            </w:pPr>
          </w:p>
        </w:tc>
        <w:tc>
          <w:tcPr>
            <w:tcW w:w="898" w:type="dxa"/>
            <w:shd w:val="clear" w:color="auto" w:fill="auto"/>
          </w:tcPr>
          <w:p w14:paraId="2895C78A" w14:textId="1BCF4053" w:rsidR="00985F0D" w:rsidRPr="006F5992" w:rsidRDefault="00985F0D" w:rsidP="00985F0D">
            <w:pPr>
              <w:pStyle w:val="acctfourfigures"/>
              <w:tabs>
                <w:tab w:val="clear" w:pos="765"/>
                <w:tab w:val="decimal" w:pos="668"/>
              </w:tabs>
              <w:spacing w:line="380" w:lineRule="exact"/>
              <w:ind w:right="-79"/>
              <w:jc w:val="both"/>
              <w:rPr>
                <w:rFonts w:ascii="Angsana New" w:hAnsi="Angsana New"/>
                <w:szCs w:val="22"/>
                <w:lang w:val="en-US"/>
              </w:rPr>
            </w:pPr>
            <w:r w:rsidRPr="006F5992">
              <w:rPr>
                <w:rFonts w:ascii="Angsana New" w:hAnsi="Angsana New"/>
                <w:szCs w:val="22"/>
                <w:lang w:val="en-US"/>
              </w:rPr>
              <w:t>3,999</w:t>
            </w:r>
          </w:p>
        </w:tc>
      </w:tr>
      <w:tr w:rsidR="00985F0D" w:rsidRPr="00E349A0" w14:paraId="2DD411EB" w14:textId="77777777" w:rsidTr="001E33B8">
        <w:trPr>
          <w:cantSplit/>
        </w:trPr>
        <w:tc>
          <w:tcPr>
            <w:tcW w:w="2608" w:type="dxa"/>
          </w:tcPr>
          <w:p w14:paraId="5A7E512C" w14:textId="77777777" w:rsidR="00985F0D" w:rsidRPr="006F5992" w:rsidRDefault="00985F0D" w:rsidP="00985F0D">
            <w:pPr>
              <w:spacing w:line="380" w:lineRule="exact"/>
              <w:ind w:left="643" w:hanging="698"/>
              <w:rPr>
                <w:rFonts w:ascii="Angsana New" w:hAnsi="Angsana New"/>
                <w:sz w:val="22"/>
                <w:szCs w:val="22"/>
                <w:cs/>
              </w:rPr>
            </w:pPr>
            <w:r w:rsidRPr="006F5992">
              <w:rPr>
                <w:rFonts w:ascii="Angsana New" w:hAnsi="Angsana New" w:hint="cs"/>
                <w:sz w:val="22"/>
                <w:szCs w:val="22"/>
                <w:cs/>
              </w:rPr>
              <w:t>บริษัท เฟดเดอร์ ไทย จำกัด</w:t>
            </w:r>
            <w:r w:rsidRPr="006F5992">
              <w:rPr>
                <w:rFonts w:ascii="Angsana New" w:hAnsi="Angsana New"/>
                <w:sz w:val="22"/>
                <w:szCs w:val="22"/>
              </w:rPr>
              <w:t>*</w:t>
            </w:r>
          </w:p>
        </w:tc>
        <w:tc>
          <w:tcPr>
            <w:tcW w:w="1712" w:type="dxa"/>
          </w:tcPr>
          <w:p w14:paraId="3AFCE5A4" w14:textId="77777777" w:rsidR="00985F0D" w:rsidRPr="006F5992" w:rsidRDefault="00985F0D" w:rsidP="00985F0D">
            <w:pPr>
              <w:spacing w:line="380" w:lineRule="exact"/>
              <w:ind w:left="643" w:hanging="698"/>
              <w:rPr>
                <w:rFonts w:ascii="Angsana New" w:hAnsi="Angsana New"/>
                <w:sz w:val="22"/>
                <w:szCs w:val="22"/>
                <w:cs/>
              </w:rPr>
            </w:pPr>
            <w:r w:rsidRPr="006F5992">
              <w:rPr>
                <w:rFonts w:ascii="Angsana New" w:hAnsi="Angsana New"/>
                <w:sz w:val="22"/>
                <w:szCs w:val="22"/>
                <w:cs/>
              </w:rPr>
              <w:t>จำหน่ายเครื่องปรับอากาศ</w:t>
            </w:r>
          </w:p>
        </w:tc>
        <w:tc>
          <w:tcPr>
            <w:tcW w:w="900" w:type="dxa"/>
          </w:tcPr>
          <w:p w14:paraId="1302AA8F" w14:textId="77777777" w:rsidR="00985F0D" w:rsidRPr="006F5992" w:rsidRDefault="00985F0D" w:rsidP="00985F0D">
            <w:pPr>
              <w:spacing w:line="3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F5992">
              <w:rPr>
                <w:rFonts w:ascii="Angsana New" w:hAnsi="Angsana New"/>
                <w:sz w:val="22"/>
                <w:szCs w:val="22"/>
                <w:cs/>
              </w:rPr>
              <w:t>ไทย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6855EB97" w14:textId="2B92830D" w:rsidR="00985F0D" w:rsidRPr="006F5992" w:rsidRDefault="00985F0D" w:rsidP="00985F0D">
            <w:pPr>
              <w:pStyle w:val="acctfourfigures"/>
              <w:tabs>
                <w:tab w:val="clear" w:pos="765"/>
                <w:tab w:val="decimal" w:pos="193"/>
              </w:tabs>
              <w:spacing w:line="380" w:lineRule="exact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1F0642"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33BF02C" w14:textId="77777777" w:rsidR="00985F0D" w:rsidRPr="006F5992" w:rsidRDefault="00985F0D" w:rsidP="00985F0D">
            <w:pPr>
              <w:pStyle w:val="acctfourfigures"/>
              <w:tabs>
                <w:tab w:val="clear" w:pos="765"/>
                <w:tab w:val="decimal" w:pos="461"/>
              </w:tabs>
              <w:spacing w:line="380" w:lineRule="exact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6D79AC89" w14:textId="310E867D" w:rsidR="00985F0D" w:rsidRPr="006F5992" w:rsidRDefault="00985F0D" w:rsidP="00985F0D">
            <w:pPr>
              <w:pStyle w:val="acctfourfigures"/>
              <w:tabs>
                <w:tab w:val="clear" w:pos="765"/>
                <w:tab w:val="decimal" w:pos="193"/>
              </w:tabs>
              <w:spacing w:line="380" w:lineRule="exact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6F5992">
              <w:rPr>
                <w:rFonts w:ascii="Angsana New" w:hAnsi="Angsana New"/>
                <w:szCs w:val="22"/>
                <w:lang w:val="en-US" w:bidi="th-TH"/>
              </w:rPr>
              <w:t>59.99</w:t>
            </w:r>
          </w:p>
        </w:tc>
        <w:tc>
          <w:tcPr>
            <w:tcW w:w="180" w:type="dxa"/>
            <w:shd w:val="clear" w:color="auto" w:fill="auto"/>
          </w:tcPr>
          <w:p w14:paraId="6FDCFAD4" w14:textId="77777777" w:rsidR="00985F0D" w:rsidRPr="006F5992" w:rsidRDefault="00985F0D" w:rsidP="00985F0D">
            <w:pPr>
              <w:pStyle w:val="acctfourfigures"/>
              <w:tabs>
                <w:tab w:val="clear" w:pos="765"/>
                <w:tab w:val="decimal" w:pos="461"/>
              </w:tabs>
              <w:spacing w:line="380" w:lineRule="exact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0B8F88FC" w14:textId="4B5317CF" w:rsidR="00985F0D" w:rsidRPr="006F5992" w:rsidRDefault="00985F0D" w:rsidP="00985F0D">
            <w:pPr>
              <w:pStyle w:val="acctfourfigures"/>
              <w:tabs>
                <w:tab w:val="clear" w:pos="765"/>
                <w:tab w:val="decimal" w:pos="378"/>
              </w:tabs>
              <w:spacing w:line="380" w:lineRule="exact"/>
              <w:ind w:right="-79"/>
              <w:jc w:val="both"/>
              <w:rPr>
                <w:rFonts w:ascii="Angsana New" w:hAnsi="Angsana New"/>
                <w:szCs w:val="22"/>
              </w:rPr>
            </w:pPr>
            <w:r w:rsidRPr="001F0642"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C86E9AA" w14:textId="77777777" w:rsidR="00985F0D" w:rsidRPr="006F5992" w:rsidRDefault="00985F0D" w:rsidP="00985F0D">
            <w:pPr>
              <w:pStyle w:val="acctfourfigures"/>
              <w:tabs>
                <w:tab w:val="clear" w:pos="765"/>
                <w:tab w:val="decimal" w:pos="839"/>
              </w:tabs>
              <w:spacing w:line="380" w:lineRule="exact"/>
              <w:ind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723" w:type="dxa"/>
            <w:shd w:val="clear" w:color="auto" w:fill="auto"/>
            <w:vAlign w:val="bottom"/>
          </w:tcPr>
          <w:p w14:paraId="7EBEE87C" w14:textId="714EFF44" w:rsidR="00985F0D" w:rsidRPr="006F5992" w:rsidRDefault="00985F0D" w:rsidP="00985F0D">
            <w:pPr>
              <w:pStyle w:val="acctfourfigures"/>
              <w:tabs>
                <w:tab w:val="clear" w:pos="765"/>
                <w:tab w:val="decimal" w:pos="546"/>
              </w:tabs>
              <w:spacing w:line="380" w:lineRule="exact"/>
              <w:ind w:right="-79"/>
              <w:jc w:val="both"/>
              <w:rPr>
                <w:rFonts w:ascii="Angsana New" w:hAnsi="Angsana New"/>
                <w:szCs w:val="22"/>
                <w:lang w:val="en-US"/>
              </w:rPr>
            </w:pPr>
            <w:r w:rsidRPr="006F5992">
              <w:rPr>
                <w:rFonts w:ascii="Angsana New" w:hAnsi="Angsana New"/>
                <w:szCs w:val="22"/>
              </w:rPr>
              <w:t>31,000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CE9D30E" w14:textId="77777777" w:rsidR="00985F0D" w:rsidRPr="006F5992" w:rsidRDefault="00985F0D" w:rsidP="00985F0D">
            <w:pPr>
              <w:pStyle w:val="acctfourfigures"/>
              <w:tabs>
                <w:tab w:val="clear" w:pos="765"/>
                <w:tab w:val="decimal" w:pos="839"/>
              </w:tabs>
              <w:spacing w:line="380" w:lineRule="exact"/>
              <w:ind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3152C396" w14:textId="367CBEFE" w:rsidR="00985F0D" w:rsidRPr="006F5992" w:rsidRDefault="00985F0D" w:rsidP="00985F0D">
            <w:pPr>
              <w:pStyle w:val="acctfourfigures"/>
              <w:tabs>
                <w:tab w:val="clear" w:pos="765"/>
                <w:tab w:val="decimal" w:pos="378"/>
              </w:tabs>
              <w:spacing w:line="380" w:lineRule="exact"/>
              <w:ind w:right="-79"/>
              <w:jc w:val="both"/>
              <w:rPr>
                <w:rFonts w:ascii="Angsana New" w:hAnsi="Angsana New"/>
                <w:szCs w:val="22"/>
                <w:lang w:val="en-US"/>
              </w:rPr>
            </w:pPr>
            <w:r>
              <w:rPr>
                <w:rFonts w:ascii="Angsana New" w:hAnsi="Angsana New"/>
                <w:szCs w:val="22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F2622F0" w14:textId="77777777" w:rsidR="00985F0D" w:rsidRPr="006F5992" w:rsidRDefault="00985F0D" w:rsidP="00985F0D">
            <w:pPr>
              <w:pStyle w:val="acctfourfigures"/>
              <w:tabs>
                <w:tab w:val="clear" w:pos="765"/>
                <w:tab w:val="decimal" w:pos="839"/>
              </w:tabs>
              <w:spacing w:line="380" w:lineRule="exact"/>
              <w:ind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5173C0A" w14:textId="5CBD9969" w:rsidR="00985F0D" w:rsidRPr="006F5992" w:rsidRDefault="00985F0D" w:rsidP="00985F0D">
            <w:pPr>
              <w:pStyle w:val="acctfourfigures"/>
              <w:tabs>
                <w:tab w:val="clear" w:pos="765"/>
                <w:tab w:val="decimal" w:pos="596"/>
              </w:tabs>
              <w:spacing w:line="380" w:lineRule="exact"/>
              <w:ind w:right="-79"/>
              <w:jc w:val="both"/>
              <w:rPr>
                <w:rFonts w:ascii="Angsana New" w:hAnsi="Angsana New"/>
                <w:szCs w:val="22"/>
                <w:lang w:val="en-US"/>
              </w:rPr>
            </w:pPr>
            <w:r w:rsidRPr="006F5992">
              <w:rPr>
                <w:rFonts w:ascii="Angsana New" w:hAnsi="Angsana New"/>
                <w:szCs w:val="22"/>
                <w:lang w:val="en-US"/>
              </w:rPr>
              <w:t>18,598</w:t>
            </w:r>
          </w:p>
        </w:tc>
        <w:tc>
          <w:tcPr>
            <w:tcW w:w="180" w:type="dxa"/>
            <w:shd w:val="clear" w:color="auto" w:fill="auto"/>
          </w:tcPr>
          <w:p w14:paraId="6766FFDB" w14:textId="77777777" w:rsidR="00985F0D" w:rsidRPr="006F5992" w:rsidRDefault="00985F0D" w:rsidP="00985F0D">
            <w:pPr>
              <w:pStyle w:val="acctfourfigures"/>
              <w:tabs>
                <w:tab w:val="clear" w:pos="765"/>
                <w:tab w:val="decimal" w:pos="884"/>
              </w:tabs>
              <w:spacing w:line="380" w:lineRule="exact"/>
              <w:ind w:right="-79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7572658C" w14:textId="4B3206CA" w:rsidR="00985F0D" w:rsidRPr="006F5992" w:rsidRDefault="00985F0D" w:rsidP="00985F0D">
            <w:pPr>
              <w:pStyle w:val="acctfourfigures"/>
              <w:tabs>
                <w:tab w:val="clear" w:pos="765"/>
                <w:tab w:val="decimal" w:pos="384"/>
              </w:tabs>
              <w:spacing w:line="380" w:lineRule="exact"/>
              <w:ind w:right="-79"/>
              <w:jc w:val="both"/>
              <w:rPr>
                <w:rFonts w:ascii="Angsana New" w:hAnsi="Angsana New"/>
                <w:szCs w:val="22"/>
                <w:lang w:val="en-US"/>
              </w:rPr>
            </w:pPr>
            <w:r w:rsidRPr="006F5992"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  <w:tc>
          <w:tcPr>
            <w:tcW w:w="182" w:type="dxa"/>
            <w:shd w:val="clear" w:color="auto" w:fill="auto"/>
          </w:tcPr>
          <w:p w14:paraId="40AEA8C4" w14:textId="77777777" w:rsidR="00985F0D" w:rsidRPr="006F5992" w:rsidRDefault="00985F0D" w:rsidP="00985F0D">
            <w:pPr>
              <w:pStyle w:val="acctfourfigures"/>
              <w:tabs>
                <w:tab w:val="clear" w:pos="765"/>
                <w:tab w:val="decimal" w:pos="884"/>
              </w:tabs>
              <w:spacing w:line="380" w:lineRule="exact"/>
              <w:ind w:right="-79"/>
              <w:rPr>
                <w:rFonts w:ascii="Angsana New" w:hAnsi="Angsana New"/>
                <w:szCs w:val="22"/>
              </w:rPr>
            </w:pPr>
          </w:p>
        </w:tc>
        <w:tc>
          <w:tcPr>
            <w:tcW w:w="808" w:type="dxa"/>
            <w:shd w:val="clear" w:color="auto" w:fill="auto"/>
            <w:vAlign w:val="bottom"/>
          </w:tcPr>
          <w:p w14:paraId="078D3941" w14:textId="2BA1E32A" w:rsidR="00985F0D" w:rsidRPr="006F5992" w:rsidRDefault="00985F0D" w:rsidP="00985F0D">
            <w:pPr>
              <w:pStyle w:val="acctfourfigures"/>
              <w:tabs>
                <w:tab w:val="clear" w:pos="765"/>
                <w:tab w:val="decimal" w:pos="546"/>
              </w:tabs>
              <w:spacing w:line="380" w:lineRule="exact"/>
              <w:ind w:right="-79"/>
              <w:jc w:val="both"/>
              <w:rPr>
                <w:rFonts w:ascii="Angsana New" w:hAnsi="Angsana New"/>
                <w:szCs w:val="22"/>
                <w:lang w:val="en-US"/>
              </w:rPr>
            </w:pPr>
            <w:r w:rsidRPr="006F5992">
              <w:rPr>
                <w:rFonts w:ascii="Angsana New" w:hAnsi="Angsana New"/>
                <w:szCs w:val="22"/>
                <w:lang w:val="en-US"/>
              </w:rPr>
              <w:t>(11,819)</w:t>
            </w:r>
          </w:p>
        </w:tc>
        <w:tc>
          <w:tcPr>
            <w:tcW w:w="181" w:type="dxa"/>
            <w:shd w:val="clear" w:color="auto" w:fill="auto"/>
          </w:tcPr>
          <w:p w14:paraId="4FDA221E" w14:textId="77777777" w:rsidR="00985F0D" w:rsidRPr="006F5992" w:rsidRDefault="00985F0D" w:rsidP="00985F0D">
            <w:pPr>
              <w:pStyle w:val="acctfourfigures"/>
              <w:tabs>
                <w:tab w:val="clear" w:pos="765"/>
                <w:tab w:val="decimal" w:pos="884"/>
              </w:tabs>
              <w:spacing w:line="380" w:lineRule="exact"/>
              <w:ind w:right="-79"/>
              <w:rPr>
                <w:rFonts w:ascii="Angsana New" w:hAnsi="Angsana New"/>
                <w:szCs w:val="22"/>
              </w:rPr>
            </w:pPr>
          </w:p>
        </w:tc>
        <w:tc>
          <w:tcPr>
            <w:tcW w:w="809" w:type="dxa"/>
            <w:shd w:val="clear" w:color="auto" w:fill="auto"/>
            <w:vAlign w:val="bottom"/>
          </w:tcPr>
          <w:p w14:paraId="7E5BB8E1" w14:textId="71205507" w:rsidR="00985F0D" w:rsidRPr="006F5992" w:rsidRDefault="00985F0D" w:rsidP="00985F0D">
            <w:pPr>
              <w:pStyle w:val="acctfourfigures"/>
              <w:tabs>
                <w:tab w:val="clear" w:pos="765"/>
                <w:tab w:val="decimal" w:pos="468"/>
              </w:tabs>
              <w:spacing w:line="380" w:lineRule="exact"/>
              <w:ind w:right="-79"/>
              <w:jc w:val="both"/>
              <w:rPr>
                <w:rFonts w:ascii="Angsana New" w:hAnsi="Angsana New"/>
                <w:szCs w:val="22"/>
                <w:lang w:val="en-US"/>
              </w:rPr>
            </w:pPr>
            <w:r>
              <w:rPr>
                <w:rFonts w:ascii="Angsana New" w:hAnsi="Angsana New"/>
                <w:szCs w:val="22"/>
                <w:lang w:val="en-US"/>
              </w:rPr>
              <w:t>-</w:t>
            </w:r>
          </w:p>
        </w:tc>
        <w:tc>
          <w:tcPr>
            <w:tcW w:w="182" w:type="dxa"/>
            <w:shd w:val="clear" w:color="auto" w:fill="auto"/>
          </w:tcPr>
          <w:p w14:paraId="1FD083BB" w14:textId="77777777" w:rsidR="00985F0D" w:rsidRPr="006F5992" w:rsidRDefault="00985F0D" w:rsidP="00985F0D">
            <w:pPr>
              <w:pStyle w:val="acctfourfigures"/>
              <w:tabs>
                <w:tab w:val="clear" w:pos="765"/>
                <w:tab w:val="decimal" w:pos="884"/>
              </w:tabs>
              <w:spacing w:line="380" w:lineRule="exact"/>
              <w:ind w:right="-79"/>
              <w:rPr>
                <w:rFonts w:ascii="Angsana New" w:hAnsi="Angsana New"/>
                <w:szCs w:val="22"/>
              </w:rPr>
            </w:pPr>
          </w:p>
        </w:tc>
        <w:tc>
          <w:tcPr>
            <w:tcW w:w="898" w:type="dxa"/>
            <w:shd w:val="clear" w:color="auto" w:fill="auto"/>
            <w:vAlign w:val="bottom"/>
          </w:tcPr>
          <w:p w14:paraId="1D5A574E" w14:textId="4A8B19F5" w:rsidR="00985F0D" w:rsidRPr="006F5992" w:rsidRDefault="00985F0D" w:rsidP="00985F0D">
            <w:pPr>
              <w:pStyle w:val="acctfourfigures"/>
              <w:tabs>
                <w:tab w:val="clear" w:pos="765"/>
                <w:tab w:val="decimal" w:pos="668"/>
              </w:tabs>
              <w:spacing w:line="380" w:lineRule="exact"/>
              <w:ind w:right="-79"/>
              <w:jc w:val="both"/>
              <w:rPr>
                <w:rFonts w:ascii="Angsana New" w:hAnsi="Angsana New"/>
                <w:szCs w:val="22"/>
                <w:lang w:val="en-US"/>
              </w:rPr>
            </w:pPr>
            <w:r w:rsidRPr="006F5992">
              <w:rPr>
                <w:rFonts w:ascii="Angsana New" w:hAnsi="Angsana New"/>
                <w:szCs w:val="22"/>
                <w:lang w:val="en-US"/>
              </w:rPr>
              <w:t>6,779</w:t>
            </w:r>
          </w:p>
        </w:tc>
      </w:tr>
      <w:tr w:rsidR="00985F0D" w:rsidRPr="00E349A0" w14:paraId="5D626FCC" w14:textId="77777777" w:rsidTr="001E33B8">
        <w:trPr>
          <w:cantSplit/>
        </w:trPr>
        <w:tc>
          <w:tcPr>
            <w:tcW w:w="2608" w:type="dxa"/>
          </w:tcPr>
          <w:p w14:paraId="3BC04242" w14:textId="77777777" w:rsidR="00985F0D" w:rsidRPr="006F5992" w:rsidRDefault="00985F0D" w:rsidP="00985F0D">
            <w:pPr>
              <w:spacing w:line="380" w:lineRule="exact"/>
              <w:ind w:left="643" w:hanging="698"/>
              <w:rPr>
                <w:rFonts w:ascii="Angsana New" w:hAnsi="Angsana New"/>
                <w:sz w:val="22"/>
                <w:szCs w:val="22"/>
                <w:cs/>
              </w:rPr>
            </w:pPr>
            <w:r w:rsidRPr="006F5992">
              <w:rPr>
                <w:rFonts w:ascii="Angsana New" w:hAnsi="Angsana New" w:hint="cs"/>
                <w:sz w:val="22"/>
                <w:szCs w:val="22"/>
                <w:cs/>
              </w:rPr>
              <w:t>บริษัท เธียรสุรัตน์ ลีสซิ่ง จำกัด</w:t>
            </w:r>
          </w:p>
        </w:tc>
        <w:tc>
          <w:tcPr>
            <w:tcW w:w="1712" w:type="dxa"/>
          </w:tcPr>
          <w:p w14:paraId="59BAA84E" w14:textId="77777777" w:rsidR="00985F0D" w:rsidRPr="006F5992" w:rsidRDefault="00985F0D" w:rsidP="00985F0D">
            <w:pPr>
              <w:spacing w:line="380" w:lineRule="exact"/>
              <w:ind w:left="195" w:hanging="250"/>
              <w:rPr>
                <w:rFonts w:ascii="Angsana New" w:hAnsi="Angsana New"/>
                <w:sz w:val="22"/>
                <w:szCs w:val="22"/>
                <w:cs/>
              </w:rPr>
            </w:pPr>
            <w:r w:rsidRPr="006F5992">
              <w:rPr>
                <w:rFonts w:ascii="Angsana New" w:hAnsi="Angsana New"/>
                <w:sz w:val="22"/>
                <w:szCs w:val="22"/>
                <w:cs/>
              </w:rPr>
              <w:t>ให้สินเชื่อรายย่อยและจำหน่ายเครื่องใช้ไฟฟ้า</w:t>
            </w:r>
          </w:p>
        </w:tc>
        <w:tc>
          <w:tcPr>
            <w:tcW w:w="900" w:type="dxa"/>
          </w:tcPr>
          <w:p w14:paraId="68D7995E" w14:textId="77777777" w:rsidR="00985F0D" w:rsidRPr="006F5992" w:rsidRDefault="00985F0D" w:rsidP="00985F0D">
            <w:pPr>
              <w:spacing w:line="3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32238D9B" w14:textId="77777777" w:rsidR="00985F0D" w:rsidRPr="006F5992" w:rsidRDefault="00985F0D" w:rsidP="00985F0D">
            <w:pPr>
              <w:spacing w:line="3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F5992">
              <w:rPr>
                <w:rFonts w:ascii="Angsana New" w:hAnsi="Angsana New"/>
                <w:sz w:val="22"/>
                <w:szCs w:val="22"/>
                <w:cs/>
              </w:rPr>
              <w:t>ไทย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18FC40B6" w14:textId="2EBA5F11" w:rsidR="00985F0D" w:rsidRPr="006F5992" w:rsidRDefault="00985F0D" w:rsidP="00985F0D">
            <w:pPr>
              <w:pStyle w:val="acctfourfigures"/>
              <w:tabs>
                <w:tab w:val="clear" w:pos="765"/>
                <w:tab w:val="decimal" w:pos="193"/>
              </w:tabs>
              <w:spacing w:line="380" w:lineRule="exact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100.00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04B51F2" w14:textId="77777777" w:rsidR="00985F0D" w:rsidRPr="006F5992" w:rsidRDefault="00985F0D" w:rsidP="00985F0D">
            <w:pPr>
              <w:pStyle w:val="acctfourfigures"/>
              <w:tabs>
                <w:tab w:val="clear" w:pos="765"/>
                <w:tab w:val="decimal" w:pos="461"/>
              </w:tabs>
              <w:spacing w:line="380" w:lineRule="exact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049383DD" w14:textId="59D54485" w:rsidR="00985F0D" w:rsidRPr="006F5992" w:rsidRDefault="00985F0D" w:rsidP="00985F0D">
            <w:pPr>
              <w:pStyle w:val="acctfourfigures"/>
              <w:tabs>
                <w:tab w:val="clear" w:pos="765"/>
                <w:tab w:val="decimal" w:pos="193"/>
              </w:tabs>
              <w:spacing w:line="380" w:lineRule="exact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6F5992">
              <w:rPr>
                <w:rFonts w:ascii="Angsana New" w:hAnsi="Angsana New"/>
                <w:szCs w:val="22"/>
                <w:lang w:val="en-US" w:bidi="th-TH"/>
              </w:rPr>
              <w:t>100.00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A366BAF" w14:textId="77777777" w:rsidR="00985F0D" w:rsidRPr="006F5992" w:rsidRDefault="00985F0D" w:rsidP="00985F0D">
            <w:pPr>
              <w:pStyle w:val="acctfourfigures"/>
              <w:spacing w:line="380" w:lineRule="exac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04CDED79" w14:textId="36AD7127" w:rsidR="00985F0D" w:rsidRPr="006F5992" w:rsidRDefault="00985F0D" w:rsidP="00985F0D">
            <w:pPr>
              <w:pStyle w:val="acctfourfigures"/>
              <w:tabs>
                <w:tab w:val="clear" w:pos="765"/>
                <w:tab w:val="decimal" w:pos="546"/>
              </w:tabs>
              <w:spacing w:line="380" w:lineRule="exact"/>
              <w:ind w:right="-79"/>
              <w:jc w:val="both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100,000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B1BE6B6" w14:textId="77777777" w:rsidR="00985F0D" w:rsidRPr="006F5992" w:rsidRDefault="00985F0D" w:rsidP="00985F0D">
            <w:pPr>
              <w:pStyle w:val="acctfourfigures"/>
              <w:tabs>
                <w:tab w:val="clear" w:pos="765"/>
                <w:tab w:val="decimal" w:pos="839"/>
              </w:tabs>
              <w:spacing w:line="380" w:lineRule="exact"/>
              <w:ind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723" w:type="dxa"/>
            <w:shd w:val="clear" w:color="auto" w:fill="auto"/>
            <w:vAlign w:val="bottom"/>
          </w:tcPr>
          <w:p w14:paraId="286ED752" w14:textId="6DF6EBFC" w:rsidR="00985F0D" w:rsidRPr="006F5992" w:rsidRDefault="00985F0D" w:rsidP="00985F0D">
            <w:pPr>
              <w:pStyle w:val="acctfourfigures"/>
              <w:tabs>
                <w:tab w:val="clear" w:pos="765"/>
                <w:tab w:val="decimal" w:pos="546"/>
              </w:tabs>
              <w:spacing w:line="380" w:lineRule="exact"/>
              <w:ind w:right="-79"/>
              <w:jc w:val="both"/>
              <w:rPr>
                <w:rFonts w:ascii="Angsana New" w:hAnsi="Angsana New"/>
                <w:szCs w:val="22"/>
                <w:lang w:val="en-US"/>
              </w:rPr>
            </w:pPr>
            <w:r w:rsidRPr="006F5992">
              <w:rPr>
                <w:rFonts w:ascii="Angsana New" w:hAnsi="Angsana New"/>
                <w:szCs w:val="22"/>
              </w:rPr>
              <w:t>100,000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F471A5D" w14:textId="77777777" w:rsidR="00985F0D" w:rsidRPr="006F5992" w:rsidRDefault="00985F0D" w:rsidP="00985F0D">
            <w:pPr>
              <w:pStyle w:val="acctfourfigures"/>
              <w:tabs>
                <w:tab w:val="clear" w:pos="765"/>
                <w:tab w:val="decimal" w:pos="839"/>
              </w:tabs>
              <w:spacing w:line="380" w:lineRule="exact"/>
              <w:ind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25CB36C1" w14:textId="6AB7F7D4" w:rsidR="00985F0D" w:rsidRPr="006F5992" w:rsidRDefault="00985F0D" w:rsidP="00985F0D">
            <w:pPr>
              <w:pStyle w:val="acctfourfigures"/>
              <w:tabs>
                <w:tab w:val="clear" w:pos="765"/>
                <w:tab w:val="decimal" w:pos="546"/>
              </w:tabs>
              <w:spacing w:line="380" w:lineRule="exact"/>
              <w:ind w:right="-79"/>
              <w:jc w:val="both"/>
              <w:rPr>
                <w:rFonts w:ascii="Angsana New" w:hAnsi="Angsana New"/>
                <w:szCs w:val="22"/>
                <w:lang w:val="en-US"/>
              </w:rPr>
            </w:pPr>
            <w:r>
              <w:rPr>
                <w:rFonts w:ascii="Angsana New" w:hAnsi="Angsana New"/>
                <w:szCs w:val="22"/>
                <w:lang w:val="en-US"/>
              </w:rPr>
              <w:t>100,000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0006335" w14:textId="77777777" w:rsidR="00985F0D" w:rsidRPr="006F5992" w:rsidRDefault="00985F0D" w:rsidP="00985F0D">
            <w:pPr>
              <w:pStyle w:val="acctfourfigures"/>
              <w:tabs>
                <w:tab w:val="clear" w:pos="765"/>
                <w:tab w:val="decimal" w:pos="839"/>
              </w:tabs>
              <w:spacing w:line="380" w:lineRule="exact"/>
              <w:ind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9EA9A9B" w14:textId="285ECADD" w:rsidR="00985F0D" w:rsidRPr="006F5992" w:rsidRDefault="00985F0D" w:rsidP="00985F0D">
            <w:pPr>
              <w:pStyle w:val="acctfourfigures"/>
              <w:tabs>
                <w:tab w:val="clear" w:pos="765"/>
                <w:tab w:val="decimal" w:pos="596"/>
              </w:tabs>
              <w:spacing w:line="380" w:lineRule="exact"/>
              <w:ind w:right="-79"/>
              <w:jc w:val="both"/>
              <w:rPr>
                <w:rFonts w:ascii="Angsana New" w:hAnsi="Angsana New"/>
                <w:szCs w:val="22"/>
                <w:lang w:val="en-US"/>
              </w:rPr>
            </w:pPr>
            <w:r w:rsidRPr="006F5992">
              <w:rPr>
                <w:rFonts w:ascii="Angsana New" w:hAnsi="Angsana New"/>
                <w:szCs w:val="22"/>
                <w:lang w:val="en-US"/>
              </w:rPr>
              <w:t>100,000</w:t>
            </w:r>
          </w:p>
        </w:tc>
        <w:tc>
          <w:tcPr>
            <w:tcW w:w="180" w:type="dxa"/>
            <w:shd w:val="clear" w:color="auto" w:fill="auto"/>
          </w:tcPr>
          <w:p w14:paraId="283A088C" w14:textId="77777777" w:rsidR="00985F0D" w:rsidRPr="006F5992" w:rsidRDefault="00985F0D" w:rsidP="00985F0D">
            <w:pPr>
              <w:pStyle w:val="acctfourfigures"/>
              <w:tabs>
                <w:tab w:val="clear" w:pos="765"/>
                <w:tab w:val="decimal" w:pos="877"/>
              </w:tabs>
              <w:spacing w:line="380" w:lineRule="exact"/>
              <w:ind w:right="-79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687B7AD3" w14:textId="4D91C4A2" w:rsidR="00985F0D" w:rsidRDefault="00985F0D" w:rsidP="00985F0D">
            <w:pPr>
              <w:pStyle w:val="acctfourfigures"/>
              <w:tabs>
                <w:tab w:val="clear" w:pos="765"/>
                <w:tab w:val="decimal" w:pos="384"/>
              </w:tabs>
              <w:spacing w:line="380" w:lineRule="exact"/>
              <w:ind w:right="-79"/>
              <w:jc w:val="both"/>
              <w:rPr>
                <w:rFonts w:ascii="Angsana New" w:hAnsi="Angsana New"/>
                <w:szCs w:val="22"/>
                <w:lang w:val="en-US" w:bidi="th-TH"/>
              </w:rPr>
            </w:pPr>
          </w:p>
          <w:p w14:paraId="5566BB20" w14:textId="6423D43B" w:rsidR="00FC5009" w:rsidRPr="006F5992" w:rsidRDefault="00FC5009" w:rsidP="00985F0D">
            <w:pPr>
              <w:pStyle w:val="acctfourfigures"/>
              <w:tabs>
                <w:tab w:val="clear" w:pos="765"/>
                <w:tab w:val="decimal" w:pos="384"/>
              </w:tabs>
              <w:spacing w:line="380" w:lineRule="exact"/>
              <w:ind w:right="-79"/>
              <w:jc w:val="both"/>
              <w:rPr>
                <w:rFonts w:ascii="Angsana New" w:hAnsi="Angsana New"/>
                <w:szCs w:val="22"/>
                <w:lang w:val="en-US"/>
              </w:rPr>
            </w:pPr>
            <w:r>
              <w:rPr>
                <w:rFonts w:ascii="Angsana New" w:hAnsi="Angsana New"/>
                <w:szCs w:val="22"/>
                <w:lang w:val="en-US"/>
              </w:rPr>
              <w:t>-</w:t>
            </w:r>
          </w:p>
        </w:tc>
        <w:tc>
          <w:tcPr>
            <w:tcW w:w="182" w:type="dxa"/>
            <w:shd w:val="clear" w:color="auto" w:fill="auto"/>
          </w:tcPr>
          <w:p w14:paraId="6125936A" w14:textId="77777777" w:rsidR="00985F0D" w:rsidRPr="006F5992" w:rsidRDefault="00985F0D" w:rsidP="00985F0D">
            <w:pPr>
              <w:pStyle w:val="acctfourfigures"/>
              <w:tabs>
                <w:tab w:val="clear" w:pos="765"/>
                <w:tab w:val="decimal" w:pos="877"/>
              </w:tabs>
              <w:spacing w:line="380" w:lineRule="exact"/>
              <w:ind w:right="-79"/>
              <w:rPr>
                <w:rFonts w:ascii="Angsana New" w:hAnsi="Angsana New"/>
                <w:szCs w:val="22"/>
              </w:rPr>
            </w:pPr>
          </w:p>
        </w:tc>
        <w:tc>
          <w:tcPr>
            <w:tcW w:w="808" w:type="dxa"/>
            <w:shd w:val="clear" w:color="auto" w:fill="auto"/>
            <w:vAlign w:val="bottom"/>
          </w:tcPr>
          <w:p w14:paraId="79952CB6" w14:textId="6866C898" w:rsidR="00985F0D" w:rsidRPr="006F5992" w:rsidRDefault="00985F0D" w:rsidP="00985F0D">
            <w:pPr>
              <w:pStyle w:val="acctfourfigures"/>
              <w:tabs>
                <w:tab w:val="clear" w:pos="765"/>
                <w:tab w:val="decimal" w:pos="365"/>
              </w:tabs>
              <w:spacing w:line="380" w:lineRule="exact"/>
              <w:ind w:right="-79"/>
              <w:jc w:val="both"/>
              <w:rPr>
                <w:rFonts w:ascii="Angsana New" w:hAnsi="Angsana New"/>
                <w:szCs w:val="22"/>
                <w:lang w:val="en-US"/>
              </w:rPr>
            </w:pPr>
            <w:r w:rsidRPr="006F5992">
              <w:rPr>
                <w:rFonts w:ascii="Angsana New" w:hAnsi="Angsana New"/>
                <w:szCs w:val="22"/>
                <w:lang w:val="en-US"/>
              </w:rPr>
              <w:t>-</w:t>
            </w:r>
          </w:p>
        </w:tc>
        <w:tc>
          <w:tcPr>
            <w:tcW w:w="181" w:type="dxa"/>
            <w:shd w:val="clear" w:color="auto" w:fill="auto"/>
          </w:tcPr>
          <w:p w14:paraId="6AE12ED6" w14:textId="77777777" w:rsidR="00985F0D" w:rsidRPr="006F5992" w:rsidRDefault="00985F0D" w:rsidP="00985F0D">
            <w:pPr>
              <w:pStyle w:val="acctfourfigures"/>
              <w:tabs>
                <w:tab w:val="clear" w:pos="765"/>
                <w:tab w:val="decimal" w:pos="877"/>
              </w:tabs>
              <w:spacing w:line="380" w:lineRule="exact"/>
              <w:ind w:right="-79"/>
              <w:rPr>
                <w:rFonts w:ascii="Angsana New" w:hAnsi="Angsana New"/>
                <w:szCs w:val="22"/>
              </w:rPr>
            </w:pPr>
          </w:p>
        </w:tc>
        <w:tc>
          <w:tcPr>
            <w:tcW w:w="809" w:type="dxa"/>
            <w:shd w:val="clear" w:color="auto" w:fill="auto"/>
            <w:vAlign w:val="bottom"/>
          </w:tcPr>
          <w:p w14:paraId="5BCEB729" w14:textId="006AE475" w:rsidR="00985F0D" w:rsidRPr="006F5992" w:rsidRDefault="00985F0D" w:rsidP="00985F0D">
            <w:pPr>
              <w:pStyle w:val="acctfourfigures"/>
              <w:tabs>
                <w:tab w:val="clear" w:pos="765"/>
                <w:tab w:val="decimal" w:pos="546"/>
              </w:tabs>
              <w:spacing w:line="380" w:lineRule="exact"/>
              <w:ind w:right="-79"/>
              <w:jc w:val="both"/>
              <w:rPr>
                <w:rFonts w:ascii="Angsana New" w:hAnsi="Angsana New"/>
                <w:szCs w:val="22"/>
                <w:lang w:val="en-US"/>
              </w:rPr>
            </w:pPr>
            <w:r>
              <w:rPr>
                <w:rFonts w:ascii="Angsana New" w:hAnsi="Angsana New"/>
                <w:szCs w:val="22"/>
                <w:lang w:val="en-US"/>
              </w:rPr>
              <w:t>100,000</w:t>
            </w:r>
          </w:p>
        </w:tc>
        <w:tc>
          <w:tcPr>
            <w:tcW w:w="182" w:type="dxa"/>
            <w:shd w:val="clear" w:color="auto" w:fill="auto"/>
          </w:tcPr>
          <w:p w14:paraId="24557DA2" w14:textId="77777777" w:rsidR="00985F0D" w:rsidRPr="006F5992" w:rsidRDefault="00985F0D" w:rsidP="00985F0D">
            <w:pPr>
              <w:pStyle w:val="acctfourfigures"/>
              <w:tabs>
                <w:tab w:val="clear" w:pos="765"/>
                <w:tab w:val="decimal" w:pos="877"/>
              </w:tabs>
              <w:spacing w:line="380" w:lineRule="exact"/>
              <w:ind w:right="-79"/>
              <w:rPr>
                <w:rFonts w:ascii="Angsana New" w:hAnsi="Angsana New"/>
                <w:szCs w:val="22"/>
              </w:rPr>
            </w:pPr>
          </w:p>
        </w:tc>
        <w:tc>
          <w:tcPr>
            <w:tcW w:w="898" w:type="dxa"/>
            <w:shd w:val="clear" w:color="auto" w:fill="auto"/>
            <w:vAlign w:val="bottom"/>
          </w:tcPr>
          <w:p w14:paraId="7EC16C3E" w14:textId="35F82FA0" w:rsidR="00985F0D" w:rsidRPr="006F5992" w:rsidRDefault="00985F0D" w:rsidP="00985F0D">
            <w:pPr>
              <w:pStyle w:val="acctfourfigures"/>
              <w:tabs>
                <w:tab w:val="clear" w:pos="765"/>
                <w:tab w:val="decimal" w:pos="668"/>
              </w:tabs>
              <w:spacing w:line="380" w:lineRule="exact"/>
              <w:ind w:right="-79"/>
              <w:jc w:val="both"/>
              <w:rPr>
                <w:rFonts w:ascii="Angsana New" w:hAnsi="Angsana New"/>
                <w:szCs w:val="22"/>
                <w:lang w:val="en-US"/>
              </w:rPr>
            </w:pPr>
            <w:r w:rsidRPr="006F5992">
              <w:rPr>
                <w:rFonts w:ascii="Angsana New" w:hAnsi="Angsana New"/>
                <w:szCs w:val="22"/>
                <w:lang w:val="en-US"/>
              </w:rPr>
              <w:t>100,000</w:t>
            </w:r>
          </w:p>
        </w:tc>
      </w:tr>
      <w:tr w:rsidR="00985F0D" w:rsidRPr="00E349A0" w14:paraId="50F62744" w14:textId="77777777" w:rsidTr="001E33B8">
        <w:trPr>
          <w:cantSplit/>
        </w:trPr>
        <w:tc>
          <w:tcPr>
            <w:tcW w:w="2608" w:type="dxa"/>
          </w:tcPr>
          <w:p w14:paraId="70C198E2" w14:textId="5BB9AEA9" w:rsidR="00985F0D" w:rsidRPr="006F5992" w:rsidRDefault="00985F0D" w:rsidP="00985F0D">
            <w:pPr>
              <w:spacing w:line="380" w:lineRule="exact"/>
              <w:ind w:left="643" w:hanging="698"/>
              <w:rPr>
                <w:rFonts w:ascii="Angsana New" w:hAnsi="Angsana New"/>
                <w:sz w:val="22"/>
                <w:szCs w:val="22"/>
                <w:cs/>
              </w:rPr>
            </w:pPr>
            <w:r w:rsidRPr="00B67128">
              <w:rPr>
                <w:rFonts w:ascii="Angsana New" w:hAnsi="Angsana New" w:hint="cs"/>
                <w:szCs w:val="22"/>
                <w:cs/>
              </w:rPr>
              <w:t>บริษัท</w:t>
            </w:r>
            <w:r w:rsidRPr="00B67128">
              <w:rPr>
                <w:rFonts w:ascii="Angsana New" w:hAnsi="Angsana New"/>
                <w:szCs w:val="22"/>
                <w:cs/>
              </w:rPr>
              <w:t xml:space="preserve"> </w:t>
            </w:r>
            <w:r w:rsidRPr="00B67128">
              <w:rPr>
                <w:rFonts w:ascii="Angsana New" w:hAnsi="Angsana New" w:hint="cs"/>
                <w:szCs w:val="22"/>
                <w:cs/>
              </w:rPr>
              <w:t>อัลไพน์</w:t>
            </w:r>
            <w:r w:rsidRPr="00B67128">
              <w:rPr>
                <w:rFonts w:ascii="Angsana New" w:hAnsi="Angsana New"/>
                <w:szCs w:val="22"/>
                <w:cs/>
              </w:rPr>
              <w:t xml:space="preserve"> </w:t>
            </w:r>
            <w:r w:rsidRPr="00B67128">
              <w:rPr>
                <w:rFonts w:ascii="Angsana New" w:hAnsi="Angsana New" w:hint="cs"/>
                <w:szCs w:val="22"/>
                <w:cs/>
              </w:rPr>
              <w:t>วอเตอร์</w:t>
            </w:r>
            <w:r w:rsidRPr="00B67128">
              <w:rPr>
                <w:rFonts w:ascii="Angsana New" w:hAnsi="Angsana New"/>
                <w:szCs w:val="22"/>
                <w:cs/>
              </w:rPr>
              <w:t xml:space="preserve"> </w:t>
            </w:r>
            <w:r w:rsidRPr="00B67128">
              <w:rPr>
                <w:rFonts w:ascii="Angsana New" w:hAnsi="Angsana New" w:hint="cs"/>
                <w:szCs w:val="22"/>
                <w:cs/>
              </w:rPr>
              <w:t>จำกัด</w:t>
            </w:r>
            <w:r>
              <w:rPr>
                <w:rFonts w:ascii="Angsana New" w:hAnsi="Angsana New"/>
                <w:szCs w:val="22"/>
              </w:rPr>
              <w:t>**</w:t>
            </w:r>
          </w:p>
        </w:tc>
        <w:tc>
          <w:tcPr>
            <w:tcW w:w="1712" w:type="dxa"/>
          </w:tcPr>
          <w:p w14:paraId="4E130525" w14:textId="7D6E6BD9" w:rsidR="00985F0D" w:rsidRPr="006F5992" w:rsidRDefault="00985F0D" w:rsidP="00985F0D">
            <w:pPr>
              <w:spacing w:line="380" w:lineRule="exact"/>
              <w:ind w:left="195" w:hanging="250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Cs w:val="22"/>
                <w:cs/>
              </w:rPr>
              <w:t>จำหน่ายเครื่องผลิตน้ำแข็ง</w:t>
            </w:r>
          </w:p>
        </w:tc>
        <w:tc>
          <w:tcPr>
            <w:tcW w:w="900" w:type="dxa"/>
          </w:tcPr>
          <w:p w14:paraId="4AB93DC6" w14:textId="102C65FC" w:rsidR="00985F0D" w:rsidRPr="006F5992" w:rsidRDefault="00985F0D" w:rsidP="00985F0D">
            <w:pPr>
              <w:spacing w:line="3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Cs w:val="22"/>
                <w:cs/>
              </w:rPr>
              <w:t>ไทย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3F83ACE5" w14:textId="12513BA8" w:rsidR="00985F0D" w:rsidRPr="006F5992" w:rsidRDefault="00985F0D" w:rsidP="00985F0D">
            <w:pPr>
              <w:pStyle w:val="acctfourfigures"/>
              <w:tabs>
                <w:tab w:val="clear" w:pos="765"/>
                <w:tab w:val="decimal" w:pos="193"/>
              </w:tabs>
              <w:spacing w:line="380" w:lineRule="exact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54.00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98CB079" w14:textId="77777777" w:rsidR="00985F0D" w:rsidRPr="006F5992" w:rsidRDefault="00985F0D" w:rsidP="00985F0D">
            <w:pPr>
              <w:pStyle w:val="acctfourfigures"/>
              <w:tabs>
                <w:tab w:val="clear" w:pos="765"/>
                <w:tab w:val="decimal" w:pos="461"/>
              </w:tabs>
              <w:spacing w:line="380" w:lineRule="exact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655ADF48" w14:textId="516A5DF8" w:rsidR="00985F0D" w:rsidRPr="006F5992" w:rsidRDefault="00985F0D" w:rsidP="00985F0D">
            <w:pPr>
              <w:pStyle w:val="acctfourfigures"/>
              <w:tabs>
                <w:tab w:val="clear" w:pos="765"/>
                <w:tab w:val="decimal" w:pos="193"/>
              </w:tabs>
              <w:spacing w:line="380" w:lineRule="exact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A34B860" w14:textId="77777777" w:rsidR="00985F0D" w:rsidRPr="006F5992" w:rsidRDefault="00985F0D" w:rsidP="00985F0D">
            <w:pPr>
              <w:pStyle w:val="acctfourfigures"/>
              <w:spacing w:line="380" w:lineRule="exac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0392384F" w14:textId="78A3C6EF" w:rsidR="00985F0D" w:rsidRPr="006F5992" w:rsidRDefault="00985F0D" w:rsidP="00985F0D">
            <w:pPr>
              <w:pStyle w:val="acctfourfigures"/>
              <w:tabs>
                <w:tab w:val="clear" w:pos="765"/>
                <w:tab w:val="decimal" w:pos="546"/>
              </w:tabs>
              <w:spacing w:line="380" w:lineRule="exact"/>
              <w:ind w:right="-79"/>
              <w:jc w:val="both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7,000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B86E4BA" w14:textId="77777777" w:rsidR="00985F0D" w:rsidRPr="006F5992" w:rsidRDefault="00985F0D" w:rsidP="00985F0D">
            <w:pPr>
              <w:pStyle w:val="acctfourfigures"/>
              <w:tabs>
                <w:tab w:val="clear" w:pos="765"/>
                <w:tab w:val="decimal" w:pos="839"/>
              </w:tabs>
              <w:spacing w:line="380" w:lineRule="exact"/>
              <w:ind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723" w:type="dxa"/>
            <w:shd w:val="clear" w:color="auto" w:fill="auto"/>
            <w:vAlign w:val="bottom"/>
          </w:tcPr>
          <w:p w14:paraId="210165A0" w14:textId="3E13C8D8" w:rsidR="00985F0D" w:rsidRPr="006F5992" w:rsidRDefault="00985F0D" w:rsidP="00985F0D">
            <w:pPr>
              <w:pStyle w:val="acctfourfigures"/>
              <w:tabs>
                <w:tab w:val="clear" w:pos="765"/>
                <w:tab w:val="decimal" w:pos="378"/>
              </w:tabs>
              <w:spacing w:line="380" w:lineRule="exact"/>
              <w:ind w:right="-79"/>
              <w:jc w:val="both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DA46B7D" w14:textId="77777777" w:rsidR="00985F0D" w:rsidRPr="006F5992" w:rsidRDefault="00985F0D" w:rsidP="00985F0D">
            <w:pPr>
              <w:pStyle w:val="acctfourfigures"/>
              <w:tabs>
                <w:tab w:val="clear" w:pos="765"/>
                <w:tab w:val="decimal" w:pos="839"/>
              </w:tabs>
              <w:spacing w:line="380" w:lineRule="exact"/>
              <w:ind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BC7560" w14:textId="180CD06D" w:rsidR="00985F0D" w:rsidRPr="006F5992" w:rsidRDefault="00985F0D" w:rsidP="00985F0D">
            <w:pPr>
              <w:pStyle w:val="acctfourfigures"/>
              <w:tabs>
                <w:tab w:val="clear" w:pos="765"/>
                <w:tab w:val="decimal" w:pos="546"/>
              </w:tabs>
              <w:spacing w:line="380" w:lineRule="exact"/>
              <w:ind w:right="-79"/>
              <w:jc w:val="both"/>
              <w:rPr>
                <w:rFonts w:ascii="Angsana New" w:hAnsi="Angsana New"/>
                <w:szCs w:val="22"/>
                <w:lang w:val="en-US"/>
              </w:rPr>
            </w:pPr>
            <w:r>
              <w:rPr>
                <w:rFonts w:ascii="Angsana New" w:hAnsi="Angsana New"/>
                <w:szCs w:val="22"/>
                <w:lang w:val="en-US"/>
              </w:rPr>
              <w:t>3,780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3EFAAFB" w14:textId="77777777" w:rsidR="00985F0D" w:rsidRPr="006F5992" w:rsidRDefault="00985F0D" w:rsidP="00985F0D">
            <w:pPr>
              <w:pStyle w:val="acctfourfigures"/>
              <w:tabs>
                <w:tab w:val="clear" w:pos="765"/>
                <w:tab w:val="decimal" w:pos="839"/>
              </w:tabs>
              <w:spacing w:line="380" w:lineRule="exact"/>
              <w:ind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7F477C" w14:textId="3EA4A3CA" w:rsidR="00985F0D" w:rsidRPr="006F5992" w:rsidRDefault="00985F0D" w:rsidP="00985F0D">
            <w:pPr>
              <w:pStyle w:val="acctfourfigures"/>
              <w:tabs>
                <w:tab w:val="clear" w:pos="765"/>
                <w:tab w:val="decimal" w:pos="468"/>
              </w:tabs>
              <w:spacing w:line="380" w:lineRule="exact"/>
              <w:ind w:right="-79"/>
              <w:jc w:val="both"/>
              <w:rPr>
                <w:rFonts w:ascii="Angsana New" w:hAnsi="Angsana New"/>
                <w:szCs w:val="22"/>
                <w:lang w:val="en-US"/>
              </w:rPr>
            </w:pPr>
            <w:r>
              <w:rPr>
                <w:rFonts w:ascii="Angsana New" w:hAnsi="Angsana New"/>
                <w:szCs w:val="22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9E633E5" w14:textId="77777777" w:rsidR="00985F0D" w:rsidRPr="006F5992" w:rsidRDefault="00985F0D" w:rsidP="00985F0D">
            <w:pPr>
              <w:pStyle w:val="acctfourfigures"/>
              <w:tabs>
                <w:tab w:val="clear" w:pos="765"/>
                <w:tab w:val="decimal" w:pos="877"/>
              </w:tabs>
              <w:spacing w:line="380" w:lineRule="exact"/>
              <w:ind w:right="-79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7F61957B" w14:textId="5D0C1038" w:rsidR="00985F0D" w:rsidRPr="006F5992" w:rsidRDefault="00985F0D" w:rsidP="00985F0D">
            <w:pPr>
              <w:pStyle w:val="acctfourfigures"/>
              <w:tabs>
                <w:tab w:val="clear" w:pos="765"/>
                <w:tab w:val="decimal" w:pos="384"/>
              </w:tabs>
              <w:spacing w:line="380" w:lineRule="exact"/>
              <w:ind w:right="-79"/>
              <w:jc w:val="both"/>
              <w:rPr>
                <w:rFonts w:ascii="Angsana New" w:hAnsi="Angsana New"/>
                <w:szCs w:val="22"/>
                <w:lang w:val="en-US"/>
              </w:rPr>
            </w:pPr>
            <w:r w:rsidRPr="006F5992"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  <w:tc>
          <w:tcPr>
            <w:tcW w:w="182" w:type="dxa"/>
            <w:shd w:val="clear" w:color="auto" w:fill="auto"/>
          </w:tcPr>
          <w:p w14:paraId="5DB07FDA" w14:textId="77777777" w:rsidR="00985F0D" w:rsidRPr="006F5992" w:rsidRDefault="00985F0D" w:rsidP="00985F0D">
            <w:pPr>
              <w:pStyle w:val="acctfourfigures"/>
              <w:tabs>
                <w:tab w:val="clear" w:pos="765"/>
                <w:tab w:val="decimal" w:pos="877"/>
              </w:tabs>
              <w:spacing w:line="380" w:lineRule="exact"/>
              <w:ind w:right="-79"/>
              <w:rPr>
                <w:rFonts w:ascii="Angsana New" w:hAnsi="Angsana New"/>
                <w:szCs w:val="22"/>
              </w:rPr>
            </w:pPr>
          </w:p>
        </w:tc>
        <w:tc>
          <w:tcPr>
            <w:tcW w:w="8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25A4E3" w14:textId="3795EA28" w:rsidR="00985F0D" w:rsidRPr="006F5992" w:rsidRDefault="00985F0D" w:rsidP="00985F0D">
            <w:pPr>
              <w:pStyle w:val="acctfourfigures"/>
              <w:tabs>
                <w:tab w:val="clear" w:pos="765"/>
                <w:tab w:val="decimal" w:pos="365"/>
              </w:tabs>
              <w:spacing w:line="380" w:lineRule="exact"/>
              <w:ind w:right="-79"/>
              <w:jc w:val="both"/>
              <w:rPr>
                <w:rFonts w:ascii="Angsana New" w:hAnsi="Angsana New"/>
                <w:szCs w:val="22"/>
                <w:lang w:val="en-US"/>
              </w:rPr>
            </w:pPr>
            <w:r>
              <w:rPr>
                <w:rFonts w:ascii="Angsana New" w:hAnsi="Angsana New"/>
                <w:szCs w:val="22"/>
                <w:lang w:val="en-US"/>
              </w:rPr>
              <w:t>-</w:t>
            </w:r>
          </w:p>
        </w:tc>
        <w:tc>
          <w:tcPr>
            <w:tcW w:w="181" w:type="dxa"/>
            <w:shd w:val="clear" w:color="auto" w:fill="auto"/>
          </w:tcPr>
          <w:p w14:paraId="5A33785F" w14:textId="77777777" w:rsidR="00985F0D" w:rsidRPr="006F5992" w:rsidRDefault="00985F0D" w:rsidP="00985F0D">
            <w:pPr>
              <w:pStyle w:val="acctfourfigures"/>
              <w:tabs>
                <w:tab w:val="clear" w:pos="765"/>
                <w:tab w:val="decimal" w:pos="877"/>
              </w:tabs>
              <w:spacing w:line="380" w:lineRule="exact"/>
              <w:ind w:right="-79"/>
              <w:rPr>
                <w:rFonts w:ascii="Angsana New" w:hAnsi="Angsana New"/>
                <w:szCs w:val="22"/>
              </w:rPr>
            </w:pPr>
          </w:p>
        </w:tc>
        <w:tc>
          <w:tcPr>
            <w:tcW w:w="8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9DC189" w14:textId="4DB7D045" w:rsidR="00985F0D" w:rsidRPr="006F5992" w:rsidRDefault="00985F0D" w:rsidP="00985F0D">
            <w:pPr>
              <w:pStyle w:val="acctfourfigures"/>
              <w:tabs>
                <w:tab w:val="clear" w:pos="765"/>
                <w:tab w:val="decimal" w:pos="546"/>
              </w:tabs>
              <w:spacing w:line="380" w:lineRule="exact"/>
              <w:ind w:right="-79"/>
              <w:jc w:val="both"/>
              <w:rPr>
                <w:rFonts w:ascii="Angsana New" w:hAnsi="Angsana New"/>
                <w:szCs w:val="22"/>
                <w:lang w:val="en-US"/>
              </w:rPr>
            </w:pPr>
            <w:r>
              <w:rPr>
                <w:rFonts w:ascii="Angsana New" w:hAnsi="Angsana New"/>
                <w:szCs w:val="22"/>
                <w:lang w:val="en-US"/>
              </w:rPr>
              <w:t>3,780</w:t>
            </w:r>
          </w:p>
        </w:tc>
        <w:tc>
          <w:tcPr>
            <w:tcW w:w="182" w:type="dxa"/>
            <w:shd w:val="clear" w:color="auto" w:fill="auto"/>
          </w:tcPr>
          <w:p w14:paraId="56166342" w14:textId="77777777" w:rsidR="00985F0D" w:rsidRPr="006F5992" w:rsidRDefault="00985F0D" w:rsidP="00985F0D">
            <w:pPr>
              <w:pStyle w:val="acctfourfigures"/>
              <w:tabs>
                <w:tab w:val="clear" w:pos="765"/>
                <w:tab w:val="decimal" w:pos="877"/>
              </w:tabs>
              <w:spacing w:line="380" w:lineRule="exact"/>
              <w:ind w:right="-79"/>
              <w:rPr>
                <w:rFonts w:ascii="Angsana New" w:hAnsi="Angsana New"/>
                <w:szCs w:val="22"/>
              </w:rPr>
            </w:pPr>
          </w:p>
        </w:tc>
        <w:tc>
          <w:tcPr>
            <w:tcW w:w="8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EAC78C" w14:textId="260439FA" w:rsidR="00985F0D" w:rsidRPr="006F5992" w:rsidRDefault="00985F0D" w:rsidP="00985F0D">
            <w:pPr>
              <w:pStyle w:val="acctfourfigures"/>
              <w:tabs>
                <w:tab w:val="clear" w:pos="765"/>
                <w:tab w:val="decimal" w:pos="552"/>
              </w:tabs>
              <w:spacing w:line="380" w:lineRule="exact"/>
              <w:ind w:right="-79"/>
              <w:jc w:val="both"/>
              <w:rPr>
                <w:rFonts w:ascii="Angsana New" w:hAnsi="Angsana New"/>
                <w:szCs w:val="22"/>
                <w:lang w:val="en-US"/>
              </w:rPr>
            </w:pPr>
            <w:r>
              <w:rPr>
                <w:rFonts w:ascii="Angsana New" w:hAnsi="Angsana New"/>
                <w:szCs w:val="22"/>
                <w:lang w:val="en-US"/>
              </w:rPr>
              <w:t>-</w:t>
            </w:r>
          </w:p>
        </w:tc>
      </w:tr>
      <w:tr w:rsidR="00985F0D" w:rsidRPr="00E349A0" w14:paraId="22578739" w14:textId="77777777" w:rsidTr="001E33B8">
        <w:trPr>
          <w:cantSplit/>
        </w:trPr>
        <w:tc>
          <w:tcPr>
            <w:tcW w:w="2608" w:type="dxa"/>
          </w:tcPr>
          <w:p w14:paraId="2467C6E5" w14:textId="77777777" w:rsidR="00985F0D" w:rsidRPr="006F5992" w:rsidRDefault="00985F0D" w:rsidP="00985F0D">
            <w:pPr>
              <w:spacing w:line="380" w:lineRule="exact"/>
              <w:ind w:left="-79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6F599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1712" w:type="dxa"/>
          </w:tcPr>
          <w:p w14:paraId="3C45F43E" w14:textId="77777777" w:rsidR="00985F0D" w:rsidRPr="006F5992" w:rsidRDefault="00985F0D" w:rsidP="00985F0D">
            <w:pPr>
              <w:spacing w:line="380" w:lineRule="exact"/>
              <w:ind w:left="149" w:hanging="149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62B7B913" w14:textId="77777777" w:rsidR="00985F0D" w:rsidRPr="006F5992" w:rsidRDefault="00985F0D" w:rsidP="00985F0D">
            <w:pPr>
              <w:spacing w:line="3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3D4403D7" w14:textId="77777777" w:rsidR="00985F0D" w:rsidRPr="006F5992" w:rsidRDefault="00985F0D" w:rsidP="00985F0D">
            <w:pPr>
              <w:pStyle w:val="acctfourfigures"/>
              <w:tabs>
                <w:tab w:val="clear" w:pos="765"/>
                <w:tab w:val="decimal" w:pos="461"/>
              </w:tabs>
              <w:spacing w:line="380" w:lineRule="exact"/>
              <w:jc w:val="both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5542532" w14:textId="77777777" w:rsidR="00985F0D" w:rsidRPr="006F5992" w:rsidRDefault="00985F0D" w:rsidP="00985F0D">
            <w:pPr>
              <w:pStyle w:val="acctfourfigures"/>
              <w:tabs>
                <w:tab w:val="clear" w:pos="765"/>
                <w:tab w:val="decimal" w:pos="461"/>
              </w:tabs>
              <w:spacing w:line="380" w:lineRule="exact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3823E40E" w14:textId="77777777" w:rsidR="00985F0D" w:rsidRPr="006F5992" w:rsidRDefault="00985F0D" w:rsidP="00985F0D">
            <w:pPr>
              <w:pStyle w:val="acctfourfigures"/>
              <w:tabs>
                <w:tab w:val="clear" w:pos="765"/>
                <w:tab w:val="decimal" w:pos="461"/>
              </w:tabs>
              <w:spacing w:line="380" w:lineRule="exact"/>
              <w:jc w:val="both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3F0AE59" w14:textId="77777777" w:rsidR="00985F0D" w:rsidRPr="006F5992" w:rsidRDefault="00985F0D" w:rsidP="00985F0D">
            <w:pPr>
              <w:pStyle w:val="acctfourfigures"/>
              <w:spacing w:line="380" w:lineRule="exac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535D6E30" w14:textId="77777777" w:rsidR="00985F0D" w:rsidRPr="006F5992" w:rsidRDefault="00985F0D" w:rsidP="00985F0D">
            <w:pPr>
              <w:pStyle w:val="acctfourfigures"/>
              <w:tabs>
                <w:tab w:val="clear" w:pos="765"/>
                <w:tab w:val="decimal" w:pos="827"/>
              </w:tabs>
              <w:spacing w:line="380" w:lineRule="exact"/>
              <w:ind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25909D2" w14:textId="77777777" w:rsidR="00985F0D" w:rsidRPr="006F5992" w:rsidRDefault="00985F0D" w:rsidP="00985F0D">
            <w:pPr>
              <w:pStyle w:val="acctfourfigures"/>
              <w:tabs>
                <w:tab w:val="clear" w:pos="765"/>
                <w:tab w:val="decimal" w:pos="839"/>
              </w:tabs>
              <w:spacing w:line="380" w:lineRule="exact"/>
              <w:ind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723" w:type="dxa"/>
            <w:shd w:val="clear" w:color="auto" w:fill="auto"/>
            <w:vAlign w:val="bottom"/>
          </w:tcPr>
          <w:p w14:paraId="6CDA83B8" w14:textId="77777777" w:rsidR="00985F0D" w:rsidRPr="006F5992" w:rsidRDefault="00985F0D" w:rsidP="00985F0D">
            <w:pPr>
              <w:pStyle w:val="acctfourfigures"/>
              <w:tabs>
                <w:tab w:val="clear" w:pos="765"/>
                <w:tab w:val="decimal" w:pos="827"/>
              </w:tabs>
              <w:spacing w:line="380" w:lineRule="exact"/>
              <w:ind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5FC2029" w14:textId="77777777" w:rsidR="00985F0D" w:rsidRPr="006F5992" w:rsidRDefault="00985F0D" w:rsidP="00985F0D">
            <w:pPr>
              <w:pStyle w:val="acctfourfigures"/>
              <w:tabs>
                <w:tab w:val="clear" w:pos="765"/>
                <w:tab w:val="decimal" w:pos="839"/>
              </w:tabs>
              <w:spacing w:line="380" w:lineRule="exact"/>
              <w:ind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46A712E" w14:textId="0CE7CCDB" w:rsidR="00985F0D" w:rsidRPr="006F5992" w:rsidRDefault="00985F0D" w:rsidP="00985F0D">
            <w:pPr>
              <w:pStyle w:val="acctfourfigures"/>
              <w:tabs>
                <w:tab w:val="clear" w:pos="765"/>
                <w:tab w:val="decimal" w:pos="546"/>
              </w:tabs>
              <w:spacing w:line="380" w:lineRule="exact"/>
              <w:ind w:right="-79"/>
              <w:jc w:val="both"/>
              <w:rPr>
                <w:rFonts w:ascii="Angsana New" w:hAnsi="Angsana New"/>
                <w:b/>
                <w:bCs/>
                <w:szCs w:val="22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Cs w:val="22"/>
                <w:lang w:val="en-US" w:bidi="th-TH"/>
              </w:rPr>
              <w:t>107,779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284B29A" w14:textId="77777777" w:rsidR="00985F0D" w:rsidRPr="006F5992" w:rsidRDefault="00985F0D" w:rsidP="00985F0D">
            <w:pPr>
              <w:pStyle w:val="acctfourfigures"/>
              <w:tabs>
                <w:tab w:val="clear" w:pos="765"/>
                <w:tab w:val="decimal" w:pos="839"/>
              </w:tabs>
              <w:spacing w:line="380" w:lineRule="exact"/>
              <w:ind w:right="-79"/>
              <w:jc w:val="both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7C47CF6" w14:textId="2C3847F1" w:rsidR="00985F0D" w:rsidRPr="006F5992" w:rsidRDefault="00985F0D" w:rsidP="00985F0D">
            <w:pPr>
              <w:pStyle w:val="acctfourfigures"/>
              <w:tabs>
                <w:tab w:val="clear" w:pos="765"/>
                <w:tab w:val="decimal" w:pos="596"/>
              </w:tabs>
              <w:spacing w:line="380" w:lineRule="exact"/>
              <w:ind w:right="-79"/>
              <w:jc w:val="both"/>
              <w:rPr>
                <w:rFonts w:ascii="Angsana New" w:hAnsi="Angsana New"/>
                <w:b/>
                <w:bCs/>
                <w:szCs w:val="22"/>
                <w:lang w:val="en-US"/>
              </w:rPr>
            </w:pPr>
            <w:r w:rsidRPr="006F5992">
              <w:rPr>
                <w:rFonts w:ascii="Angsana New" w:hAnsi="Angsana New"/>
                <w:b/>
                <w:bCs/>
                <w:szCs w:val="22"/>
                <w:lang w:val="en-US"/>
              </w:rPr>
              <w:t>122,597</w:t>
            </w:r>
          </w:p>
        </w:tc>
        <w:tc>
          <w:tcPr>
            <w:tcW w:w="180" w:type="dxa"/>
            <w:shd w:val="clear" w:color="auto" w:fill="auto"/>
          </w:tcPr>
          <w:p w14:paraId="07FAB9FF" w14:textId="77777777" w:rsidR="00985F0D" w:rsidRPr="006F5992" w:rsidRDefault="00985F0D" w:rsidP="00985F0D">
            <w:pPr>
              <w:pStyle w:val="acctfourfigures"/>
              <w:tabs>
                <w:tab w:val="clear" w:pos="765"/>
                <w:tab w:val="decimal" w:pos="866"/>
              </w:tabs>
              <w:spacing w:line="380" w:lineRule="exact"/>
              <w:ind w:right="-79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8BE20D6" w14:textId="2326305C" w:rsidR="00985F0D" w:rsidRPr="006F5992" w:rsidRDefault="00985F0D" w:rsidP="00985F0D">
            <w:pPr>
              <w:pStyle w:val="acctfourfigures"/>
              <w:tabs>
                <w:tab w:val="clear" w:pos="765"/>
                <w:tab w:val="decimal" w:pos="384"/>
              </w:tabs>
              <w:spacing w:line="380" w:lineRule="exact"/>
              <w:ind w:right="-79"/>
              <w:jc w:val="both"/>
              <w:rPr>
                <w:rFonts w:ascii="Angsana New" w:hAnsi="Angsana New"/>
                <w:b/>
                <w:bCs/>
                <w:szCs w:val="22"/>
                <w:lang w:val="en-US"/>
              </w:rPr>
            </w:pPr>
            <w:r w:rsidRPr="006F5992"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  <w:tc>
          <w:tcPr>
            <w:tcW w:w="182" w:type="dxa"/>
            <w:shd w:val="clear" w:color="auto" w:fill="auto"/>
          </w:tcPr>
          <w:p w14:paraId="70FE8A3B" w14:textId="77777777" w:rsidR="00985F0D" w:rsidRPr="006F5992" w:rsidRDefault="00985F0D" w:rsidP="00985F0D">
            <w:pPr>
              <w:pStyle w:val="acctfourfigures"/>
              <w:tabs>
                <w:tab w:val="clear" w:pos="765"/>
                <w:tab w:val="decimal" w:pos="866"/>
              </w:tabs>
              <w:spacing w:line="380" w:lineRule="exact"/>
              <w:ind w:right="-79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8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009E720" w14:textId="55977B38" w:rsidR="00985F0D" w:rsidRPr="006F5992" w:rsidRDefault="00985F0D" w:rsidP="00985F0D">
            <w:pPr>
              <w:pStyle w:val="acctfourfigures"/>
              <w:tabs>
                <w:tab w:val="clear" w:pos="765"/>
                <w:tab w:val="decimal" w:pos="546"/>
              </w:tabs>
              <w:spacing w:line="380" w:lineRule="exact"/>
              <w:ind w:right="-79"/>
              <w:jc w:val="both"/>
              <w:rPr>
                <w:rFonts w:ascii="Angsana New" w:hAnsi="Angsana New"/>
                <w:b/>
                <w:bCs/>
                <w:szCs w:val="22"/>
                <w:lang w:val="en-US"/>
              </w:rPr>
            </w:pPr>
            <w:r w:rsidRPr="006F5992">
              <w:rPr>
                <w:rFonts w:ascii="Angsana New" w:hAnsi="Angsana New"/>
                <w:b/>
                <w:bCs/>
                <w:szCs w:val="22"/>
                <w:lang w:val="en-US"/>
              </w:rPr>
              <w:t>(11,819)</w:t>
            </w:r>
          </w:p>
        </w:tc>
        <w:tc>
          <w:tcPr>
            <w:tcW w:w="181" w:type="dxa"/>
            <w:shd w:val="clear" w:color="auto" w:fill="auto"/>
          </w:tcPr>
          <w:p w14:paraId="46F4B3D5" w14:textId="77777777" w:rsidR="00985F0D" w:rsidRPr="006F5992" w:rsidRDefault="00985F0D" w:rsidP="00985F0D">
            <w:pPr>
              <w:pStyle w:val="acctfourfigures"/>
              <w:tabs>
                <w:tab w:val="clear" w:pos="765"/>
                <w:tab w:val="decimal" w:pos="866"/>
              </w:tabs>
              <w:spacing w:line="380" w:lineRule="exact"/>
              <w:ind w:right="-79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8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4A3B9F0" w14:textId="1FBDB495" w:rsidR="00985F0D" w:rsidRPr="006F5992" w:rsidRDefault="00985F0D" w:rsidP="00985F0D">
            <w:pPr>
              <w:pStyle w:val="acctfourfigures"/>
              <w:tabs>
                <w:tab w:val="clear" w:pos="765"/>
                <w:tab w:val="decimal" w:pos="546"/>
              </w:tabs>
              <w:spacing w:line="380" w:lineRule="exact"/>
              <w:ind w:right="-79"/>
              <w:jc w:val="both"/>
              <w:rPr>
                <w:rFonts w:ascii="Angsana New" w:hAnsi="Angsana New"/>
                <w:b/>
                <w:bCs/>
                <w:szCs w:val="22"/>
                <w:lang w:val="en-US"/>
              </w:rPr>
            </w:pPr>
            <w:r>
              <w:rPr>
                <w:rFonts w:ascii="Angsana New" w:hAnsi="Angsana New"/>
                <w:b/>
                <w:bCs/>
                <w:szCs w:val="22"/>
                <w:lang w:val="en-US" w:bidi="th-TH"/>
              </w:rPr>
              <w:t>107,779</w:t>
            </w:r>
          </w:p>
        </w:tc>
        <w:tc>
          <w:tcPr>
            <w:tcW w:w="182" w:type="dxa"/>
            <w:shd w:val="clear" w:color="auto" w:fill="auto"/>
          </w:tcPr>
          <w:p w14:paraId="0820F193" w14:textId="77777777" w:rsidR="00985F0D" w:rsidRPr="006F5992" w:rsidRDefault="00985F0D" w:rsidP="00985F0D">
            <w:pPr>
              <w:pStyle w:val="acctfourfigures"/>
              <w:tabs>
                <w:tab w:val="clear" w:pos="765"/>
                <w:tab w:val="decimal" w:pos="866"/>
              </w:tabs>
              <w:spacing w:line="380" w:lineRule="exact"/>
              <w:ind w:right="-79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8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2E04F85" w14:textId="1A91221D" w:rsidR="00985F0D" w:rsidRPr="006F5992" w:rsidRDefault="00985F0D" w:rsidP="00985F0D">
            <w:pPr>
              <w:pStyle w:val="acctfourfigures"/>
              <w:tabs>
                <w:tab w:val="clear" w:pos="765"/>
                <w:tab w:val="decimal" w:pos="668"/>
              </w:tabs>
              <w:spacing w:line="380" w:lineRule="exact"/>
              <w:ind w:right="-79"/>
              <w:jc w:val="both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  <w:r w:rsidRPr="006F5992">
              <w:rPr>
                <w:rFonts w:ascii="Angsana New" w:hAnsi="Angsana New"/>
                <w:b/>
                <w:bCs/>
                <w:szCs w:val="22"/>
                <w:lang w:val="en-US"/>
              </w:rPr>
              <w:t>110,778</w:t>
            </w:r>
          </w:p>
        </w:tc>
      </w:tr>
    </w:tbl>
    <w:p w14:paraId="42D030C8" w14:textId="77777777" w:rsidR="00C871D7" w:rsidRPr="00E349A0" w:rsidRDefault="00C871D7" w:rsidP="00344305">
      <w:pPr>
        <w:pStyle w:val="block"/>
        <w:spacing w:after="0" w:line="240" w:lineRule="auto"/>
        <w:ind w:left="585"/>
        <w:jc w:val="thaiDistribute"/>
        <w:rPr>
          <w:rFonts w:ascii="Angsana New" w:hAnsi="Angsana New"/>
          <w:sz w:val="30"/>
          <w:szCs w:val="30"/>
        </w:rPr>
      </w:pPr>
    </w:p>
    <w:p w14:paraId="7BDEB5DA" w14:textId="77777777" w:rsidR="002E37C3" w:rsidRDefault="002E37C3" w:rsidP="002E37C3">
      <w:pPr>
        <w:pStyle w:val="block"/>
        <w:spacing w:after="0" w:line="240" w:lineRule="auto"/>
        <w:ind w:left="585"/>
        <w:jc w:val="thaiDistribute"/>
        <w:rPr>
          <w:rFonts w:ascii="Angsana New" w:hAnsi="Angsana New"/>
          <w:spacing w:val="2"/>
          <w:sz w:val="28"/>
          <w:szCs w:val="28"/>
          <w:lang w:bidi="th-TH"/>
        </w:rPr>
      </w:pPr>
      <w:r w:rsidRPr="00A45C61">
        <w:rPr>
          <w:rFonts w:ascii="Angsana New" w:hAnsi="Angsana New"/>
          <w:sz w:val="28"/>
          <w:szCs w:val="28"/>
        </w:rPr>
        <w:t>*</w:t>
      </w:r>
      <w:r w:rsidRPr="00A45C61">
        <w:rPr>
          <w:rFonts w:ascii="Angsana New" w:hAnsi="Angsana New"/>
          <w:spacing w:val="2"/>
          <w:sz w:val="28"/>
          <w:szCs w:val="28"/>
          <w:cs/>
          <w:lang w:bidi="th-TH"/>
        </w:rPr>
        <w:t xml:space="preserve">ในที่ประชุมคณะกรรมการของบริษัทเธียรสุรัตน์ จำกัด (มหาชน) เมื่อวันที่ </w:t>
      </w:r>
      <w:r>
        <w:rPr>
          <w:rFonts w:ascii="Angsana New" w:hAnsi="Angsana New"/>
          <w:spacing w:val="2"/>
          <w:sz w:val="28"/>
          <w:szCs w:val="28"/>
          <w:lang w:bidi="th-TH"/>
        </w:rPr>
        <w:t>22</w:t>
      </w:r>
      <w:r w:rsidRPr="00A45C61">
        <w:rPr>
          <w:rFonts w:ascii="Angsana New" w:hAnsi="Angsana New"/>
          <w:spacing w:val="2"/>
          <w:sz w:val="28"/>
          <w:szCs w:val="28"/>
          <w:cs/>
          <w:lang w:bidi="th-TH"/>
        </w:rPr>
        <w:t xml:space="preserve"> กรกฎาคม </w:t>
      </w:r>
      <w:r>
        <w:rPr>
          <w:rFonts w:ascii="Angsana New" w:hAnsi="Angsana New"/>
          <w:spacing w:val="2"/>
          <w:sz w:val="28"/>
          <w:szCs w:val="28"/>
          <w:lang w:bidi="th-TH"/>
        </w:rPr>
        <w:t>2562</w:t>
      </w:r>
      <w:r w:rsidRPr="00A45C61">
        <w:rPr>
          <w:rFonts w:ascii="Angsana New" w:hAnsi="Angsana New"/>
          <w:spacing w:val="2"/>
          <w:sz w:val="28"/>
          <w:szCs w:val="28"/>
          <w:cs/>
          <w:lang w:bidi="th-TH"/>
        </w:rPr>
        <w:t xml:space="preserve"> คณะกรรมการมีมติให้เลิกกิจการ โดยบริษัทดังกล่าวได้จดทะเบียนเลิกกิจการกับกระทรวงพาณิชย์แล้ว เมื่อวันที่ </w:t>
      </w:r>
      <w:r>
        <w:rPr>
          <w:rFonts w:ascii="Angsana New" w:hAnsi="Angsana New"/>
          <w:spacing w:val="2"/>
          <w:sz w:val="28"/>
          <w:szCs w:val="28"/>
          <w:lang w:bidi="th-TH"/>
        </w:rPr>
        <w:t>30</w:t>
      </w:r>
      <w:r w:rsidRPr="00A45C61">
        <w:rPr>
          <w:rFonts w:ascii="Angsana New" w:hAnsi="Angsana New"/>
          <w:spacing w:val="2"/>
          <w:sz w:val="28"/>
          <w:szCs w:val="28"/>
          <w:cs/>
          <w:lang w:bidi="th-TH"/>
        </w:rPr>
        <w:t xml:space="preserve"> กันยายน </w:t>
      </w:r>
      <w:r>
        <w:rPr>
          <w:rFonts w:ascii="Angsana New" w:hAnsi="Angsana New"/>
          <w:spacing w:val="2"/>
          <w:sz w:val="28"/>
          <w:szCs w:val="28"/>
          <w:lang w:bidi="th-TH"/>
        </w:rPr>
        <w:t>2562</w:t>
      </w:r>
      <w:r w:rsidRPr="00A45C61">
        <w:rPr>
          <w:rFonts w:ascii="Angsana New" w:hAnsi="Angsana New"/>
          <w:spacing w:val="2"/>
          <w:sz w:val="28"/>
          <w:szCs w:val="28"/>
          <w:cs/>
          <w:lang w:bidi="th-TH"/>
        </w:rPr>
        <w:t xml:space="preserve"> และชำระบัญชีเสร็จสิ้นแล้วในเดือนมกราคม </w:t>
      </w:r>
      <w:r>
        <w:rPr>
          <w:rFonts w:ascii="Angsana New" w:hAnsi="Angsana New"/>
          <w:spacing w:val="2"/>
          <w:sz w:val="28"/>
          <w:szCs w:val="28"/>
          <w:lang w:bidi="th-TH"/>
        </w:rPr>
        <w:t>2563</w:t>
      </w:r>
    </w:p>
    <w:p w14:paraId="29F35B64" w14:textId="77777777" w:rsidR="002E37C3" w:rsidRPr="00A45C61" w:rsidRDefault="002E37C3" w:rsidP="002E37C3">
      <w:pPr>
        <w:pStyle w:val="block"/>
        <w:spacing w:after="0" w:line="240" w:lineRule="auto"/>
        <w:ind w:left="585"/>
        <w:jc w:val="thaiDistribute"/>
        <w:rPr>
          <w:rFonts w:ascii="Angsana New" w:hAnsi="Angsana New"/>
          <w:spacing w:val="2"/>
          <w:sz w:val="24"/>
          <w:szCs w:val="24"/>
          <w:lang w:bidi="th-TH"/>
        </w:rPr>
      </w:pPr>
    </w:p>
    <w:p w14:paraId="7805D415" w14:textId="42E152D1" w:rsidR="002E37C3" w:rsidRDefault="002E37C3" w:rsidP="002E37C3">
      <w:pPr>
        <w:pStyle w:val="block"/>
        <w:spacing w:after="0" w:line="240" w:lineRule="auto"/>
        <w:ind w:left="585"/>
        <w:jc w:val="thaiDistribute"/>
        <w:rPr>
          <w:rFonts w:ascii="Angsana New" w:hAnsi="Angsana New"/>
          <w:spacing w:val="2"/>
          <w:sz w:val="28"/>
          <w:szCs w:val="28"/>
          <w:lang w:val="en-US" w:bidi="th-TH"/>
        </w:rPr>
      </w:pPr>
      <w:r w:rsidRPr="00A45C61">
        <w:rPr>
          <w:rFonts w:ascii="Angsana New" w:hAnsi="Angsana New"/>
          <w:spacing w:val="2"/>
          <w:sz w:val="28"/>
          <w:szCs w:val="28"/>
          <w:lang w:bidi="th-TH"/>
        </w:rPr>
        <w:t>**</w:t>
      </w:r>
      <w:r w:rsidRPr="00A45C61">
        <w:rPr>
          <w:rFonts w:ascii="Angsana New" w:hAnsi="Angsana New" w:hint="cs"/>
          <w:spacing w:val="2"/>
          <w:sz w:val="28"/>
          <w:szCs w:val="28"/>
          <w:cs/>
          <w:lang w:bidi="th-TH"/>
        </w:rPr>
        <w:t xml:space="preserve">ในเดือนพฤษภาคม </w:t>
      </w:r>
      <w:r>
        <w:rPr>
          <w:rFonts w:ascii="Angsana New" w:hAnsi="Angsana New"/>
          <w:spacing w:val="2"/>
          <w:sz w:val="28"/>
          <w:szCs w:val="28"/>
          <w:lang w:val="en-US" w:bidi="th-TH"/>
        </w:rPr>
        <w:t>25</w:t>
      </w:r>
      <w:r w:rsidR="00694B12" w:rsidRPr="00694B12">
        <w:rPr>
          <w:rFonts w:ascii="Angsana New" w:hAnsi="Angsana New"/>
          <w:spacing w:val="2"/>
          <w:sz w:val="28"/>
          <w:szCs w:val="28"/>
          <w:lang w:val="en-US" w:bidi="th-TH"/>
        </w:rPr>
        <w:t>6</w:t>
      </w:r>
      <w:r>
        <w:rPr>
          <w:rFonts w:ascii="Angsana New" w:hAnsi="Angsana New"/>
          <w:spacing w:val="2"/>
          <w:sz w:val="28"/>
          <w:szCs w:val="28"/>
          <w:lang w:val="en-US" w:bidi="th-TH"/>
        </w:rPr>
        <w:t>3</w:t>
      </w:r>
      <w:r w:rsidRPr="00A45C61">
        <w:rPr>
          <w:rFonts w:ascii="Angsana New" w:hAnsi="Angsana New"/>
          <w:spacing w:val="2"/>
          <w:sz w:val="28"/>
          <w:szCs w:val="28"/>
          <w:lang w:val="en-US" w:bidi="th-TH"/>
        </w:rPr>
        <w:t xml:space="preserve"> </w:t>
      </w:r>
      <w:r w:rsidRPr="00A45C61">
        <w:rPr>
          <w:rFonts w:ascii="Angsana New" w:hAnsi="Angsana New" w:hint="cs"/>
          <w:spacing w:val="2"/>
          <w:sz w:val="28"/>
          <w:szCs w:val="28"/>
          <w:cs/>
          <w:lang w:val="en-US" w:bidi="th-TH"/>
        </w:rPr>
        <w:t xml:space="preserve">กลุ่มบริษัทจัดตั้งบริษัท อัลไพน์ วอเตอร์ จำกัด โดยถือหุ้นร้อยละ </w:t>
      </w:r>
      <w:r>
        <w:rPr>
          <w:rFonts w:ascii="Angsana New" w:hAnsi="Angsana New"/>
          <w:spacing w:val="2"/>
          <w:sz w:val="28"/>
          <w:szCs w:val="28"/>
          <w:lang w:val="en-US" w:bidi="th-TH"/>
        </w:rPr>
        <w:t>54</w:t>
      </w:r>
      <w:r w:rsidRPr="00A45C61">
        <w:rPr>
          <w:rFonts w:ascii="Angsana New" w:hAnsi="Angsana New"/>
          <w:spacing w:val="2"/>
          <w:sz w:val="28"/>
          <w:szCs w:val="28"/>
          <w:lang w:val="en-US" w:bidi="th-TH"/>
        </w:rPr>
        <w:t>.</w:t>
      </w:r>
      <w:r>
        <w:rPr>
          <w:rFonts w:ascii="Angsana New" w:hAnsi="Angsana New"/>
          <w:spacing w:val="2"/>
          <w:sz w:val="28"/>
          <w:szCs w:val="28"/>
          <w:lang w:val="en-US" w:bidi="th-TH"/>
        </w:rPr>
        <w:t>00</w:t>
      </w:r>
      <w:r w:rsidRPr="00A45C61">
        <w:rPr>
          <w:rFonts w:ascii="Angsana New" w:hAnsi="Angsana New"/>
          <w:spacing w:val="2"/>
          <w:sz w:val="28"/>
          <w:szCs w:val="28"/>
          <w:lang w:val="en-US" w:bidi="th-TH"/>
        </w:rPr>
        <w:t xml:space="preserve"> </w:t>
      </w:r>
      <w:r w:rsidRPr="00A45C61">
        <w:rPr>
          <w:rFonts w:ascii="Angsana New" w:hAnsi="Angsana New" w:hint="cs"/>
          <w:spacing w:val="2"/>
          <w:sz w:val="28"/>
          <w:szCs w:val="28"/>
          <w:cs/>
          <w:lang w:val="en-US" w:bidi="th-TH"/>
        </w:rPr>
        <w:t xml:space="preserve">ของจำนวนหุ้นทั้งหมด บริษัทจ่ายชำระค่าหุ้นแล้วเป็นจำนวนเงิน </w:t>
      </w:r>
      <w:r>
        <w:rPr>
          <w:rFonts w:ascii="Angsana New" w:hAnsi="Angsana New"/>
          <w:spacing w:val="2"/>
          <w:sz w:val="28"/>
          <w:szCs w:val="28"/>
          <w:lang w:val="en-US" w:bidi="th-TH"/>
        </w:rPr>
        <w:t>3</w:t>
      </w:r>
      <w:r w:rsidRPr="00A45C61">
        <w:rPr>
          <w:rFonts w:ascii="Angsana New" w:hAnsi="Angsana New"/>
          <w:spacing w:val="2"/>
          <w:sz w:val="28"/>
          <w:szCs w:val="28"/>
          <w:lang w:val="en-US" w:bidi="th-TH"/>
        </w:rPr>
        <w:t>.</w:t>
      </w:r>
      <w:r>
        <w:rPr>
          <w:rFonts w:ascii="Angsana New" w:hAnsi="Angsana New"/>
          <w:spacing w:val="2"/>
          <w:sz w:val="28"/>
          <w:szCs w:val="28"/>
          <w:lang w:val="en-US" w:bidi="th-TH"/>
        </w:rPr>
        <w:t>78</w:t>
      </w:r>
      <w:r w:rsidRPr="00A45C61">
        <w:rPr>
          <w:rFonts w:ascii="Angsana New" w:hAnsi="Angsana New"/>
          <w:spacing w:val="2"/>
          <w:sz w:val="28"/>
          <w:szCs w:val="28"/>
          <w:lang w:val="en-US" w:bidi="th-TH"/>
        </w:rPr>
        <w:t xml:space="preserve"> </w:t>
      </w:r>
      <w:r w:rsidRPr="00A45C61">
        <w:rPr>
          <w:rFonts w:ascii="Angsana New" w:hAnsi="Angsana New" w:hint="cs"/>
          <w:spacing w:val="2"/>
          <w:sz w:val="28"/>
          <w:szCs w:val="28"/>
          <w:cs/>
          <w:lang w:val="en-US" w:bidi="th-TH"/>
        </w:rPr>
        <w:t xml:space="preserve">ล้านบาท บริษัทดังกล่าวได้จดทะเบียนกับกระทรวงพาณิชย์แล้ว เมื่อวันที่ </w:t>
      </w:r>
      <w:r>
        <w:rPr>
          <w:rFonts w:ascii="Angsana New" w:hAnsi="Angsana New"/>
          <w:spacing w:val="2"/>
          <w:sz w:val="28"/>
          <w:szCs w:val="28"/>
          <w:lang w:val="en-US" w:bidi="th-TH"/>
        </w:rPr>
        <w:t>2</w:t>
      </w:r>
      <w:r w:rsidR="00694B12" w:rsidRPr="00694B12">
        <w:rPr>
          <w:rFonts w:ascii="Angsana New" w:hAnsi="Angsana New"/>
          <w:spacing w:val="2"/>
          <w:sz w:val="28"/>
          <w:szCs w:val="28"/>
          <w:lang w:val="en-US" w:bidi="th-TH"/>
        </w:rPr>
        <w:t>6</w:t>
      </w:r>
      <w:r w:rsidRPr="00A45C61">
        <w:rPr>
          <w:rFonts w:ascii="Angsana New" w:hAnsi="Angsana New"/>
          <w:spacing w:val="2"/>
          <w:sz w:val="28"/>
          <w:szCs w:val="28"/>
          <w:lang w:val="en-US" w:bidi="th-TH"/>
        </w:rPr>
        <w:t xml:space="preserve"> </w:t>
      </w:r>
      <w:r w:rsidRPr="00A45C61">
        <w:rPr>
          <w:rFonts w:ascii="Angsana New" w:hAnsi="Angsana New" w:hint="cs"/>
          <w:spacing w:val="2"/>
          <w:sz w:val="28"/>
          <w:szCs w:val="28"/>
          <w:cs/>
          <w:lang w:val="en-US" w:bidi="th-TH"/>
        </w:rPr>
        <w:t xml:space="preserve">พฤษภาคม </w:t>
      </w:r>
      <w:r>
        <w:rPr>
          <w:rFonts w:ascii="Angsana New" w:hAnsi="Angsana New"/>
          <w:spacing w:val="2"/>
          <w:sz w:val="28"/>
          <w:szCs w:val="28"/>
          <w:lang w:val="en-US" w:bidi="th-TH"/>
        </w:rPr>
        <w:t>25</w:t>
      </w:r>
      <w:r w:rsidR="00694B12" w:rsidRPr="00694B12">
        <w:rPr>
          <w:rFonts w:ascii="Angsana New" w:hAnsi="Angsana New"/>
          <w:spacing w:val="2"/>
          <w:sz w:val="28"/>
          <w:szCs w:val="28"/>
          <w:lang w:val="en-US" w:bidi="th-TH"/>
        </w:rPr>
        <w:t>6</w:t>
      </w:r>
      <w:r>
        <w:rPr>
          <w:rFonts w:ascii="Angsana New" w:hAnsi="Angsana New"/>
          <w:spacing w:val="2"/>
          <w:sz w:val="28"/>
          <w:szCs w:val="28"/>
          <w:lang w:val="en-US" w:bidi="th-TH"/>
        </w:rPr>
        <w:t>3</w:t>
      </w:r>
    </w:p>
    <w:p w14:paraId="077C0306" w14:textId="0E4D3AA4" w:rsidR="002E37C3" w:rsidRDefault="002E37C3" w:rsidP="002E37C3">
      <w:pPr>
        <w:pStyle w:val="block"/>
        <w:spacing w:after="0" w:line="240" w:lineRule="auto"/>
        <w:ind w:left="585"/>
        <w:jc w:val="thaiDistribute"/>
        <w:rPr>
          <w:rFonts w:ascii="Angsana New" w:hAnsi="Angsana New"/>
          <w:spacing w:val="2"/>
          <w:sz w:val="28"/>
          <w:szCs w:val="28"/>
          <w:lang w:val="en-US" w:bidi="th-TH"/>
        </w:rPr>
      </w:pPr>
    </w:p>
    <w:p w14:paraId="43CF5E60" w14:textId="77777777" w:rsidR="002E37C3" w:rsidRPr="00A45C61" w:rsidRDefault="002E37C3" w:rsidP="002E37C3">
      <w:pPr>
        <w:pStyle w:val="block"/>
        <w:spacing w:after="0" w:line="240" w:lineRule="auto"/>
        <w:ind w:left="585"/>
        <w:jc w:val="thaiDistribute"/>
        <w:rPr>
          <w:rFonts w:ascii="Angsana New" w:hAnsi="Angsana New"/>
          <w:spacing w:val="2"/>
          <w:sz w:val="28"/>
          <w:szCs w:val="28"/>
          <w:cs/>
          <w:lang w:val="en-US" w:bidi="th-TH"/>
        </w:rPr>
      </w:pPr>
    </w:p>
    <w:p w14:paraId="5DA7FE82" w14:textId="069EF9B3" w:rsidR="005D56B9" w:rsidRPr="00AF141A" w:rsidRDefault="00694B12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694B12">
        <w:rPr>
          <w:rFonts w:asciiTheme="majorBidi" w:hAnsiTheme="majorBidi" w:cstheme="majorBidi" w:hint="cs"/>
          <w:b/>
          <w:bCs/>
          <w:sz w:val="30"/>
          <w:szCs w:val="30"/>
        </w:rPr>
        <w:t>1</w:t>
      </w:r>
      <w:r w:rsidR="00915AE8">
        <w:rPr>
          <w:rFonts w:asciiTheme="majorBidi" w:hAnsiTheme="majorBidi" w:cstheme="majorBidi"/>
          <w:b/>
          <w:bCs/>
          <w:sz w:val="30"/>
          <w:szCs w:val="30"/>
        </w:rPr>
        <w:t>1</w:t>
      </w:r>
      <w:r w:rsidR="005D56B9" w:rsidRPr="00AF141A">
        <w:rPr>
          <w:rFonts w:asciiTheme="majorBidi" w:hAnsiTheme="majorBidi" w:cstheme="majorBidi"/>
          <w:b/>
          <w:bCs/>
          <w:sz w:val="30"/>
          <w:szCs w:val="30"/>
        </w:rPr>
        <w:tab/>
      </w:r>
      <w:r w:rsidR="005D56B9">
        <w:rPr>
          <w:rFonts w:asciiTheme="majorBidi" w:hAnsiTheme="majorBidi" w:cstheme="majorBidi" w:hint="cs"/>
          <w:b/>
          <w:bCs/>
          <w:sz w:val="30"/>
          <w:szCs w:val="30"/>
          <w:cs/>
        </w:rPr>
        <w:t>เงินลงทุนในการร่วมค้า</w:t>
      </w:r>
    </w:p>
    <w:p w14:paraId="10DBB884" w14:textId="77777777" w:rsidR="008426EE" w:rsidRPr="00CF1FF6" w:rsidRDefault="008426EE" w:rsidP="00344305">
      <w:pPr>
        <w:ind w:right="-45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14433" w:type="dxa"/>
        <w:tblInd w:w="486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668"/>
        <w:gridCol w:w="1466"/>
        <w:gridCol w:w="1036"/>
        <w:gridCol w:w="782"/>
        <w:gridCol w:w="195"/>
        <w:gridCol w:w="782"/>
        <w:gridCol w:w="195"/>
        <w:gridCol w:w="782"/>
        <w:gridCol w:w="195"/>
        <w:gridCol w:w="782"/>
        <w:gridCol w:w="195"/>
        <w:gridCol w:w="933"/>
        <w:gridCol w:w="180"/>
        <w:gridCol w:w="939"/>
        <w:gridCol w:w="195"/>
        <w:gridCol w:w="782"/>
        <w:gridCol w:w="195"/>
        <w:gridCol w:w="782"/>
        <w:gridCol w:w="195"/>
        <w:gridCol w:w="977"/>
        <w:gridCol w:w="195"/>
        <w:gridCol w:w="982"/>
      </w:tblGrid>
      <w:tr w:rsidR="00500266" w:rsidRPr="007F56A9" w14:paraId="016ABD4F" w14:textId="77777777" w:rsidTr="008E67AC">
        <w:trPr>
          <w:cantSplit/>
          <w:trHeight w:val="389"/>
          <w:tblHeader/>
        </w:trPr>
        <w:tc>
          <w:tcPr>
            <w:tcW w:w="14433" w:type="dxa"/>
            <w:gridSpan w:val="22"/>
          </w:tcPr>
          <w:p w14:paraId="155BE4F1" w14:textId="77777777" w:rsidR="00500266" w:rsidRPr="007F56A9" w:rsidRDefault="00500266" w:rsidP="00344305">
            <w:pPr>
              <w:pStyle w:val="acctfourfigures"/>
              <w:tabs>
                <w:tab w:val="clear" w:pos="765"/>
              </w:tabs>
              <w:spacing w:line="240" w:lineRule="auto"/>
              <w:ind w:left="-73" w:right="-44"/>
              <w:jc w:val="center"/>
              <w:rPr>
                <w:rFonts w:ascii="Angsana New" w:hAnsi="Angsana New"/>
                <w:sz w:val="27"/>
                <w:szCs w:val="27"/>
                <w:cs/>
                <w:lang w:bidi="th-TH"/>
              </w:rPr>
            </w:pPr>
            <w:r w:rsidRPr="007F56A9">
              <w:rPr>
                <w:rFonts w:ascii="Angsana New" w:hAnsi="Angsana New"/>
                <w:b/>
                <w:bCs/>
                <w:sz w:val="27"/>
                <w:szCs w:val="27"/>
                <w:cs/>
                <w:lang w:bidi="th-TH"/>
              </w:rPr>
              <w:t>งบการเงินรวม</w:t>
            </w:r>
          </w:p>
        </w:tc>
      </w:tr>
      <w:tr w:rsidR="00500266" w:rsidRPr="007F56A9" w14:paraId="163D88EC" w14:textId="77777777" w:rsidTr="008E67AC">
        <w:trPr>
          <w:cantSplit/>
          <w:trHeight w:val="60"/>
          <w:tblHeader/>
        </w:trPr>
        <w:tc>
          <w:tcPr>
            <w:tcW w:w="1668" w:type="dxa"/>
          </w:tcPr>
          <w:p w14:paraId="76ED254F" w14:textId="77777777" w:rsidR="00500266" w:rsidRPr="007F56A9" w:rsidRDefault="00500266" w:rsidP="00344305">
            <w:pPr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66" w:type="dxa"/>
          </w:tcPr>
          <w:p w14:paraId="02BD4EF3" w14:textId="77777777" w:rsidR="00500266" w:rsidRDefault="00500266" w:rsidP="00344305">
            <w:pPr>
              <w:pStyle w:val="NoSpacing"/>
              <w:jc w:val="center"/>
              <w:rPr>
                <w:sz w:val="27"/>
                <w:szCs w:val="27"/>
              </w:rPr>
            </w:pPr>
          </w:p>
          <w:p w14:paraId="338A7A0C" w14:textId="77777777" w:rsidR="00500266" w:rsidRPr="00112C58" w:rsidRDefault="00500266" w:rsidP="00344305">
            <w:pPr>
              <w:pStyle w:val="NoSpacing"/>
              <w:jc w:val="center"/>
              <w:rPr>
                <w:sz w:val="27"/>
                <w:szCs w:val="27"/>
                <w:cs/>
              </w:rPr>
            </w:pPr>
            <w:r w:rsidRPr="00112C58">
              <w:rPr>
                <w:rFonts w:hint="cs"/>
                <w:sz w:val="27"/>
                <w:szCs w:val="27"/>
                <w:cs/>
              </w:rPr>
              <w:t>ลักษณะธุรกิจ</w:t>
            </w:r>
          </w:p>
        </w:tc>
        <w:tc>
          <w:tcPr>
            <w:tcW w:w="1036" w:type="dxa"/>
          </w:tcPr>
          <w:p w14:paraId="6278F9EC" w14:textId="77777777" w:rsidR="00500266" w:rsidRPr="007F56A9" w:rsidRDefault="00500266" w:rsidP="00344305">
            <w:pPr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7F56A9">
              <w:rPr>
                <w:rFonts w:ascii="Angsana New" w:hAnsi="Angsana New"/>
                <w:sz w:val="27"/>
                <w:szCs w:val="27"/>
                <w:cs/>
              </w:rPr>
              <w:t>ประเทศที่</w:t>
            </w:r>
            <w:r>
              <w:rPr>
                <w:rFonts w:ascii="Angsana New" w:hAnsi="Angsana New" w:hint="cs"/>
                <w:sz w:val="27"/>
                <w:szCs w:val="27"/>
                <w:cs/>
              </w:rPr>
              <w:t>ดำเนินธุรกิจ</w:t>
            </w:r>
          </w:p>
        </w:tc>
        <w:tc>
          <w:tcPr>
            <w:tcW w:w="1759" w:type="dxa"/>
            <w:gridSpan w:val="3"/>
          </w:tcPr>
          <w:p w14:paraId="5618C23A" w14:textId="77777777" w:rsidR="00500266" w:rsidRPr="007F56A9" w:rsidRDefault="00500266" w:rsidP="00344305">
            <w:pPr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F56A9">
              <w:rPr>
                <w:rFonts w:ascii="Angsana New" w:hAnsi="Angsana New"/>
                <w:sz w:val="27"/>
                <w:szCs w:val="27"/>
                <w:cs/>
              </w:rPr>
              <w:t>สัดส่วน</w:t>
            </w:r>
            <w:r>
              <w:rPr>
                <w:rFonts w:ascii="Angsana New" w:hAnsi="Angsana New"/>
                <w:sz w:val="27"/>
                <w:szCs w:val="27"/>
              </w:rPr>
              <w:br/>
            </w:r>
            <w:r w:rsidRPr="007F56A9">
              <w:rPr>
                <w:rFonts w:ascii="Angsana New" w:hAnsi="Angsana New"/>
                <w:sz w:val="27"/>
                <w:szCs w:val="27"/>
                <w:cs/>
              </w:rPr>
              <w:t>ความเป็นเจ้าของ</w:t>
            </w:r>
          </w:p>
        </w:tc>
        <w:tc>
          <w:tcPr>
            <w:tcW w:w="195" w:type="dxa"/>
          </w:tcPr>
          <w:p w14:paraId="0EE00FB4" w14:textId="77777777" w:rsidR="00500266" w:rsidRPr="007F56A9" w:rsidRDefault="00500266" w:rsidP="00344305">
            <w:pPr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759" w:type="dxa"/>
            <w:gridSpan w:val="3"/>
            <w:vAlign w:val="bottom"/>
          </w:tcPr>
          <w:p w14:paraId="25CAFD13" w14:textId="06A6E04C" w:rsidR="00500266" w:rsidRPr="00112C58" w:rsidRDefault="00500266" w:rsidP="00344305">
            <w:pPr>
              <w:pStyle w:val="acctmergecolhdg"/>
              <w:spacing w:line="240" w:lineRule="auto"/>
              <w:rPr>
                <w:rFonts w:ascii="Angsana New" w:eastAsia="MS Mincho" w:hAnsi="Angsana New"/>
                <w:b w:val="0"/>
                <w:sz w:val="27"/>
                <w:szCs w:val="27"/>
                <w:lang w:bidi="th-TH"/>
              </w:rPr>
            </w:pPr>
            <w:r w:rsidRPr="00112C58">
              <w:rPr>
                <w:rFonts w:ascii="Angsana New" w:eastAsia="MS Mincho" w:hAnsi="Angsana New"/>
                <w:b w:val="0"/>
                <w:sz w:val="27"/>
                <w:szCs w:val="27"/>
                <w:cs/>
                <w:lang w:bidi="th-TH"/>
              </w:rPr>
              <w:t>ทุนชำระแล้ว</w:t>
            </w:r>
          </w:p>
        </w:tc>
        <w:tc>
          <w:tcPr>
            <w:tcW w:w="195" w:type="dxa"/>
            <w:vAlign w:val="bottom"/>
          </w:tcPr>
          <w:p w14:paraId="775B7959" w14:textId="77777777" w:rsidR="00500266" w:rsidRPr="00112C58" w:rsidRDefault="00500266" w:rsidP="00344305">
            <w:pPr>
              <w:pStyle w:val="acctmergecolhdg"/>
              <w:spacing w:line="240" w:lineRule="auto"/>
              <w:rPr>
                <w:rFonts w:ascii="Angsana New" w:eastAsia="MS Mincho" w:hAnsi="Angsana New"/>
                <w:b w:val="0"/>
                <w:sz w:val="27"/>
                <w:szCs w:val="27"/>
                <w:lang w:bidi="th-TH"/>
              </w:rPr>
            </w:pPr>
          </w:p>
        </w:tc>
        <w:tc>
          <w:tcPr>
            <w:tcW w:w="2052" w:type="dxa"/>
            <w:gridSpan w:val="3"/>
            <w:vAlign w:val="bottom"/>
          </w:tcPr>
          <w:p w14:paraId="5F3F3F50" w14:textId="77777777" w:rsidR="00500266" w:rsidRPr="00112C58" w:rsidRDefault="00500266" w:rsidP="00344305">
            <w:pPr>
              <w:pStyle w:val="acctmergecolhdg"/>
              <w:spacing w:line="240" w:lineRule="auto"/>
              <w:rPr>
                <w:rFonts w:ascii="Angsana New" w:eastAsia="MS Mincho" w:hAnsi="Angsana New"/>
                <w:b w:val="0"/>
                <w:sz w:val="27"/>
                <w:szCs w:val="27"/>
                <w:lang w:bidi="th-TH"/>
              </w:rPr>
            </w:pPr>
            <w:r w:rsidRPr="00112C58">
              <w:rPr>
                <w:rFonts w:ascii="Angsana New" w:eastAsia="MS Mincho" w:hAnsi="Angsana New"/>
                <w:b w:val="0"/>
                <w:sz w:val="27"/>
                <w:szCs w:val="27"/>
                <w:cs/>
                <w:lang w:bidi="th-TH"/>
              </w:rPr>
              <w:t>ราคาทุน</w:t>
            </w:r>
          </w:p>
        </w:tc>
        <w:tc>
          <w:tcPr>
            <w:tcW w:w="195" w:type="dxa"/>
          </w:tcPr>
          <w:p w14:paraId="186CC91D" w14:textId="77777777" w:rsidR="00500266" w:rsidRPr="00112C58" w:rsidRDefault="00500266" w:rsidP="0034430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eastAsia="MS Mincho" w:hAnsi="Angsana New"/>
                <w:sz w:val="27"/>
                <w:szCs w:val="27"/>
                <w:cs/>
                <w:lang w:bidi="th-TH"/>
              </w:rPr>
            </w:pPr>
          </w:p>
        </w:tc>
        <w:tc>
          <w:tcPr>
            <w:tcW w:w="1759" w:type="dxa"/>
            <w:gridSpan w:val="3"/>
          </w:tcPr>
          <w:p w14:paraId="206C2A57" w14:textId="77777777" w:rsidR="00500266" w:rsidRPr="00112C58" w:rsidRDefault="00500266" w:rsidP="0034430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eastAsia="MS Mincho" w:hAnsi="Angsana New"/>
                <w:sz w:val="27"/>
                <w:szCs w:val="27"/>
                <w:lang w:bidi="th-TH"/>
              </w:rPr>
            </w:pPr>
            <w:r w:rsidRPr="00112C58">
              <w:rPr>
                <w:rFonts w:ascii="Angsana New" w:eastAsia="MS Mincho" w:hAnsi="Angsana New"/>
                <w:sz w:val="27"/>
                <w:szCs w:val="27"/>
                <w:cs/>
                <w:lang w:bidi="th-TH"/>
              </w:rPr>
              <w:t>มูลค่าตาม</w:t>
            </w:r>
          </w:p>
          <w:p w14:paraId="70A1060C" w14:textId="77777777" w:rsidR="00500266" w:rsidRPr="00112C58" w:rsidRDefault="00500266" w:rsidP="00344305">
            <w:pPr>
              <w:pStyle w:val="acctmergecolhdg"/>
              <w:spacing w:line="240" w:lineRule="auto"/>
              <w:rPr>
                <w:rFonts w:ascii="Angsana New" w:eastAsia="MS Mincho" w:hAnsi="Angsana New"/>
                <w:b w:val="0"/>
                <w:sz w:val="27"/>
                <w:szCs w:val="27"/>
                <w:lang w:bidi="th-TH"/>
              </w:rPr>
            </w:pPr>
            <w:r w:rsidRPr="00112C58">
              <w:rPr>
                <w:rFonts w:ascii="Angsana New" w:eastAsia="MS Mincho" w:hAnsi="Angsana New"/>
                <w:b w:val="0"/>
                <w:sz w:val="27"/>
                <w:szCs w:val="27"/>
                <w:cs/>
                <w:lang w:bidi="th-TH"/>
              </w:rPr>
              <w:t>วิธีส่วนได้เสีย</w:t>
            </w:r>
            <w:r w:rsidRPr="00112C58">
              <w:rPr>
                <w:rFonts w:ascii="Angsana New" w:eastAsia="MS Mincho" w:hAnsi="Angsana New"/>
                <w:b w:val="0"/>
                <w:sz w:val="27"/>
                <w:szCs w:val="27"/>
                <w:lang w:bidi="th-TH"/>
              </w:rPr>
              <w:t xml:space="preserve"> </w:t>
            </w:r>
          </w:p>
        </w:tc>
        <w:tc>
          <w:tcPr>
            <w:tcW w:w="195" w:type="dxa"/>
          </w:tcPr>
          <w:p w14:paraId="6C71EE45" w14:textId="77777777" w:rsidR="00500266" w:rsidRPr="00112C58" w:rsidRDefault="00500266" w:rsidP="00344305">
            <w:pPr>
              <w:pStyle w:val="acctmergecolhdg"/>
              <w:spacing w:line="240" w:lineRule="auto"/>
              <w:rPr>
                <w:rFonts w:ascii="Angsana New" w:eastAsia="MS Mincho" w:hAnsi="Angsana New"/>
                <w:b w:val="0"/>
                <w:sz w:val="27"/>
                <w:szCs w:val="27"/>
                <w:lang w:bidi="th-TH"/>
              </w:rPr>
            </w:pPr>
          </w:p>
        </w:tc>
        <w:tc>
          <w:tcPr>
            <w:tcW w:w="2154" w:type="dxa"/>
            <w:gridSpan w:val="3"/>
          </w:tcPr>
          <w:p w14:paraId="69CECD44" w14:textId="77777777" w:rsidR="00500266" w:rsidRPr="00112C58" w:rsidRDefault="00500266" w:rsidP="00344305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="Angsana New" w:eastAsia="MS Mincho" w:hAnsi="Angsana New"/>
                <w:sz w:val="27"/>
                <w:szCs w:val="27"/>
                <w:lang w:bidi="th-TH"/>
              </w:rPr>
            </w:pPr>
            <w:r w:rsidRPr="00112C58">
              <w:rPr>
                <w:rFonts w:ascii="Angsana New" w:eastAsia="MS Mincho" w:hAnsi="Angsana New"/>
                <w:sz w:val="27"/>
                <w:szCs w:val="27"/>
                <w:cs/>
                <w:lang w:bidi="th-TH"/>
              </w:rPr>
              <w:t>เงินปันผล</w:t>
            </w:r>
            <w:r w:rsidRPr="00112C58">
              <w:rPr>
                <w:rFonts w:ascii="Angsana New" w:eastAsia="MS Mincho" w:hAnsi="Angsana New" w:hint="cs"/>
                <w:sz w:val="27"/>
                <w:szCs w:val="27"/>
                <w:cs/>
                <w:lang w:bidi="th-TH"/>
              </w:rPr>
              <w:t>รั</w:t>
            </w:r>
            <w:r>
              <w:rPr>
                <w:rFonts w:ascii="Angsana New" w:eastAsia="MS Mincho" w:hAnsi="Angsana New" w:hint="cs"/>
                <w:sz w:val="27"/>
                <w:szCs w:val="27"/>
                <w:cs/>
                <w:lang w:bidi="th-TH"/>
              </w:rPr>
              <w:t>บ</w:t>
            </w:r>
          </w:p>
          <w:p w14:paraId="3DA5A1D0" w14:textId="77777777" w:rsidR="00500266" w:rsidRPr="00112C58" w:rsidRDefault="00500266" w:rsidP="00344305">
            <w:pPr>
              <w:pStyle w:val="acctmergecolhdg"/>
              <w:spacing w:line="240" w:lineRule="auto"/>
              <w:ind w:right="-79"/>
              <w:rPr>
                <w:rFonts w:ascii="Angsana New" w:eastAsia="MS Mincho" w:hAnsi="Angsana New"/>
                <w:b w:val="0"/>
                <w:sz w:val="27"/>
                <w:szCs w:val="27"/>
                <w:lang w:bidi="th-TH"/>
              </w:rPr>
            </w:pPr>
            <w:r w:rsidRPr="00112C58">
              <w:rPr>
                <w:rFonts w:ascii="Angsana New" w:eastAsia="MS Mincho" w:hAnsi="Angsana New"/>
                <w:sz w:val="27"/>
                <w:szCs w:val="27"/>
                <w:cs/>
                <w:lang w:bidi="th-TH"/>
              </w:rPr>
              <w:t>สำหรับ</w:t>
            </w:r>
            <w:r>
              <w:rPr>
                <w:rFonts w:ascii="Angsana New" w:eastAsia="MS Mincho" w:hAnsi="Angsana New" w:hint="cs"/>
                <w:sz w:val="27"/>
                <w:szCs w:val="27"/>
                <w:cs/>
                <w:lang w:bidi="th-TH"/>
              </w:rPr>
              <w:t>ปี</w:t>
            </w:r>
          </w:p>
        </w:tc>
      </w:tr>
      <w:tr w:rsidR="00500266" w:rsidRPr="007F56A9" w14:paraId="326F9635" w14:textId="77777777" w:rsidTr="008E67AC">
        <w:trPr>
          <w:cantSplit/>
          <w:trHeight w:val="369"/>
          <w:tblHeader/>
        </w:trPr>
        <w:tc>
          <w:tcPr>
            <w:tcW w:w="1668" w:type="dxa"/>
          </w:tcPr>
          <w:p w14:paraId="51BA8FD6" w14:textId="77777777" w:rsidR="00500266" w:rsidRPr="007F56A9" w:rsidRDefault="00500266" w:rsidP="00344305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66" w:type="dxa"/>
          </w:tcPr>
          <w:p w14:paraId="7D2CF73B" w14:textId="77777777" w:rsidR="00500266" w:rsidRPr="007F56A9" w:rsidRDefault="00500266" w:rsidP="0034430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36" w:type="dxa"/>
          </w:tcPr>
          <w:p w14:paraId="41158141" w14:textId="77777777" w:rsidR="00500266" w:rsidRPr="007F56A9" w:rsidRDefault="00500266" w:rsidP="0034430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782" w:type="dxa"/>
            <w:shd w:val="clear" w:color="auto" w:fill="auto"/>
          </w:tcPr>
          <w:p w14:paraId="710C66F6" w14:textId="366344D5" w:rsidR="00500266" w:rsidRPr="00420E5A" w:rsidRDefault="008E67AC" w:rsidP="008E67A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50" w:right="-121"/>
              <w:jc w:val="center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2563</w:t>
            </w:r>
          </w:p>
        </w:tc>
        <w:tc>
          <w:tcPr>
            <w:tcW w:w="195" w:type="dxa"/>
            <w:shd w:val="clear" w:color="auto" w:fill="auto"/>
          </w:tcPr>
          <w:p w14:paraId="03D6EF18" w14:textId="77777777" w:rsidR="00500266" w:rsidRPr="00243D40" w:rsidRDefault="00500266" w:rsidP="008E67A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50" w:right="-121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782" w:type="dxa"/>
            <w:shd w:val="clear" w:color="auto" w:fill="auto"/>
          </w:tcPr>
          <w:p w14:paraId="679F2BC8" w14:textId="70169910" w:rsidR="00500266" w:rsidRPr="00243D40" w:rsidRDefault="008E67AC" w:rsidP="008E67A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50" w:right="-121"/>
              <w:jc w:val="center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2562</w:t>
            </w:r>
          </w:p>
        </w:tc>
        <w:tc>
          <w:tcPr>
            <w:tcW w:w="195" w:type="dxa"/>
            <w:shd w:val="clear" w:color="auto" w:fill="auto"/>
          </w:tcPr>
          <w:p w14:paraId="605F7D1C" w14:textId="77777777" w:rsidR="00500266" w:rsidRPr="00243D40" w:rsidRDefault="00500266" w:rsidP="008E67A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50" w:right="-121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782" w:type="dxa"/>
            <w:shd w:val="clear" w:color="auto" w:fill="auto"/>
          </w:tcPr>
          <w:p w14:paraId="4A4F72C3" w14:textId="41EEBABF" w:rsidR="00500266" w:rsidRPr="00243D40" w:rsidRDefault="008E67AC" w:rsidP="008E67A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50" w:right="-121"/>
              <w:jc w:val="center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2563</w:t>
            </w:r>
          </w:p>
        </w:tc>
        <w:tc>
          <w:tcPr>
            <w:tcW w:w="195" w:type="dxa"/>
            <w:shd w:val="clear" w:color="auto" w:fill="auto"/>
          </w:tcPr>
          <w:p w14:paraId="64F289A4" w14:textId="77777777" w:rsidR="00500266" w:rsidRPr="00243D40" w:rsidRDefault="00500266" w:rsidP="008E67A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50" w:right="-121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782" w:type="dxa"/>
            <w:shd w:val="clear" w:color="auto" w:fill="auto"/>
          </w:tcPr>
          <w:p w14:paraId="47973A82" w14:textId="5F979EB6" w:rsidR="00500266" w:rsidRPr="00243D40" w:rsidRDefault="008E67AC" w:rsidP="008E67A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50" w:right="-121"/>
              <w:jc w:val="center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2562</w:t>
            </w:r>
          </w:p>
        </w:tc>
        <w:tc>
          <w:tcPr>
            <w:tcW w:w="195" w:type="dxa"/>
            <w:shd w:val="clear" w:color="auto" w:fill="auto"/>
          </w:tcPr>
          <w:p w14:paraId="0FAC7694" w14:textId="77777777" w:rsidR="00500266" w:rsidRPr="00243D40" w:rsidRDefault="00500266" w:rsidP="008E67A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50" w:right="-121"/>
              <w:jc w:val="center"/>
              <w:rPr>
                <w:rFonts w:ascii="Angsana New" w:hAnsi="Angsana New"/>
                <w:b/>
                <w:bCs/>
                <w:sz w:val="27"/>
                <w:szCs w:val="27"/>
                <w:highlight w:val="yellow"/>
              </w:rPr>
            </w:pPr>
          </w:p>
        </w:tc>
        <w:tc>
          <w:tcPr>
            <w:tcW w:w="933" w:type="dxa"/>
            <w:shd w:val="clear" w:color="auto" w:fill="auto"/>
          </w:tcPr>
          <w:p w14:paraId="664DCE13" w14:textId="1618C591" w:rsidR="00500266" w:rsidRPr="00243D40" w:rsidRDefault="008E67AC" w:rsidP="008E67A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50" w:right="-121"/>
              <w:jc w:val="center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2563</w:t>
            </w:r>
          </w:p>
        </w:tc>
        <w:tc>
          <w:tcPr>
            <w:tcW w:w="180" w:type="dxa"/>
            <w:shd w:val="clear" w:color="auto" w:fill="auto"/>
          </w:tcPr>
          <w:p w14:paraId="51E7A597" w14:textId="77777777" w:rsidR="00500266" w:rsidRPr="00243D40" w:rsidRDefault="00500266" w:rsidP="008E67A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50" w:right="-121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39" w:type="dxa"/>
            <w:shd w:val="clear" w:color="auto" w:fill="auto"/>
          </w:tcPr>
          <w:p w14:paraId="3EC860E8" w14:textId="7CF990A8" w:rsidR="00500266" w:rsidRPr="00243D40" w:rsidRDefault="008E67AC" w:rsidP="008E67A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50" w:right="-121"/>
              <w:jc w:val="center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2562</w:t>
            </w:r>
          </w:p>
        </w:tc>
        <w:tc>
          <w:tcPr>
            <w:tcW w:w="195" w:type="dxa"/>
            <w:shd w:val="clear" w:color="auto" w:fill="auto"/>
          </w:tcPr>
          <w:p w14:paraId="283A6FF6" w14:textId="77777777" w:rsidR="00500266" w:rsidRPr="00243D40" w:rsidRDefault="00500266" w:rsidP="008E67A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50" w:right="-121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782" w:type="dxa"/>
            <w:shd w:val="clear" w:color="auto" w:fill="auto"/>
          </w:tcPr>
          <w:p w14:paraId="64E5F560" w14:textId="183DC6E2" w:rsidR="00500266" w:rsidRPr="00243D40" w:rsidRDefault="008E67AC" w:rsidP="008E67A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50" w:right="-121"/>
              <w:jc w:val="center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2563</w:t>
            </w:r>
          </w:p>
        </w:tc>
        <w:tc>
          <w:tcPr>
            <w:tcW w:w="195" w:type="dxa"/>
            <w:shd w:val="clear" w:color="auto" w:fill="auto"/>
          </w:tcPr>
          <w:p w14:paraId="650348E0" w14:textId="77777777" w:rsidR="00500266" w:rsidRPr="00243D40" w:rsidRDefault="00500266" w:rsidP="008E67A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50" w:right="-121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782" w:type="dxa"/>
            <w:shd w:val="clear" w:color="auto" w:fill="auto"/>
          </w:tcPr>
          <w:p w14:paraId="4A0FB3E2" w14:textId="6658F2D0" w:rsidR="00500266" w:rsidRPr="00243D40" w:rsidRDefault="008E67AC" w:rsidP="008E67A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50" w:right="-121"/>
              <w:jc w:val="center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2562</w:t>
            </w:r>
          </w:p>
        </w:tc>
        <w:tc>
          <w:tcPr>
            <w:tcW w:w="195" w:type="dxa"/>
            <w:shd w:val="clear" w:color="auto" w:fill="auto"/>
          </w:tcPr>
          <w:p w14:paraId="5774BE44" w14:textId="77777777" w:rsidR="00500266" w:rsidRPr="00243D40" w:rsidRDefault="00500266" w:rsidP="008E67A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50" w:right="-121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977" w:type="dxa"/>
            <w:shd w:val="clear" w:color="auto" w:fill="auto"/>
          </w:tcPr>
          <w:p w14:paraId="34B41663" w14:textId="1B478607" w:rsidR="00500266" w:rsidRPr="00243D40" w:rsidRDefault="008E67AC" w:rsidP="008E67A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50" w:right="-121"/>
              <w:jc w:val="center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2563</w:t>
            </w:r>
          </w:p>
        </w:tc>
        <w:tc>
          <w:tcPr>
            <w:tcW w:w="195" w:type="dxa"/>
          </w:tcPr>
          <w:p w14:paraId="7BCBAC14" w14:textId="77777777" w:rsidR="00500266" w:rsidRPr="00243D40" w:rsidRDefault="00500266" w:rsidP="008E67A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50" w:right="-121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82" w:type="dxa"/>
          </w:tcPr>
          <w:p w14:paraId="4F956C7B" w14:textId="36B358A0" w:rsidR="00500266" w:rsidRPr="00243D40" w:rsidRDefault="008E67AC" w:rsidP="008E67A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50" w:right="-121"/>
              <w:jc w:val="center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2562</w:t>
            </w:r>
          </w:p>
        </w:tc>
      </w:tr>
      <w:tr w:rsidR="00500266" w:rsidRPr="007F56A9" w14:paraId="4AA261B6" w14:textId="77777777" w:rsidTr="008E67AC">
        <w:trPr>
          <w:cantSplit/>
          <w:trHeight w:val="291"/>
        </w:trPr>
        <w:tc>
          <w:tcPr>
            <w:tcW w:w="1668" w:type="dxa"/>
          </w:tcPr>
          <w:p w14:paraId="7DE23BD4" w14:textId="77777777" w:rsidR="00500266" w:rsidRPr="007F56A9" w:rsidRDefault="00500266" w:rsidP="00344305">
            <w:pPr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466" w:type="dxa"/>
          </w:tcPr>
          <w:p w14:paraId="6B1E2647" w14:textId="77777777" w:rsidR="00500266" w:rsidRPr="007F56A9" w:rsidRDefault="00500266" w:rsidP="00344305">
            <w:pPr>
              <w:jc w:val="center"/>
              <w:rPr>
                <w:rFonts w:ascii="Angsana New" w:hAnsi="Angsana New"/>
                <w:i/>
                <w:iCs/>
                <w:sz w:val="27"/>
                <w:szCs w:val="27"/>
                <w:cs/>
              </w:rPr>
            </w:pPr>
          </w:p>
        </w:tc>
        <w:tc>
          <w:tcPr>
            <w:tcW w:w="1036" w:type="dxa"/>
          </w:tcPr>
          <w:p w14:paraId="7EAF7224" w14:textId="77777777" w:rsidR="00500266" w:rsidRPr="007F56A9" w:rsidRDefault="00500266" w:rsidP="00344305">
            <w:pPr>
              <w:jc w:val="center"/>
              <w:rPr>
                <w:rFonts w:ascii="Angsana New" w:hAnsi="Angsana New"/>
                <w:i/>
                <w:iCs/>
                <w:sz w:val="27"/>
                <w:szCs w:val="27"/>
                <w:cs/>
              </w:rPr>
            </w:pPr>
          </w:p>
        </w:tc>
        <w:tc>
          <w:tcPr>
            <w:tcW w:w="1759" w:type="dxa"/>
            <w:gridSpan w:val="3"/>
          </w:tcPr>
          <w:p w14:paraId="2BBAD520" w14:textId="77777777" w:rsidR="00500266" w:rsidRPr="007F56A9" w:rsidRDefault="00500266" w:rsidP="00344305">
            <w:pPr>
              <w:jc w:val="center"/>
              <w:rPr>
                <w:rFonts w:ascii="Angsana New" w:hAnsi="Angsana New"/>
                <w:i/>
                <w:iCs/>
                <w:sz w:val="27"/>
                <w:szCs w:val="27"/>
              </w:rPr>
            </w:pPr>
            <w:r w:rsidRPr="007F56A9">
              <w:rPr>
                <w:rFonts w:ascii="Angsana New" w:hAnsi="Angsana New"/>
                <w:i/>
                <w:iCs/>
                <w:sz w:val="27"/>
                <w:szCs w:val="27"/>
                <w:cs/>
              </w:rPr>
              <w:t>(ร้อยละ)</w:t>
            </w:r>
          </w:p>
        </w:tc>
        <w:tc>
          <w:tcPr>
            <w:tcW w:w="195" w:type="dxa"/>
          </w:tcPr>
          <w:p w14:paraId="398F04D1" w14:textId="77777777" w:rsidR="00500266" w:rsidRPr="007F56A9" w:rsidRDefault="00500266" w:rsidP="00344305">
            <w:pPr>
              <w:rPr>
                <w:rFonts w:ascii="Angsana New" w:hAnsi="Angsana New"/>
                <w:i/>
                <w:iCs/>
                <w:sz w:val="27"/>
                <w:szCs w:val="27"/>
              </w:rPr>
            </w:pPr>
          </w:p>
        </w:tc>
        <w:tc>
          <w:tcPr>
            <w:tcW w:w="8309" w:type="dxa"/>
            <w:gridSpan w:val="15"/>
          </w:tcPr>
          <w:p w14:paraId="3EB897BF" w14:textId="77777777" w:rsidR="00500266" w:rsidRPr="007F56A9" w:rsidRDefault="00500266" w:rsidP="0034430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27"/>
                <w:szCs w:val="27"/>
                <w:cs/>
                <w:lang w:bidi="th-TH"/>
              </w:rPr>
            </w:pPr>
            <w:r w:rsidRPr="007F56A9">
              <w:rPr>
                <w:rFonts w:ascii="Angsana New" w:hAnsi="Angsana New"/>
                <w:i/>
                <w:iCs/>
                <w:sz w:val="27"/>
                <w:szCs w:val="27"/>
                <w:cs/>
                <w:lang w:bidi="th-TH"/>
              </w:rPr>
              <w:t>(</w:t>
            </w:r>
            <w:r w:rsidRPr="007F56A9">
              <w:rPr>
                <w:rFonts w:ascii="Angsana New" w:hAnsi="Angsana New" w:hint="cs"/>
                <w:i/>
                <w:iCs/>
                <w:sz w:val="27"/>
                <w:szCs w:val="27"/>
                <w:cs/>
                <w:lang w:bidi="th-TH"/>
              </w:rPr>
              <w:t>พัน</w:t>
            </w:r>
            <w:r w:rsidRPr="007F56A9">
              <w:rPr>
                <w:rFonts w:ascii="Angsana New" w:hAnsi="Angsana New"/>
                <w:i/>
                <w:iCs/>
                <w:sz w:val="27"/>
                <w:szCs w:val="27"/>
                <w:cs/>
                <w:lang w:bidi="th-TH"/>
              </w:rPr>
              <w:t>บาท)</w:t>
            </w:r>
          </w:p>
        </w:tc>
      </w:tr>
      <w:tr w:rsidR="00500266" w:rsidRPr="007F56A9" w14:paraId="05B935BA" w14:textId="77777777" w:rsidTr="008E67AC">
        <w:trPr>
          <w:cantSplit/>
          <w:trHeight w:val="60"/>
        </w:trPr>
        <w:tc>
          <w:tcPr>
            <w:tcW w:w="3134" w:type="dxa"/>
            <w:gridSpan w:val="2"/>
          </w:tcPr>
          <w:p w14:paraId="528B6F76" w14:textId="77777777" w:rsidR="00500266" w:rsidRPr="007F56A9" w:rsidRDefault="00500266" w:rsidP="00344305">
            <w:pPr>
              <w:tabs>
                <w:tab w:val="clear" w:pos="454"/>
                <w:tab w:val="decimal" w:pos="461"/>
              </w:tabs>
              <w:rPr>
                <w:rFonts w:ascii="Angsana New" w:hAnsi="Angsana New"/>
                <w:i/>
                <w:iCs/>
                <w:sz w:val="27"/>
                <w:szCs w:val="27"/>
              </w:rPr>
            </w:pPr>
            <w:r w:rsidRPr="007F56A9"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cs/>
              </w:rPr>
              <w:t>การร่วมค้า</w:t>
            </w:r>
          </w:p>
        </w:tc>
        <w:tc>
          <w:tcPr>
            <w:tcW w:w="1036" w:type="dxa"/>
          </w:tcPr>
          <w:p w14:paraId="4A3FF4BB" w14:textId="77777777" w:rsidR="00500266" w:rsidRPr="007F56A9" w:rsidRDefault="00500266" w:rsidP="00344305">
            <w:pPr>
              <w:tabs>
                <w:tab w:val="clear" w:pos="454"/>
                <w:tab w:val="decimal" w:pos="461"/>
                <w:tab w:val="decimal" w:pos="821"/>
              </w:tabs>
              <w:rPr>
                <w:rFonts w:ascii="Angsana New" w:hAnsi="Angsana New"/>
                <w:i/>
                <w:iCs/>
                <w:sz w:val="27"/>
                <w:szCs w:val="27"/>
              </w:rPr>
            </w:pPr>
          </w:p>
        </w:tc>
        <w:tc>
          <w:tcPr>
            <w:tcW w:w="782" w:type="dxa"/>
            <w:shd w:val="clear" w:color="auto" w:fill="auto"/>
          </w:tcPr>
          <w:p w14:paraId="129C953C" w14:textId="77777777" w:rsidR="00500266" w:rsidRPr="007F56A9" w:rsidRDefault="00500266" w:rsidP="00344305">
            <w:pPr>
              <w:tabs>
                <w:tab w:val="clear" w:pos="454"/>
                <w:tab w:val="decimal" w:pos="461"/>
              </w:tabs>
              <w:rPr>
                <w:rFonts w:ascii="Angsana New" w:hAnsi="Angsana New"/>
                <w:i/>
                <w:iCs/>
                <w:sz w:val="27"/>
                <w:szCs w:val="27"/>
              </w:rPr>
            </w:pPr>
          </w:p>
        </w:tc>
        <w:tc>
          <w:tcPr>
            <w:tcW w:w="195" w:type="dxa"/>
            <w:shd w:val="clear" w:color="auto" w:fill="auto"/>
          </w:tcPr>
          <w:p w14:paraId="1C15D679" w14:textId="77777777" w:rsidR="00500266" w:rsidRPr="007F56A9" w:rsidRDefault="00500266" w:rsidP="00344305">
            <w:pPr>
              <w:tabs>
                <w:tab w:val="clear" w:pos="454"/>
                <w:tab w:val="decimal" w:pos="461"/>
              </w:tabs>
              <w:rPr>
                <w:rFonts w:ascii="Angsana New" w:hAnsi="Angsana New"/>
                <w:i/>
                <w:iCs/>
                <w:sz w:val="27"/>
                <w:szCs w:val="27"/>
              </w:rPr>
            </w:pPr>
          </w:p>
        </w:tc>
        <w:tc>
          <w:tcPr>
            <w:tcW w:w="782" w:type="dxa"/>
            <w:shd w:val="clear" w:color="auto" w:fill="auto"/>
          </w:tcPr>
          <w:p w14:paraId="0CD191DD" w14:textId="77777777" w:rsidR="00500266" w:rsidRPr="007F56A9" w:rsidRDefault="00500266" w:rsidP="00344305">
            <w:pPr>
              <w:tabs>
                <w:tab w:val="decimal" w:pos="281"/>
              </w:tabs>
              <w:ind w:right="-79"/>
              <w:rPr>
                <w:rFonts w:ascii="Angsana New" w:hAnsi="Angsana New"/>
                <w:i/>
                <w:iCs/>
                <w:sz w:val="27"/>
                <w:szCs w:val="27"/>
              </w:rPr>
            </w:pPr>
          </w:p>
        </w:tc>
        <w:tc>
          <w:tcPr>
            <w:tcW w:w="195" w:type="dxa"/>
            <w:shd w:val="clear" w:color="auto" w:fill="auto"/>
          </w:tcPr>
          <w:p w14:paraId="5ED57DB6" w14:textId="77777777" w:rsidR="00500266" w:rsidRPr="007F56A9" w:rsidRDefault="00500266" w:rsidP="00344305">
            <w:pPr>
              <w:tabs>
                <w:tab w:val="clear" w:pos="454"/>
                <w:tab w:val="decimal" w:pos="281"/>
                <w:tab w:val="decimal" w:pos="461"/>
              </w:tabs>
              <w:rPr>
                <w:rFonts w:ascii="Angsana New" w:hAnsi="Angsana New"/>
                <w:i/>
                <w:iCs/>
                <w:sz w:val="27"/>
                <w:szCs w:val="27"/>
              </w:rPr>
            </w:pPr>
          </w:p>
        </w:tc>
        <w:tc>
          <w:tcPr>
            <w:tcW w:w="782" w:type="dxa"/>
            <w:shd w:val="clear" w:color="auto" w:fill="auto"/>
          </w:tcPr>
          <w:p w14:paraId="3F449253" w14:textId="77777777" w:rsidR="00500266" w:rsidRPr="007F56A9" w:rsidRDefault="00500266" w:rsidP="00344305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195" w:type="dxa"/>
            <w:shd w:val="clear" w:color="auto" w:fill="auto"/>
          </w:tcPr>
          <w:p w14:paraId="44AE4083" w14:textId="77777777" w:rsidR="00500266" w:rsidRPr="007F56A9" w:rsidRDefault="00500266" w:rsidP="00344305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782" w:type="dxa"/>
            <w:shd w:val="clear" w:color="auto" w:fill="auto"/>
          </w:tcPr>
          <w:p w14:paraId="6BEDAA91" w14:textId="77777777" w:rsidR="00500266" w:rsidRPr="007F56A9" w:rsidRDefault="00500266" w:rsidP="00344305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195" w:type="dxa"/>
            <w:shd w:val="clear" w:color="auto" w:fill="auto"/>
          </w:tcPr>
          <w:p w14:paraId="17B579BC" w14:textId="77777777" w:rsidR="00500266" w:rsidRPr="007F56A9" w:rsidRDefault="00500266" w:rsidP="00344305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33" w:type="dxa"/>
            <w:shd w:val="clear" w:color="auto" w:fill="auto"/>
          </w:tcPr>
          <w:p w14:paraId="280BDAEB" w14:textId="77777777" w:rsidR="00500266" w:rsidRPr="007F56A9" w:rsidRDefault="00500266" w:rsidP="00344305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69DA36FF" w14:textId="77777777" w:rsidR="00500266" w:rsidRPr="007F56A9" w:rsidRDefault="00500266" w:rsidP="00344305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39" w:type="dxa"/>
            <w:shd w:val="clear" w:color="auto" w:fill="auto"/>
          </w:tcPr>
          <w:p w14:paraId="737CB55E" w14:textId="77777777" w:rsidR="00500266" w:rsidRPr="007F56A9" w:rsidRDefault="00500266" w:rsidP="00344305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195" w:type="dxa"/>
            <w:shd w:val="clear" w:color="auto" w:fill="auto"/>
          </w:tcPr>
          <w:p w14:paraId="1246C419" w14:textId="77777777" w:rsidR="00500266" w:rsidRPr="007F56A9" w:rsidRDefault="00500266" w:rsidP="00344305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782" w:type="dxa"/>
            <w:shd w:val="clear" w:color="auto" w:fill="auto"/>
          </w:tcPr>
          <w:p w14:paraId="3FDDAAC1" w14:textId="77777777" w:rsidR="00500266" w:rsidRPr="007F56A9" w:rsidRDefault="00500266" w:rsidP="00344305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195" w:type="dxa"/>
            <w:shd w:val="clear" w:color="auto" w:fill="auto"/>
          </w:tcPr>
          <w:p w14:paraId="35EC8661" w14:textId="77777777" w:rsidR="00500266" w:rsidRPr="007F56A9" w:rsidRDefault="00500266" w:rsidP="00344305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782" w:type="dxa"/>
            <w:shd w:val="clear" w:color="auto" w:fill="auto"/>
          </w:tcPr>
          <w:p w14:paraId="4DEC1007" w14:textId="77777777" w:rsidR="00500266" w:rsidRPr="007F56A9" w:rsidRDefault="00500266" w:rsidP="00344305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195" w:type="dxa"/>
            <w:shd w:val="clear" w:color="auto" w:fill="auto"/>
          </w:tcPr>
          <w:p w14:paraId="742FBFBF" w14:textId="77777777" w:rsidR="00500266" w:rsidRPr="007F56A9" w:rsidRDefault="00500266" w:rsidP="00344305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77" w:type="dxa"/>
            <w:shd w:val="clear" w:color="auto" w:fill="auto"/>
          </w:tcPr>
          <w:p w14:paraId="66DBEF1B" w14:textId="77777777" w:rsidR="00500266" w:rsidRPr="007F56A9" w:rsidRDefault="00500266" w:rsidP="00344305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195" w:type="dxa"/>
            <w:shd w:val="clear" w:color="auto" w:fill="auto"/>
          </w:tcPr>
          <w:p w14:paraId="1E70CE3B" w14:textId="77777777" w:rsidR="00500266" w:rsidRPr="007F56A9" w:rsidRDefault="00500266" w:rsidP="00344305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82" w:type="dxa"/>
            <w:shd w:val="clear" w:color="auto" w:fill="auto"/>
          </w:tcPr>
          <w:p w14:paraId="68A464BB" w14:textId="77777777" w:rsidR="00500266" w:rsidRPr="007F56A9" w:rsidRDefault="00500266" w:rsidP="00344305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</w:tr>
      <w:tr w:rsidR="008E67AC" w:rsidRPr="007F56A9" w14:paraId="0C4E194B" w14:textId="77777777" w:rsidTr="001E33B8">
        <w:trPr>
          <w:cantSplit/>
          <w:trHeight w:val="65"/>
        </w:trPr>
        <w:tc>
          <w:tcPr>
            <w:tcW w:w="1668" w:type="dxa"/>
          </w:tcPr>
          <w:p w14:paraId="2D4EC13E" w14:textId="77777777" w:rsidR="008E67AC" w:rsidRPr="007F56A9" w:rsidRDefault="008E67AC" w:rsidP="008E67AC">
            <w:pPr>
              <w:spacing w:line="380" w:lineRule="exact"/>
              <w:ind w:left="101" w:hanging="101"/>
              <w:rPr>
                <w:rFonts w:ascii="Angsana New" w:hAnsi="Angsana New"/>
                <w:sz w:val="27"/>
                <w:szCs w:val="27"/>
              </w:rPr>
            </w:pPr>
            <w:r w:rsidRPr="007F56A9">
              <w:rPr>
                <w:rFonts w:ascii="Angsana New" w:hAnsi="Angsana New" w:hint="cs"/>
                <w:sz w:val="27"/>
                <w:szCs w:val="27"/>
                <w:cs/>
              </w:rPr>
              <w:t>บริษัท ทีเอสอาร์ ลาว จำกัด</w:t>
            </w:r>
          </w:p>
        </w:tc>
        <w:tc>
          <w:tcPr>
            <w:tcW w:w="1466" w:type="dxa"/>
          </w:tcPr>
          <w:p w14:paraId="4158227E" w14:textId="77777777" w:rsidR="008E67AC" w:rsidRPr="007F56A9" w:rsidRDefault="008E67AC" w:rsidP="008E67AC">
            <w:pPr>
              <w:spacing w:line="380" w:lineRule="exact"/>
              <w:ind w:left="101" w:hanging="101"/>
              <w:rPr>
                <w:rFonts w:ascii="Angsana New" w:hAnsi="Angsana New"/>
                <w:sz w:val="27"/>
                <w:szCs w:val="27"/>
              </w:rPr>
            </w:pPr>
            <w:r w:rsidRPr="007F56A9">
              <w:rPr>
                <w:rFonts w:ascii="Angsana New" w:hAnsi="Angsana New"/>
                <w:sz w:val="27"/>
                <w:szCs w:val="27"/>
                <w:cs/>
              </w:rPr>
              <w:t>จำหน่ายเครื่อง</w:t>
            </w:r>
            <w:r w:rsidRPr="007F56A9">
              <w:rPr>
                <w:rFonts w:ascii="Angsana New" w:hAnsi="Angsana New" w:hint="cs"/>
                <w:sz w:val="27"/>
                <w:szCs w:val="27"/>
                <w:cs/>
              </w:rPr>
              <w:t>ก</w:t>
            </w:r>
            <w:r w:rsidRPr="007F56A9">
              <w:rPr>
                <w:rFonts w:ascii="Angsana New" w:hAnsi="Angsana New"/>
                <w:sz w:val="27"/>
                <w:szCs w:val="27"/>
                <w:cs/>
              </w:rPr>
              <w:t>รองน้ำ</w:t>
            </w:r>
            <w:r w:rsidRPr="007F56A9">
              <w:rPr>
                <w:rFonts w:ascii="Angsana New" w:hAnsi="Angsana New" w:hint="cs"/>
                <w:sz w:val="27"/>
                <w:szCs w:val="27"/>
                <w:cs/>
              </w:rPr>
              <w:t>และเครื่องใช้ไฟฟ้า</w:t>
            </w:r>
          </w:p>
        </w:tc>
        <w:tc>
          <w:tcPr>
            <w:tcW w:w="1036" w:type="dxa"/>
            <w:vAlign w:val="bottom"/>
          </w:tcPr>
          <w:p w14:paraId="6D3013BD" w14:textId="77777777" w:rsidR="008E67AC" w:rsidRPr="007F56A9" w:rsidRDefault="008E67AC" w:rsidP="008E67AC">
            <w:pPr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F56A9">
              <w:rPr>
                <w:rFonts w:ascii="Angsana New" w:hAnsi="Angsana New" w:hint="cs"/>
                <w:sz w:val="27"/>
                <w:szCs w:val="27"/>
                <w:cs/>
              </w:rPr>
              <w:t>ลาว</w:t>
            </w:r>
          </w:p>
        </w:tc>
        <w:tc>
          <w:tcPr>
            <w:tcW w:w="782" w:type="dxa"/>
            <w:shd w:val="clear" w:color="auto" w:fill="auto"/>
            <w:vAlign w:val="bottom"/>
          </w:tcPr>
          <w:p w14:paraId="68721CF0" w14:textId="6665EFF6" w:rsidR="008E67AC" w:rsidRPr="007F56A9" w:rsidRDefault="00AF7C0B" w:rsidP="008E67AC">
            <w:pPr>
              <w:pStyle w:val="acctfourfigures"/>
              <w:tabs>
                <w:tab w:val="clear" w:pos="765"/>
                <w:tab w:val="decimal" w:pos="210"/>
              </w:tabs>
              <w:spacing w:line="240" w:lineRule="auto"/>
              <w:ind w:left="-79" w:right="-75"/>
              <w:jc w:val="center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>
              <w:rPr>
                <w:rFonts w:ascii="Angsana New" w:hAnsi="Angsana New"/>
                <w:sz w:val="27"/>
                <w:szCs w:val="27"/>
                <w:lang w:val="en-US" w:bidi="th-TH"/>
              </w:rPr>
              <w:t>49.00</w:t>
            </w:r>
          </w:p>
        </w:tc>
        <w:tc>
          <w:tcPr>
            <w:tcW w:w="195" w:type="dxa"/>
            <w:shd w:val="clear" w:color="auto" w:fill="auto"/>
            <w:vAlign w:val="bottom"/>
          </w:tcPr>
          <w:p w14:paraId="7CCD16F3" w14:textId="77777777" w:rsidR="008E67AC" w:rsidRPr="007F56A9" w:rsidRDefault="008E67AC" w:rsidP="008E67A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782" w:type="dxa"/>
            <w:shd w:val="clear" w:color="auto" w:fill="auto"/>
            <w:vAlign w:val="bottom"/>
          </w:tcPr>
          <w:p w14:paraId="62F65A77" w14:textId="77777777" w:rsidR="008E67AC" w:rsidRPr="007F56A9" w:rsidRDefault="008E67AC" w:rsidP="008E67AC">
            <w:pPr>
              <w:pStyle w:val="acctfourfigures"/>
              <w:tabs>
                <w:tab w:val="clear" w:pos="765"/>
                <w:tab w:val="decimal" w:pos="210"/>
              </w:tabs>
              <w:spacing w:line="240" w:lineRule="auto"/>
              <w:ind w:left="-79" w:right="-75"/>
              <w:jc w:val="center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7F56A9">
              <w:rPr>
                <w:rFonts w:ascii="Angsana New" w:hAnsi="Angsana New"/>
                <w:sz w:val="27"/>
                <w:szCs w:val="27"/>
                <w:lang w:bidi="th-TH"/>
              </w:rPr>
              <w:t>4</w:t>
            </w:r>
            <w:r w:rsidRPr="007F56A9">
              <w:rPr>
                <w:rFonts w:ascii="Angsana New" w:hAnsi="Angsana New"/>
                <w:sz w:val="27"/>
                <w:szCs w:val="27"/>
                <w:lang w:val="en-US" w:bidi="th-TH"/>
              </w:rPr>
              <w:t>9.00</w:t>
            </w:r>
          </w:p>
        </w:tc>
        <w:tc>
          <w:tcPr>
            <w:tcW w:w="195" w:type="dxa"/>
            <w:shd w:val="clear" w:color="auto" w:fill="auto"/>
            <w:vAlign w:val="bottom"/>
          </w:tcPr>
          <w:p w14:paraId="1FF9808B" w14:textId="77777777" w:rsidR="008E67AC" w:rsidRPr="007F56A9" w:rsidRDefault="008E67AC" w:rsidP="008E67AC">
            <w:pPr>
              <w:tabs>
                <w:tab w:val="clear" w:pos="454"/>
                <w:tab w:val="decimal" w:pos="281"/>
                <w:tab w:val="decimal" w:pos="461"/>
              </w:tabs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782" w:type="dxa"/>
            <w:shd w:val="clear" w:color="auto" w:fill="auto"/>
            <w:vAlign w:val="bottom"/>
          </w:tcPr>
          <w:p w14:paraId="41C50AE5" w14:textId="7EFF71DF" w:rsidR="008E67AC" w:rsidRPr="007F56A9" w:rsidRDefault="00AF7C0B" w:rsidP="008E67AC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rPr>
                <w:rFonts w:ascii="Angsana New" w:hAnsi="Angsana New"/>
                <w:sz w:val="27"/>
                <w:szCs w:val="27"/>
                <w:lang w:bidi="th-TH"/>
              </w:rPr>
            </w:pPr>
            <w:r>
              <w:rPr>
                <w:rFonts w:ascii="Angsana New" w:hAnsi="Angsana New"/>
                <w:sz w:val="27"/>
                <w:szCs w:val="27"/>
                <w:lang w:bidi="th-TH"/>
              </w:rPr>
              <w:t>24,282</w:t>
            </w:r>
          </w:p>
        </w:tc>
        <w:tc>
          <w:tcPr>
            <w:tcW w:w="195" w:type="dxa"/>
            <w:shd w:val="clear" w:color="auto" w:fill="auto"/>
            <w:vAlign w:val="bottom"/>
          </w:tcPr>
          <w:p w14:paraId="3F3FC816" w14:textId="77777777" w:rsidR="008E67AC" w:rsidRPr="007F56A9" w:rsidRDefault="008E67AC" w:rsidP="008E67AC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782" w:type="dxa"/>
            <w:shd w:val="clear" w:color="auto" w:fill="auto"/>
            <w:vAlign w:val="bottom"/>
          </w:tcPr>
          <w:p w14:paraId="0CEBC61E" w14:textId="77777777" w:rsidR="008E67AC" w:rsidRPr="007F56A9" w:rsidRDefault="008E67AC" w:rsidP="008E67AC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7F56A9">
              <w:rPr>
                <w:rFonts w:ascii="Angsana New" w:hAnsi="Angsana New"/>
                <w:sz w:val="27"/>
                <w:szCs w:val="27"/>
                <w:lang w:val="en-US" w:bidi="th-TH"/>
              </w:rPr>
              <w:t>2</w:t>
            </w:r>
            <w:r w:rsidRPr="007F56A9">
              <w:rPr>
                <w:rFonts w:ascii="Angsana New" w:hAnsi="Angsana New"/>
                <w:sz w:val="27"/>
                <w:szCs w:val="27"/>
                <w:lang w:bidi="th-TH"/>
              </w:rPr>
              <w:t>4,</w:t>
            </w:r>
            <w:r w:rsidRPr="007F56A9">
              <w:rPr>
                <w:rFonts w:ascii="Angsana New" w:hAnsi="Angsana New"/>
                <w:sz w:val="27"/>
                <w:szCs w:val="27"/>
                <w:lang w:val="en-US" w:bidi="th-TH"/>
              </w:rPr>
              <w:t>2</w:t>
            </w:r>
            <w:r w:rsidRPr="007F56A9">
              <w:rPr>
                <w:rFonts w:ascii="Angsana New" w:hAnsi="Angsana New"/>
                <w:sz w:val="27"/>
                <w:szCs w:val="27"/>
                <w:lang w:bidi="th-TH"/>
              </w:rPr>
              <w:t>8</w:t>
            </w:r>
            <w:r w:rsidRPr="007F56A9">
              <w:rPr>
                <w:rFonts w:ascii="Angsana New" w:hAnsi="Angsana New"/>
                <w:sz w:val="27"/>
                <w:szCs w:val="27"/>
                <w:lang w:val="en-US" w:bidi="th-TH"/>
              </w:rPr>
              <w:t>2</w:t>
            </w:r>
          </w:p>
        </w:tc>
        <w:tc>
          <w:tcPr>
            <w:tcW w:w="195" w:type="dxa"/>
            <w:shd w:val="clear" w:color="auto" w:fill="auto"/>
            <w:vAlign w:val="bottom"/>
          </w:tcPr>
          <w:p w14:paraId="4C1C235F" w14:textId="77777777" w:rsidR="008E67AC" w:rsidRPr="007F56A9" w:rsidRDefault="008E67AC" w:rsidP="008E67AC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33" w:type="dxa"/>
            <w:shd w:val="clear" w:color="auto" w:fill="auto"/>
            <w:vAlign w:val="bottom"/>
          </w:tcPr>
          <w:p w14:paraId="6E85CF5F" w14:textId="54095DBB" w:rsidR="008E67AC" w:rsidRPr="007F56A9" w:rsidRDefault="00AF7C0B" w:rsidP="008E67AC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/>
                <w:sz w:val="27"/>
                <w:szCs w:val="27"/>
                <w:lang w:bidi="th-TH"/>
              </w:rPr>
            </w:pPr>
            <w:r>
              <w:rPr>
                <w:rFonts w:ascii="Angsana New" w:hAnsi="Angsana New"/>
                <w:sz w:val="27"/>
                <w:szCs w:val="27"/>
                <w:lang w:bidi="th-TH"/>
              </w:rPr>
              <w:t>13,767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E7163E1" w14:textId="77777777" w:rsidR="008E67AC" w:rsidRPr="007F56A9" w:rsidRDefault="008E67AC" w:rsidP="008E67AC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39" w:type="dxa"/>
            <w:shd w:val="clear" w:color="auto" w:fill="auto"/>
            <w:vAlign w:val="bottom"/>
          </w:tcPr>
          <w:p w14:paraId="7F1165A8" w14:textId="77777777" w:rsidR="008E67AC" w:rsidRPr="007F56A9" w:rsidRDefault="008E67AC" w:rsidP="008E67AC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/>
                <w:sz w:val="27"/>
                <w:szCs w:val="27"/>
                <w:lang w:bidi="th-TH"/>
              </w:rPr>
            </w:pPr>
            <w:r w:rsidRPr="007F56A9">
              <w:rPr>
                <w:rFonts w:ascii="Angsana New" w:hAnsi="Angsana New"/>
                <w:sz w:val="27"/>
                <w:szCs w:val="27"/>
                <w:lang w:val="en-US" w:bidi="th-TH"/>
              </w:rPr>
              <w:t>1</w:t>
            </w:r>
            <w:r w:rsidRPr="007F56A9">
              <w:rPr>
                <w:rFonts w:ascii="Angsana New" w:hAnsi="Angsana New"/>
                <w:sz w:val="27"/>
                <w:szCs w:val="27"/>
                <w:lang w:bidi="th-TH"/>
              </w:rPr>
              <w:t>3,767</w:t>
            </w:r>
          </w:p>
        </w:tc>
        <w:tc>
          <w:tcPr>
            <w:tcW w:w="195" w:type="dxa"/>
            <w:shd w:val="clear" w:color="auto" w:fill="auto"/>
            <w:vAlign w:val="bottom"/>
          </w:tcPr>
          <w:p w14:paraId="5975E3B4" w14:textId="77777777" w:rsidR="008E67AC" w:rsidRPr="007F56A9" w:rsidRDefault="008E67AC" w:rsidP="008E67AC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rPr>
                <w:rFonts w:ascii="Angsana New" w:hAnsi="Angsana New"/>
                <w:sz w:val="27"/>
                <w:szCs w:val="27"/>
                <w:cs/>
                <w:lang w:bidi="th-TH"/>
              </w:rPr>
            </w:pPr>
          </w:p>
        </w:tc>
        <w:tc>
          <w:tcPr>
            <w:tcW w:w="782" w:type="dxa"/>
            <w:shd w:val="clear" w:color="auto" w:fill="auto"/>
            <w:vAlign w:val="bottom"/>
          </w:tcPr>
          <w:p w14:paraId="1AAD4C08" w14:textId="548724DB" w:rsidR="008E67AC" w:rsidRPr="00500266" w:rsidRDefault="00AF7C0B" w:rsidP="008E67AC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right="-79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>
              <w:rPr>
                <w:rFonts w:ascii="Angsana New" w:hAnsi="Angsana New"/>
                <w:sz w:val="27"/>
                <w:szCs w:val="27"/>
                <w:lang w:val="en-US" w:bidi="th-TH"/>
              </w:rPr>
              <w:t>13,694</w:t>
            </w:r>
          </w:p>
        </w:tc>
        <w:tc>
          <w:tcPr>
            <w:tcW w:w="195" w:type="dxa"/>
            <w:shd w:val="clear" w:color="auto" w:fill="auto"/>
            <w:vAlign w:val="bottom"/>
          </w:tcPr>
          <w:p w14:paraId="054A8801" w14:textId="77777777" w:rsidR="008E67AC" w:rsidRPr="007F56A9" w:rsidRDefault="008E67AC" w:rsidP="008E67AC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782" w:type="dxa"/>
            <w:shd w:val="clear" w:color="auto" w:fill="auto"/>
            <w:vAlign w:val="bottom"/>
          </w:tcPr>
          <w:p w14:paraId="17505194" w14:textId="0409D00A" w:rsidR="008E67AC" w:rsidRPr="007F56A9" w:rsidRDefault="008E67AC" w:rsidP="008E67AC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rPr>
                <w:rFonts w:ascii="Angsana New" w:hAnsi="Angsana New"/>
                <w:sz w:val="27"/>
                <w:szCs w:val="27"/>
                <w:lang w:bidi="th-TH"/>
              </w:rPr>
            </w:pPr>
            <w:r>
              <w:rPr>
                <w:rFonts w:ascii="Angsana New" w:hAnsi="Angsana New"/>
                <w:sz w:val="27"/>
                <w:szCs w:val="27"/>
                <w:lang w:bidi="th-TH"/>
              </w:rPr>
              <w:t>1</w:t>
            </w:r>
            <w:r>
              <w:rPr>
                <w:rFonts w:ascii="Angsana New" w:hAnsi="Angsana New"/>
                <w:sz w:val="27"/>
                <w:szCs w:val="27"/>
                <w:lang w:val="en-US" w:bidi="th-TH"/>
              </w:rPr>
              <w:t>3,742</w:t>
            </w:r>
          </w:p>
        </w:tc>
        <w:tc>
          <w:tcPr>
            <w:tcW w:w="195" w:type="dxa"/>
            <w:shd w:val="clear" w:color="auto" w:fill="auto"/>
            <w:vAlign w:val="bottom"/>
          </w:tcPr>
          <w:p w14:paraId="7F564B9E" w14:textId="77777777" w:rsidR="008E67AC" w:rsidRPr="007F56A9" w:rsidRDefault="008E67AC" w:rsidP="008E67AC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9FD6B9" w14:textId="08D72B2B" w:rsidR="008E67AC" w:rsidRPr="007F56A9" w:rsidRDefault="00AF7C0B" w:rsidP="008E67AC">
            <w:pPr>
              <w:pStyle w:val="acctfourfigures"/>
              <w:tabs>
                <w:tab w:val="clear" w:pos="765"/>
                <w:tab w:val="decimal" w:pos="690"/>
              </w:tabs>
              <w:spacing w:line="240" w:lineRule="auto"/>
              <w:ind w:left="-79" w:right="-79"/>
              <w:rPr>
                <w:rFonts w:ascii="Angsana New" w:hAnsi="Angsana New"/>
                <w:sz w:val="27"/>
                <w:szCs w:val="27"/>
                <w:lang w:bidi="th-TH"/>
              </w:rPr>
            </w:pPr>
            <w:r>
              <w:rPr>
                <w:rFonts w:ascii="Angsana New" w:hAnsi="Angsana New"/>
                <w:sz w:val="27"/>
                <w:szCs w:val="27"/>
                <w:lang w:bidi="th-TH"/>
              </w:rPr>
              <w:t>-</w:t>
            </w:r>
          </w:p>
        </w:tc>
        <w:tc>
          <w:tcPr>
            <w:tcW w:w="195" w:type="dxa"/>
            <w:shd w:val="clear" w:color="auto" w:fill="auto"/>
            <w:vAlign w:val="bottom"/>
          </w:tcPr>
          <w:p w14:paraId="0AFD4775" w14:textId="77777777" w:rsidR="008E67AC" w:rsidRPr="007F56A9" w:rsidRDefault="008E67AC" w:rsidP="008E67AC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AB1B96" w14:textId="721CCBF3" w:rsidR="008E67AC" w:rsidRPr="007F56A9" w:rsidRDefault="008E67AC" w:rsidP="008E67AC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>
              <w:rPr>
                <w:rFonts w:ascii="Angsana New" w:hAnsi="Angsana New"/>
                <w:sz w:val="27"/>
                <w:szCs w:val="27"/>
                <w:lang w:val="en-US" w:bidi="th-TH"/>
              </w:rPr>
              <w:t>980</w:t>
            </w:r>
          </w:p>
        </w:tc>
      </w:tr>
      <w:tr w:rsidR="008E67AC" w:rsidRPr="007F56A9" w14:paraId="0F3B6B2C" w14:textId="77777777" w:rsidTr="001E33B8">
        <w:trPr>
          <w:cantSplit/>
          <w:trHeight w:val="50"/>
        </w:trPr>
        <w:tc>
          <w:tcPr>
            <w:tcW w:w="1668" w:type="dxa"/>
            <w:vAlign w:val="bottom"/>
          </w:tcPr>
          <w:p w14:paraId="2B2D16E2" w14:textId="77777777" w:rsidR="008E67AC" w:rsidRPr="007F56A9" w:rsidRDefault="008E67AC" w:rsidP="008E67AC">
            <w:pPr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7F56A9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รวม</w:t>
            </w:r>
          </w:p>
        </w:tc>
        <w:tc>
          <w:tcPr>
            <w:tcW w:w="1466" w:type="dxa"/>
          </w:tcPr>
          <w:p w14:paraId="7BD39E43" w14:textId="77777777" w:rsidR="008E67AC" w:rsidRPr="007F56A9" w:rsidRDefault="008E67AC" w:rsidP="008E67AC">
            <w:pPr>
              <w:tabs>
                <w:tab w:val="clear" w:pos="454"/>
                <w:tab w:val="decimal" w:pos="461"/>
              </w:tabs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036" w:type="dxa"/>
          </w:tcPr>
          <w:p w14:paraId="006B5918" w14:textId="77777777" w:rsidR="008E67AC" w:rsidRPr="007F56A9" w:rsidRDefault="008E67AC" w:rsidP="008E67AC">
            <w:pPr>
              <w:tabs>
                <w:tab w:val="clear" w:pos="454"/>
                <w:tab w:val="decimal" w:pos="461"/>
              </w:tabs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782" w:type="dxa"/>
            <w:shd w:val="clear" w:color="auto" w:fill="auto"/>
          </w:tcPr>
          <w:p w14:paraId="31459ECC" w14:textId="77777777" w:rsidR="008E67AC" w:rsidRPr="007F56A9" w:rsidRDefault="008E67AC" w:rsidP="008E67AC">
            <w:pPr>
              <w:tabs>
                <w:tab w:val="clear" w:pos="454"/>
                <w:tab w:val="decimal" w:pos="461"/>
              </w:tabs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95" w:type="dxa"/>
            <w:shd w:val="clear" w:color="auto" w:fill="auto"/>
          </w:tcPr>
          <w:p w14:paraId="56E9D0F9" w14:textId="77777777" w:rsidR="008E67AC" w:rsidRPr="007F56A9" w:rsidRDefault="008E67AC" w:rsidP="008E67AC">
            <w:pPr>
              <w:tabs>
                <w:tab w:val="clear" w:pos="454"/>
                <w:tab w:val="decimal" w:pos="461"/>
              </w:tabs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782" w:type="dxa"/>
            <w:shd w:val="clear" w:color="auto" w:fill="auto"/>
          </w:tcPr>
          <w:p w14:paraId="6302D621" w14:textId="77777777" w:rsidR="008E67AC" w:rsidRPr="007F56A9" w:rsidRDefault="008E67AC" w:rsidP="008E67AC">
            <w:pPr>
              <w:tabs>
                <w:tab w:val="clear" w:pos="454"/>
                <w:tab w:val="decimal" w:pos="461"/>
              </w:tabs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95" w:type="dxa"/>
            <w:shd w:val="clear" w:color="auto" w:fill="auto"/>
          </w:tcPr>
          <w:p w14:paraId="7EDDA745" w14:textId="77777777" w:rsidR="008E67AC" w:rsidRPr="007F56A9" w:rsidRDefault="008E67AC" w:rsidP="008E67AC">
            <w:pPr>
              <w:tabs>
                <w:tab w:val="clear" w:pos="454"/>
                <w:tab w:val="decimal" w:pos="461"/>
              </w:tabs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782" w:type="dxa"/>
            <w:shd w:val="clear" w:color="auto" w:fill="auto"/>
          </w:tcPr>
          <w:p w14:paraId="186708DD" w14:textId="77777777" w:rsidR="008E67AC" w:rsidRPr="007F56A9" w:rsidRDefault="008E67AC" w:rsidP="008E67AC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</w:pPr>
          </w:p>
        </w:tc>
        <w:tc>
          <w:tcPr>
            <w:tcW w:w="195" w:type="dxa"/>
            <w:shd w:val="clear" w:color="auto" w:fill="auto"/>
          </w:tcPr>
          <w:p w14:paraId="43CBD76F" w14:textId="77777777" w:rsidR="008E67AC" w:rsidRPr="007F56A9" w:rsidRDefault="008E67AC" w:rsidP="008E67AC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782" w:type="dxa"/>
            <w:shd w:val="clear" w:color="auto" w:fill="auto"/>
          </w:tcPr>
          <w:p w14:paraId="7E148C4C" w14:textId="77777777" w:rsidR="008E67AC" w:rsidRPr="007F56A9" w:rsidRDefault="008E67AC" w:rsidP="008E67AC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</w:pPr>
          </w:p>
        </w:tc>
        <w:tc>
          <w:tcPr>
            <w:tcW w:w="195" w:type="dxa"/>
            <w:shd w:val="clear" w:color="auto" w:fill="auto"/>
          </w:tcPr>
          <w:p w14:paraId="75572AAE" w14:textId="77777777" w:rsidR="008E67AC" w:rsidRPr="007F56A9" w:rsidRDefault="008E67AC" w:rsidP="008E67AC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93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C0D44C8" w14:textId="4338271E" w:rsidR="008E67AC" w:rsidRPr="0077027E" w:rsidRDefault="00AF7C0B" w:rsidP="008E67AC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</w:pPr>
            <w:r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  <w:t>13,767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41471F8" w14:textId="77777777" w:rsidR="008E67AC" w:rsidRPr="0077027E" w:rsidRDefault="008E67AC" w:rsidP="008E67AC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</w:pPr>
          </w:p>
        </w:tc>
        <w:tc>
          <w:tcPr>
            <w:tcW w:w="93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F64EB3E" w14:textId="77777777" w:rsidR="008E67AC" w:rsidRPr="0077027E" w:rsidRDefault="008E67AC" w:rsidP="008E67AC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</w:pPr>
            <w:r w:rsidRPr="0077027E"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  <w:t>13,767</w:t>
            </w:r>
          </w:p>
        </w:tc>
        <w:tc>
          <w:tcPr>
            <w:tcW w:w="195" w:type="dxa"/>
            <w:shd w:val="clear" w:color="auto" w:fill="auto"/>
            <w:vAlign w:val="bottom"/>
          </w:tcPr>
          <w:p w14:paraId="0DA1938D" w14:textId="77777777" w:rsidR="008E67AC" w:rsidRPr="0077027E" w:rsidRDefault="008E67AC" w:rsidP="008E67AC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7"/>
                <w:szCs w:val="27"/>
                <w:cs/>
                <w:lang w:bidi="th-TH"/>
              </w:rPr>
            </w:pPr>
          </w:p>
        </w:tc>
        <w:tc>
          <w:tcPr>
            <w:tcW w:w="7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AA63C9A" w14:textId="32913CD3" w:rsidR="008E67AC" w:rsidRPr="0077027E" w:rsidRDefault="00AF7C0B" w:rsidP="008E67AC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</w:pPr>
            <w:r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  <w:t>13,694</w:t>
            </w:r>
          </w:p>
        </w:tc>
        <w:tc>
          <w:tcPr>
            <w:tcW w:w="195" w:type="dxa"/>
            <w:shd w:val="clear" w:color="auto" w:fill="auto"/>
            <w:vAlign w:val="bottom"/>
          </w:tcPr>
          <w:p w14:paraId="266F9226" w14:textId="77777777" w:rsidR="008E67AC" w:rsidRPr="0077027E" w:rsidRDefault="008E67AC" w:rsidP="008E67AC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</w:pPr>
          </w:p>
        </w:tc>
        <w:tc>
          <w:tcPr>
            <w:tcW w:w="7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1468A1B" w14:textId="27827EA7" w:rsidR="008E67AC" w:rsidRPr="0077027E" w:rsidRDefault="008E67AC" w:rsidP="008E67AC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</w:pPr>
            <w:r w:rsidRPr="0077027E"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  <w:t>13,742</w:t>
            </w:r>
          </w:p>
        </w:tc>
        <w:tc>
          <w:tcPr>
            <w:tcW w:w="195" w:type="dxa"/>
            <w:shd w:val="clear" w:color="auto" w:fill="auto"/>
            <w:vAlign w:val="bottom"/>
          </w:tcPr>
          <w:p w14:paraId="2A2D0088" w14:textId="77777777" w:rsidR="008E67AC" w:rsidRPr="0077027E" w:rsidRDefault="008E67AC" w:rsidP="008E67AC">
            <w:pPr>
              <w:pStyle w:val="acctfourfigures"/>
              <w:tabs>
                <w:tab w:val="decimal" w:pos="551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9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B7A2944" w14:textId="419FD328" w:rsidR="008E67AC" w:rsidRPr="0077027E" w:rsidRDefault="00AF7C0B" w:rsidP="008E67AC">
            <w:pPr>
              <w:pStyle w:val="acctfourfigures"/>
              <w:tabs>
                <w:tab w:val="clear" w:pos="765"/>
                <w:tab w:val="decimal" w:pos="690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</w:pPr>
            <w:r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  <w:t>-</w:t>
            </w:r>
          </w:p>
        </w:tc>
        <w:tc>
          <w:tcPr>
            <w:tcW w:w="195" w:type="dxa"/>
            <w:shd w:val="clear" w:color="auto" w:fill="auto"/>
            <w:vAlign w:val="bottom"/>
          </w:tcPr>
          <w:p w14:paraId="388DD099" w14:textId="77777777" w:rsidR="008E67AC" w:rsidRPr="0077027E" w:rsidRDefault="008E67AC" w:rsidP="008E67AC">
            <w:pPr>
              <w:pStyle w:val="acctfourfigures"/>
              <w:tabs>
                <w:tab w:val="decimal" w:pos="551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</w:pPr>
          </w:p>
        </w:tc>
        <w:tc>
          <w:tcPr>
            <w:tcW w:w="9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3884E95" w14:textId="214EE52D" w:rsidR="008E67AC" w:rsidRPr="0077027E" w:rsidRDefault="008E67AC" w:rsidP="008E67AC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</w:pPr>
            <w:r w:rsidRPr="0077027E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980</w:t>
            </w:r>
          </w:p>
        </w:tc>
      </w:tr>
    </w:tbl>
    <w:p w14:paraId="65B87102" w14:textId="77777777" w:rsidR="00061D74" w:rsidRDefault="00061D74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tbl>
      <w:tblPr>
        <w:tblW w:w="14651" w:type="dxa"/>
        <w:tblInd w:w="533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700"/>
        <w:gridCol w:w="2154"/>
        <w:gridCol w:w="1347"/>
        <w:gridCol w:w="1023"/>
        <w:gridCol w:w="208"/>
        <w:gridCol w:w="970"/>
        <w:gridCol w:w="208"/>
        <w:gridCol w:w="1002"/>
        <w:gridCol w:w="208"/>
        <w:gridCol w:w="942"/>
        <w:gridCol w:w="6"/>
        <w:gridCol w:w="202"/>
        <w:gridCol w:w="6"/>
        <w:gridCol w:w="938"/>
        <w:gridCol w:w="208"/>
        <w:gridCol w:w="1042"/>
        <w:gridCol w:w="182"/>
        <w:gridCol w:w="1041"/>
        <w:gridCol w:w="208"/>
        <w:gridCol w:w="1048"/>
        <w:gridCol w:w="8"/>
      </w:tblGrid>
      <w:tr w:rsidR="00500266" w:rsidRPr="00CF0320" w14:paraId="5F0A6206" w14:textId="77777777" w:rsidTr="008E67AC">
        <w:trPr>
          <w:gridAfter w:val="1"/>
          <w:wAfter w:w="8" w:type="dxa"/>
          <w:cantSplit/>
          <w:trHeight w:val="60"/>
          <w:tblHeader/>
        </w:trPr>
        <w:tc>
          <w:tcPr>
            <w:tcW w:w="14643" w:type="dxa"/>
            <w:gridSpan w:val="20"/>
          </w:tcPr>
          <w:p w14:paraId="7C4ADCED" w14:textId="77777777" w:rsidR="00500266" w:rsidRPr="00CF0320" w:rsidRDefault="00500266" w:rsidP="00344305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CF0320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งบการเงิน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</w:tr>
      <w:tr w:rsidR="00500266" w:rsidRPr="00CF0320" w14:paraId="0A969182" w14:textId="77777777" w:rsidTr="008E67AC">
        <w:trPr>
          <w:gridAfter w:val="1"/>
          <w:wAfter w:w="8" w:type="dxa"/>
          <w:cantSplit/>
          <w:trHeight w:val="60"/>
          <w:tblHeader/>
        </w:trPr>
        <w:tc>
          <w:tcPr>
            <w:tcW w:w="1700" w:type="dxa"/>
          </w:tcPr>
          <w:p w14:paraId="2C5F7465" w14:textId="77777777" w:rsidR="00500266" w:rsidRPr="00CF0320" w:rsidRDefault="00500266" w:rsidP="0034430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54" w:type="dxa"/>
          </w:tcPr>
          <w:p w14:paraId="650115F7" w14:textId="77777777" w:rsidR="00500266" w:rsidRDefault="00500266" w:rsidP="0034430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75B4854F" w14:textId="77777777" w:rsidR="00500266" w:rsidRPr="00CF0320" w:rsidRDefault="00500266" w:rsidP="00344305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F0320">
              <w:rPr>
                <w:rFonts w:ascii="Angsana New" w:hAnsi="Angsana New"/>
                <w:sz w:val="28"/>
                <w:szCs w:val="28"/>
                <w:cs/>
              </w:rPr>
              <w:t>ลักษณะธุรกิจ</w:t>
            </w:r>
          </w:p>
        </w:tc>
        <w:tc>
          <w:tcPr>
            <w:tcW w:w="1347" w:type="dxa"/>
          </w:tcPr>
          <w:p w14:paraId="296B2D13" w14:textId="77777777" w:rsidR="00500266" w:rsidRPr="00CF0320" w:rsidRDefault="00500266" w:rsidP="00344305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F0320">
              <w:rPr>
                <w:rFonts w:ascii="Angsana New" w:hAnsi="Angsana New"/>
                <w:sz w:val="28"/>
                <w:szCs w:val="28"/>
                <w:cs/>
              </w:rPr>
              <w:t>ประเทศที่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ดำเนินธุรกิจ</w:t>
            </w:r>
          </w:p>
        </w:tc>
        <w:tc>
          <w:tcPr>
            <w:tcW w:w="2201" w:type="dxa"/>
            <w:gridSpan w:val="3"/>
          </w:tcPr>
          <w:p w14:paraId="0FACF1AB" w14:textId="77777777" w:rsidR="00500266" w:rsidRPr="00CF0320" w:rsidRDefault="00500266" w:rsidP="0034430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F0320">
              <w:rPr>
                <w:rFonts w:ascii="Angsana New" w:hAnsi="Angsana New"/>
                <w:sz w:val="28"/>
                <w:szCs w:val="28"/>
                <w:cs/>
              </w:rPr>
              <w:t>สัดส่วน</w:t>
            </w:r>
            <w:r>
              <w:rPr>
                <w:rFonts w:ascii="Angsana New" w:hAnsi="Angsana New"/>
                <w:sz w:val="28"/>
                <w:szCs w:val="28"/>
              </w:rPr>
              <w:br/>
            </w:r>
            <w:r w:rsidRPr="00CF0320">
              <w:rPr>
                <w:rFonts w:ascii="Angsana New" w:hAnsi="Angsana New"/>
                <w:sz w:val="28"/>
                <w:szCs w:val="28"/>
                <w:cs/>
              </w:rPr>
              <w:t>ความเป็นเจ้าของ</w:t>
            </w:r>
          </w:p>
        </w:tc>
        <w:tc>
          <w:tcPr>
            <w:tcW w:w="208" w:type="dxa"/>
          </w:tcPr>
          <w:p w14:paraId="78BFF6B3" w14:textId="77777777" w:rsidR="00500266" w:rsidRPr="00CF0320" w:rsidRDefault="00500266" w:rsidP="0034430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52" w:type="dxa"/>
            <w:gridSpan w:val="3"/>
          </w:tcPr>
          <w:p w14:paraId="7768191A" w14:textId="77777777" w:rsidR="00500266" w:rsidRPr="00CF0320" w:rsidRDefault="00500266" w:rsidP="00344305">
            <w:pPr>
              <w:pStyle w:val="acctmergecolhdg"/>
              <w:spacing w:line="240" w:lineRule="auto"/>
              <w:rPr>
                <w:rFonts w:ascii="Angsana New" w:hAnsi="Angsana New"/>
                <w:sz w:val="28"/>
                <w:szCs w:val="28"/>
                <w:highlight w:val="cyan"/>
                <w:lang w:bidi="th-TH"/>
              </w:rPr>
            </w:pPr>
          </w:p>
          <w:p w14:paraId="6F97DFD2" w14:textId="77777777" w:rsidR="00500266" w:rsidRPr="00CF0320" w:rsidRDefault="00500266" w:rsidP="00344305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28"/>
                <w:szCs w:val="28"/>
                <w:highlight w:val="cyan"/>
              </w:rPr>
            </w:pPr>
            <w:r w:rsidRPr="00CF0320">
              <w:rPr>
                <w:rFonts w:ascii="Angsana New" w:hAnsi="Angsana New"/>
                <w:sz w:val="28"/>
                <w:szCs w:val="28"/>
                <w:cs/>
                <w:lang w:bidi="th-TH"/>
              </w:rPr>
              <w:t>ทุนชำระแล้ว</w:t>
            </w:r>
          </w:p>
        </w:tc>
        <w:tc>
          <w:tcPr>
            <w:tcW w:w="208" w:type="dxa"/>
            <w:gridSpan w:val="2"/>
          </w:tcPr>
          <w:p w14:paraId="3072725A" w14:textId="77777777" w:rsidR="00500266" w:rsidRPr="00CF0320" w:rsidRDefault="00500266" w:rsidP="00344305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28"/>
                <w:szCs w:val="28"/>
                <w:highlight w:val="cyan"/>
              </w:rPr>
            </w:pPr>
          </w:p>
        </w:tc>
        <w:tc>
          <w:tcPr>
            <w:tcW w:w="2194" w:type="dxa"/>
            <w:gridSpan w:val="4"/>
          </w:tcPr>
          <w:p w14:paraId="3199B24D" w14:textId="77777777" w:rsidR="00500266" w:rsidRPr="00CF0320" w:rsidRDefault="00500266" w:rsidP="00344305">
            <w:pPr>
              <w:pStyle w:val="acctmergecolhdg"/>
              <w:spacing w:line="240" w:lineRule="auto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7059F203" w14:textId="77777777" w:rsidR="00500266" w:rsidRPr="00CF0320" w:rsidRDefault="00500266" w:rsidP="00344305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28"/>
                <w:szCs w:val="28"/>
              </w:rPr>
            </w:pPr>
            <w:r w:rsidRPr="00CF0320">
              <w:rPr>
                <w:rFonts w:ascii="Angsana New" w:hAnsi="Angsana New"/>
                <w:sz w:val="28"/>
                <w:szCs w:val="28"/>
                <w:cs/>
                <w:lang w:bidi="th-TH"/>
              </w:rPr>
              <w:t>ราคาทุน</w:t>
            </w:r>
          </w:p>
        </w:tc>
        <w:tc>
          <w:tcPr>
            <w:tcW w:w="182" w:type="dxa"/>
          </w:tcPr>
          <w:p w14:paraId="45A64637" w14:textId="77777777" w:rsidR="00500266" w:rsidRPr="00CF0320" w:rsidRDefault="00500266" w:rsidP="00344305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2297" w:type="dxa"/>
            <w:gridSpan w:val="3"/>
          </w:tcPr>
          <w:p w14:paraId="16E07FD4" w14:textId="77777777" w:rsidR="00500266" w:rsidRDefault="00500266" w:rsidP="00344305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CF0320">
              <w:rPr>
                <w:rFonts w:ascii="Angsana New" w:hAnsi="Angsana New"/>
                <w:sz w:val="28"/>
                <w:szCs w:val="28"/>
                <w:cs/>
                <w:lang w:bidi="th-TH"/>
              </w:rPr>
              <w:t>เงินปันผล</w:t>
            </w:r>
            <w:r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รับ</w:t>
            </w:r>
          </w:p>
          <w:p w14:paraId="3D94A54F" w14:textId="77777777" w:rsidR="00500266" w:rsidRPr="00CF0320" w:rsidRDefault="00500266" w:rsidP="00344305">
            <w:pPr>
              <w:pStyle w:val="acctmergecolhdg"/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สำหรับปี</w:t>
            </w:r>
          </w:p>
        </w:tc>
      </w:tr>
      <w:tr w:rsidR="00500266" w:rsidRPr="00CF0320" w14:paraId="45F3C7AF" w14:textId="77777777" w:rsidTr="008E67AC">
        <w:trPr>
          <w:cantSplit/>
          <w:trHeight w:val="60"/>
          <w:tblHeader/>
        </w:trPr>
        <w:tc>
          <w:tcPr>
            <w:tcW w:w="1700" w:type="dxa"/>
          </w:tcPr>
          <w:p w14:paraId="4D58D87B" w14:textId="77777777" w:rsidR="00500266" w:rsidRPr="00CF0320" w:rsidRDefault="00500266" w:rsidP="00344305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54" w:type="dxa"/>
          </w:tcPr>
          <w:p w14:paraId="6475BF9F" w14:textId="77777777" w:rsidR="00500266" w:rsidRPr="00CF0320" w:rsidRDefault="00500266" w:rsidP="0034430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7" w:type="dxa"/>
          </w:tcPr>
          <w:p w14:paraId="144527E8" w14:textId="77777777" w:rsidR="00500266" w:rsidRPr="00CF0320" w:rsidRDefault="00500266" w:rsidP="0034430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3" w:type="dxa"/>
            <w:vAlign w:val="bottom"/>
          </w:tcPr>
          <w:p w14:paraId="3C18AD66" w14:textId="56C9E485" w:rsidR="00500266" w:rsidRPr="00CF0320" w:rsidRDefault="008E67AC" w:rsidP="0034430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2563</w:t>
            </w:r>
          </w:p>
        </w:tc>
        <w:tc>
          <w:tcPr>
            <w:tcW w:w="208" w:type="dxa"/>
            <w:vAlign w:val="bottom"/>
          </w:tcPr>
          <w:p w14:paraId="19C0EBC9" w14:textId="77777777" w:rsidR="00500266" w:rsidRPr="00CF0320" w:rsidRDefault="00500266" w:rsidP="0034430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0" w:type="dxa"/>
            <w:vAlign w:val="bottom"/>
          </w:tcPr>
          <w:p w14:paraId="19224DAC" w14:textId="181D0781" w:rsidR="00500266" w:rsidRPr="00CF0320" w:rsidRDefault="008E67AC" w:rsidP="0034430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2562</w:t>
            </w:r>
          </w:p>
        </w:tc>
        <w:tc>
          <w:tcPr>
            <w:tcW w:w="208" w:type="dxa"/>
            <w:vAlign w:val="bottom"/>
          </w:tcPr>
          <w:p w14:paraId="540A762E" w14:textId="77777777" w:rsidR="00500266" w:rsidRPr="00CF0320" w:rsidRDefault="00500266" w:rsidP="00344305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002" w:type="dxa"/>
            <w:vAlign w:val="bottom"/>
          </w:tcPr>
          <w:p w14:paraId="3064B37B" w14:textId="7F3010DC" w:rsidR="00500266" w:rsidRPr="00CF0320" w:rsidRDefault="008E67AC" w:rsidP="0034430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2563</w:t>
            </w:r>
          </w:p>
        </w:tc>
        <w:tc>
          <w:tcPr>
            <w:tcW w:w="208" w:type="dxa"/>
            <w:vAlign w:val="bottom"/>
          </w:tcPr>
          <w:p w14:paraId="22463753" w14:textId="77777777" w:rsidR="00500266" w:rsidRPr="00CF0320" w:rsidRDefault="00500266" w:rsidP="0034430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48" w:type="dxa"/>
            <w:gridSpan w:val="2"/>
            <w:vAlign w:val="bottom"/>
          </w:tcPr>
          <w:p w14:paraId="7AC5231F" w14:textId="5604099C" w:rsidR="00500266" w:rsidRPr="00CF0320" w:rsidRDefault="008E67AC" w:rsidP="0034430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2562</w:t>
            </w:r>
          </w:p>
        </w:tc>
        <w:tc>
          <w:tcPr>
            <w:tcW w:w="208" w:type="dxa"/>
            <w:gridSpan w:val="2"/>
            <w:vAlign w:val="bottom"/>
          </w:tcPr>
          <w:p w14:paraId="77E15066" w14:textId="77777777" w:rsidR="00500266" w:rsidRPr="00CF0320" w:rsidRDefault="00500266" w:rsidP="00344305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938" w:type="dxa"/>
            <w:vAlign w:val="bottom"/>
          </w:tcPr>
          <w:p w14:paraId="19D647E0" w14:textId="533B2EFE" w:rsidR="00500266" w:rsidRPr="00CF0320" w:rsidRDefault="008E67AC" w:rsidP="0034430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2563</w:t>
            </w:r>
          </w:p>
        </w:tc>
        <w:tc>
          <w:tcPr>
            <w:tcW w:w="208" w:type="dxa"/>
            <w:vAlign w:val="bottom"/>
          </w:tcPr>
          <w:p w14:paraId="4C9028BA" w14:textId="77777777" w:rsidR="00500266" w:rsidRPr="00CF0320" w:rsidRDefault="00500266" w:rsidP="0034430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2" w:type="dxa"/>
            <w:vAlign w:val="bottom"/>
          </w:tcPr>
          <w:p w14:paraId="517744EE" w14:textId="66B053B9" w:rsidR="00500266" w:rsidRPr="00CF0320" w:rsidRDefault="008E67AC" w:rsidP="0034430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82" w:type="dxa"/>
            <w:vAlign w:val="bottom"/>
          </w:tcPr>
          <w:p w14:paraId="679C44BC" w14:textId="77777777" w:rsidR="00500266" w:rsidRPr="00CF0320" w:rsidRDefault="00500266" w:rsidP="00344305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041" w:type="dxa"/>
            <w:vAlign w:val="bottom"/>
          </w:tcPr>
          <w:p w14:paraId="7105DE2C" w14:textId="50CA79E4" w:rsidR="00500266" w:rsidRPr="00CF0320" w:rsidRDefault="008E67AC" w:rsidP="0034430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2563</w:t>
            </w:r>
          </w:p>
        </w:tc>
        <w:tc>
          <w:tcPr>
            <w:tcW w:w="208" w:type="dxa"/>
            <w:vAlign w:val="bottom"/>
          </w:tcPr>
          <w:p w14:paraId="0929442F" w14:textId="77777777" w:rsidR="00500266" w:rsidRPr="00CF0320" w:rsidRDefault="00500266" w:rsidP="0034430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6" w:type="dxa"/>
            <w:gridSpan w:val="2"/>
            <w:vAlign w:val="bottom"/>
          </w:tcPr>
          <w:p w14:paraId="0F297ED7" w14:textId="42C7A18C" w:rsidR="00500266" w:rsidRPr="00CF0320" w:rsidRDefault="008E67AC" w:rsidP="0034430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2562</w:t>
            </w:r>
          </w:p>
        </w:tc>
      </w:tr>
      <w:tr w:rsidR="00500266" w:rsidRPr="00CF0320" w14:paraId="714AFDF1" w14:textId="77777777" w:rsidTr="008E67AC">
        <w:trPr>
          <w:gridAfter w:val="1"/>
          <w:wAfter w:w="8" w:type="dxa"/>
          <w:cantSplit/>
          <w:trHeight w:val="60"/>
        </w:trPr>
        <w:tc>
          <w:tcPr>
            <w:tcW w:w="1700" w:type="dxa"/>
          </w:tcPr>
          <w:p w14:paraId="34406CA7" w14:textId="77777777" w:rsidR="00500266" w:rsidRPr="00CF0320" w:rsidRDefault="00500266" w:rsidP="00344305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154" w:type="dxa"/>
          </w:tcPr>
          <w:p w14:paraId="2695019C" w14:textId="77777777" w:rsidR="00500266" w:rsidRPr="00CF0320" w:rsidRDefault="00500266" w:rsidP="00344305">
            <w:pPr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47" w:type="dxa"/>
          </w:tcPr>
          <w:p w14:paraId="3D6B8754" w14:textId="77777777" w:rsidR="00500266" w:rsidRPr="00CF0320" w:rsidRDefault="00500266" w:rsidP="00344305">
            <w:pPr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201" w:type="dxa"/>
            <w:gridSpan w:val="3"/>
          </w:tcPr>
          <w:p w14:paraId="61336A32" w14:textId="77777777" w:rsidR="00500266" w:rsidRPr="00CF0320" w:rsidRDefault="00500266" w:rsidP="00344305">
            <w:pPr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CF0320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(ร้อยละ)</w:t>
            </w:r>
          </w:p>
        </w:tc>
        <w:tc>
          <w:tcPr>
            <w:tcW w:w="208" w:type="dxa"/>
          </w:tcPr>
          <w:p w14:paraId="0C7DE159" w14:textId="77777777" w:rsidR="00500266" w:rsidRPr="00CF0320" w:rsidRDefault="00500266" w:rsidP="00344305">
            <w:pPr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7033" w:type="dxa"/>
            <w:gridSpan w:val="13"/>
          </w:tcPr>
          <w:p w14:paraId="543ADD5C" w14:textId="77777777" w:rsidR="00500266" w:rsidRPr="00CF0320" w:rsidRDefault="00500266" w:rsidP="0034430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</w:pPr>
            <w:r w:rsidRPr="00CF0320"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  <w:t>(</w:t>
            </w:r>
            <w:r>
              <w:rPr>
                <w:rFonts w:ascii="Angsana New" w:hAnsi="Angsana New" w:hint="cs"/>
                <w:i/>
                <w:iCs/>
                <w:sz w:val="28"/>
                <w:szCs w:val="28"/>
                <w:cs/>
                <w:lang w:bidi="th-TH"/>
              </w:rPr>
              <w:t>พัน</w:t>
            </w:r>
            <w:r w:rsidRPr="00CF0320"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  <w:t>บาท)</w:t>
            </w:r>
          </w:p>
        </w:tc>
      </w:tr>
      <w:tr w:rsidR="00500266" w:rsidRPr="00CF0320" w14:paraId="0491E597" w14:textId="77777777" w:rsidTr="008E67AC">
        <w:trPr>
          <w:cantSplit/>
          <w:trHeight w:val="60"/>
        </w:trPr>
        <w:tc>
          <w:tcPr>
            <w:tcW w:w="3854" w:type="dxa"/>
            <w:gridSpan w:val="2"/>
          </w:tcPr>
          <w:p w14:paraId="64FCF97D" w14:textId="77777777" w:rsidR="00500266" w:rsidRPr="00CF0320" w:rsidRDefault="00500266" w:rsidP="00344305">
            <w:pPr>
              <w:tabs>
                <w:tab w:val="clear" w:pos="454"/>
                <w:tab w:val="decimal" w:pos="461"/>
              </w:tabs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CF0320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347" w:type="dxa"/>
          </w:tcPr>
          <w:p w14:paraId="57FC22D3" w14:textId="77777777" w:rsidR="00500266" w:rsidRPr="00CF0320" w:rsidRDefault="00500266" w:rsidP="00344305">
            <w:pPr>
              <w:tabs>
                <w:tab w:val="clear" w:pos="454"/>
                <w:tab w:val="decimal" w:pos="461"/>
                <w:tab w:val="decimal" w:pos="821"/>
              </w:tabs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023" w:type="dxa"/>
          </w:tcPr>
          <w:p w14:paraId="7ED0E080" w14:textId="77777777" w:rsidR="00500266" w:rsidRPr="00CF0320" w:rsidRDefault="00500266" w:rsidP="00344305">
            <w:pPr>
              <w:tabs>
                <w:tab w:val="clear" w:pos="454"/>
                <w:tab w:val="decimal" w:pos="461"/>
              </w:tabs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208" w:type="dxa"/>
          </w:tcPr>
          <w:p w14:paraId="2E418543" w14:textId="77777777" w:rsidR="00500266" w:rsidRPr="00CF0320" w:rsidRDefault="00500266" w:rsidP="00344305">
            <w:pPr>
              <w:tabs>
                <w:tab w:val="clear" w:pos="454"/>
                <w:tab w:val="decimal" w:pos="461"/>
              </w:tabs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970" w:type="dxa"/>
          </w:tcPr>
          <w:p w14:paraId="22A2316F" w14:textId="77777777" w:rsidR="00500266" w:rsidRPr="00CF0320" w:rsidRDefault="00500266" w:rsidP="00344305">
            <w:pPr>
              <w:tabs>
                <w:tab w:val="decimal" w:pos="281"/>
              </w:tabs>
              <w:ind w:right="-79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208" w:type="dxa"/>
          </w:tcPr>
          <w:p w14:paraId="434F3DD9" w14:textId="77777777" w:rsidR="00500266" w:rsidRPr="00CF0320" w:rsidRDefault="00500266" w:rsidP="00344305">
            <w:pPr>
              <w:tabs>
                <w:tab w:val="clear" w:pos="454"/>
                <w:tab w:val="decimal" w:pos="281"/>
                <w:tab w:val="decimal" w:pos="461"/>
              </w:tabs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002" w:type="dxa"/>
            <w:shd w:val="clear" w:color="auto" w:fill="auto"/>
          </w:tcPr>
          <w:p w14:paraId="52049575" w14:textId="77777777" w:rsidR="00500266" w:rsidRPr="00CF0320" w:rsidRDefault="00500266" w:rsidP="00344305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08" w:type="dxa"/>
            <w:shd w:val="clear" w:color="auto" w:fill="auto"/>
          </w:tcPr>
          <w:p w14:paraId="14E68B5D" w14:textId="77777777" w:rsidR="00500266" w:rsidRPr="00CF0320" w:rsidRDefault="00500266" w:rsidP="00344305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48" w:type="dxa"/>
            <w:gridSpan w:val="2"/>
            <w:shd w:val="clear" w:color="auto" w:fill="auto"/>
          </w:tcPr>
          <w:p w14:paraId="6B7D2ACD" w14:textId="77777777" w:rsidR="00500266" w:rsidRPr="00CF0320" w:rsidRDefault="00500266" w:rsidP="00344305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08" w:type="dxa"/>
            <w:gridSpan w:val="2"/>
            <w:shd w:val="clear" w:color="auto" w:fill="auto"/>
          </w:tcPr>
          <w:p w14:paraId="3BDFE745" w14:textId="77777777" w:rsidR="00500266" w:rsidRPr="00CF0320" w:rsidRDefault="00500266" w:rsidP="00344305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8" w:type="dxa"/>
            <w:shd w:val="clear" w:color="auto" w:fill="auto"/>
          </w:tcPr>
          <w:p w14:paraId="17B81205" w14:textId="77777777" w:rsidR="00500266" w:rsidRPr="00CF0320" w:rsidRDefault="00500266" w:rsidP="00344305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08" w:type="dxa"/>
            <w:shd w:val="clear" w:color="auto" w:fill="auto"/>
          </w:tcPr>
          <w:p w14:paraId="0B97F607" w14:textId="77777777" w:rsidR="00500266" w:rsidRPr="00CF0320" w:rsidRDefault="00500266" w:rsidP="00344305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2" w:type="dxa"/>
            <w:shd w:val="clear" w:color="auto" w:fill="auto"/>
          </w:tcPr>
          <w:p w14:paraId="5FC62476" w14:textId="77777777" w:rsidR="00500266" w:rsidRPr="00CF0320" w:rsidRDefault="00500266" w:rsidP="00344305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82" w:type="dxa"/>
            <w:shd w:val="clear" w:color="auto" w:fill="auto"/>
          </w:tcPr>
          <w:p w14:paraId="4F71AC5E" w14:textId="77777777" w:rsidR="00500266" w:rsidRPr="00CF0320" w:rsidRDefault="00500266" w:rsidP="00344305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14:paraId="56EE6265" w14:textId="77777777" w:rsidR="00500266" w:rsidRPr="00CF0320" w:rsidRDefault="00500266" w:rsidP="00344305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08" w:type="dxa"/>
            <w:shd w:val="clear" w:color="auto" w:fill="auto"/>
          </w:tcPr>
          <w:p w14:paraId="1241AB24" w14:textId="77777777" w:rsidR="00500266" w:rsidRPr="00CF0320" w:rsidRDefault="00500266" w:rsidP="00344305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6" w:type="dxa"/>
            <w:gridSpan w:val="2"/>
            <w:shd w:val="clear" w:color="auto" w:fill="auto"/>
          </w:tcPr>
          <w:p w14:paraId="7C4F2D83" w14:textId="77777777" w:rsidR="00500266" w:rsidRPr="00CF0320" w:rsidRDefault="00500266" w:rsidP="00344305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</w:tr>
      <w:tr w:rsidR="008E67AC" w:rsidRPr="00CF0320" w14:paraId="3A1F9938" w14:textId="77777777" w:rsidTr="001E33B8">
        <w:trPr>
          <w:cantSplit/>
          <w:trHeight w:val="60"/>
        </w:trPr>
        <w:tc>
          <w:tcPr>
            <w:tcW w:w="1700" w:type="dxa"/>
            <w:vAlign w:val="bottom"/>
          </w:tcPr>
          <w:p w14:paraId="6C219404" w14:textId="77777777" w:rsidR="008E67AC" w:rsidRPr="000357BC" w:rsidRDefault="008E67AC" w:rsidP="008E67AC">
            <w:pPr>
              <w:spacing w:line="380" w:lineRule="exact"/>
              <w:ind w:left="101" w:hanging="101"/>
              <w:rPr>
                <w:rFonts w:ascii="Angsana New" w:hAnsi="Angsana New"/>
                <w:sz w:val="27"/>
                <w:szCs w:val="27"/>
              </w:rPr>
            </w:pPr>
            <w:r w:rsidRPr="000357BC">
              <w:rPr>
                <w:rFonts w:ascii="Angsana New" w:hAnsi="Angsana New" w:hint="cs"/>
                <w:sz w:val="27"/>
                <w:szCs w:val="27"/>
                <w:cs/>
              </w:rPr>
              <w:t>บริษัท ทีเอสอาร์ ลาว จำกัด</w:t>
            </w:r>
          </w:p>
        </w:tc>
        <w:tc>
          <w:tcPr>
            <w:tcW w:w="2154" w:type="dxa"/>
            <w:vAlign w:val="bottom"/>
          </w:tcPr>
          <w:p w14:paraId="5F384634" w14:textId="77777777" w:rsidR="008E67AC" w:rsidRPr="000357BC" w:rsidRDefault="008E67AC" w:rsidP="008E67AC">
            <w:pPr>
              <w:spacing w:line="380" w:lineRule="exact"/>
              <w:ind w:left="193" w:hanging="250"/>
              <w:rPr>
                <w:rFonts w:ascii="Angsana New" w:hAnsi="Angsana New"/>
                <w:sz w:val="27"/>
                <w:szCs w:val="27"/>
              </w:rPr>
            </w:pPr>
            <w:r w:rsidRPr="000357BC">
              <w:rPr>
                <w:rFonts w:ascii="Angsana New" w:hAnsi="Angsana New"/>
                <w:sz w:val="27"/>
                <w:szCs w:val="27"/>
                <w:cs/>
              </w:rPr>
              <w:t>จำหน่ายเครื่อง</w:t>
            </w:r>
            <w:r w:rsidRPr="000357BC">
              <w:rPr>
                <w:rFonts w:ascii="Angsana New" w:hAnsi="Angsana New" w:hint="cs"/>
                <w:sz w:val="27"/>
                <w:szCs w:val="27"/>
                <w:cs/>
              </w:rPr>
              <w:t>ก</w:t>
            </w:r>
            <w:r w:rsidRPr="000357BC">
              <w:rPr>
                <w:rFonts w:ascii="Angsana New" w:hAnsi="Angsana New"/>
                <w:sz w:val="27"/>
                <w:szCs w:val="27"/>
                <w:cs/>
              </w:rPr>
              <w:t>รองน้ำ</w:t>
            </w:r>
            <w:r w:rsidRPr="000357BC">
              <w:rPr>
                <w:rFonts w:ascii="Angsana New" w:hAnsi="Angsana New" w:hint="cs"/>
                <w:sz w:val="27"/>
                <w:szCs w:val="27"/>
                <w:cs/>
              </w:rPr>
              <w:t>และเครื่องใช้ไฟฟ้า</w:t>
            </w:r>
          </w:p>
        </w:tc>
        <w:tc>
          <w:tcPr>
            <w:tcW w:w="1347" w:type="dxa"/>
            <w:vAlign w:val="bottom"/>
          </w:tcPr>
          <w:p w14:paraId="0CEA1056" w14:textId="77777777" w:rsidR="008E67AC" w:rsidRPr="000357BC" w:rsidRDefault="008E67AC" w:rsidP="008E67AC">
            <w:pPr>
              <w:jc w:val="center"/>
              <w:rPr>
                <w:rFonts w:ascii="Angsana New" w:hAnsi="Angsana New"/>
                <w:sz w:val="27"/>
                <w:szCs w:val="27"/>
              </w:rPr>
            </w:pPr>
            <w:r w:rsidRPr="000357BC">
              <w:rPr>
                <w:rFonts w:ascii="Angsana New" w:hAnsi="Angsana New" w:hint="cs"/>
                <w:sz w:val="27"/>
                <w:szCs w:val="27"/>
                <w:cs/>
              </w:rPr>
              <w:t>ลาว</w:t>
            </w:r>
          </w:p>
        </w:tc>
        <w:tc>
          <w:tcPr>
            <w:tcW w:w="1023" w:type="dxa"/>
            <w:shd w:val="clear" w:color="auto" w:fill="auto"/>
            <w:vAlign w:val="bottom"/>
          </w:tcPr>
          <w:p w14:paraId="0A8165BF" w14:textId="52395E82" w:rsidR="008E67AC" w:rsidRPr="000357BC" w:rsidRDefault="00AF7C0B" w:rsidP="008E67AC">
            <w:pPr>
              <w:pStyle w:val="acctfourfigures"/>
              <w:tabs>
                <w:tab w:val="clear" w:pos="765"/>
                <w:tab w:val="decimal" w:pos="210"/>
              </w:tabs>
              <w:spacing w:line="240" w:lineRule="auto"/>
              <w:ind w:left="-79" w:right="-75"/>
              <w:jc w:val="center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>
              <w:rPr>
                <w:rFonts w:ascii="Angsana New" w:hAnsi="Angsana New"/>
                <w:sz w:val="27"/>
                <w:szCs w:val="27"/>
                <w:lang w:val="en-US" w:bidi="th-TH"/>
              </w:rPr>
              <w:t>49.00</w:t>
            </w:r>
          </w:p>
        </w:tc>
        <w:tc>
          <w:tcPr>
            <w:tcW w:w="208" w:type="dxa"/>
            <w:shd w:val="clear" w:color="auto" w:fill="auto"/>
            <w:vAlign w:val="bottom"/>
          </w:tcPr>
          <w:p w14:paraId="21291433" w14:textId="77777777" w:rsidR="008E67AC" w:rsidRPr="000357BC" w:rsidRDefault="008E67AC" w:rsidP="008E67A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70" w:type="dxa"/>
            <w:shd w:val="clear" w:color="auto" w:fill="auto"/>
            <w:vAlign w:val="bottom"/>
          </w:tcPr>
          <w:p w14:paraId="3FF8AAC4" w14:textId="17D055B6" w:rsidR="008E67AC" w:rsidRPr="000357BC" w:rsidRDefault="008E67AC" w:rsidP="008E67AC">
            <w:pPr>
              <w:pStyle w:val="acctfourfigures"/>
              <w:tabs>
                <w:tab w:val="clear" w:pos="765"/>
                <w:tab w:val="decimal" w:pos="210"/>
              </w:tabs>
              <w:spacing w:line="240" w:lineRule="auto"/>
              <w:ind w:left="-79" w:right="-75"/>
              <w:jc w:val="center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0357BC">
              <w:rPr>
                <w:rFonts w:ascii="Angsana New" w:hAnsi="Angsana New"/>
                <w:sz w:val="27"/>
                <w:szCs w:val="27"/>
                <w:lang w:val="en-US" w:bidi="th-TH"/>
              </w:rPr>
              <w:t>49.00</w:t>
            </w:r>
          </w:p>
        </w:tc>
        <w:tc>
          <w:tcPr>
            <w:tcW w:w="208" w:type="dxa"/>
            <w:shd w:val="clear" w:color="auto" w:fill="auto"/>
            <w:vAlign w:val="bottom"/>
          </w:tcPr>
          <w:p w14:paraId="41BBEA8F" w14:textId="77777777" w:rsidR="008E67AC" w:rsidRPr="000357BC" w:rsidRDefault="008E67AC" w:rsidP="008E67AC">
            <w:pPr>
              <w:tabs>
                <w:tab w:val="clear" w:pos="454"/>
                <w:tab w:val="decimal" w:pos="281"/>
                <w:tab w:val="decimal" w:pos="461"/>
              </w:tabs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02" w:type="dxa"/>
            <w:shd w:val="clear" w:color="auto" w:fill="auto"/>
            <w:vAlign w:val="bottom"/>
          </w:tcPr>
          <w:p w14:paraId="6122431E" w14:textId="6BC8456F" w:rsidR="008E67AC" w:rsidRPr="000357BC" w:rsidRDefault="00AF7C0B" w:rsidP="008E67AC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79" w:right="-79"/>
              <w:rPr>
                <w:rFonts w:ascii="Angsana New" w:hAnsi="Angsana New"/>
                <w:sz w:val="27"/>
                <w:szCs w:val="27"/>
                <w:lang w:bidi="th-TH"/>
              </w:rPr>
            </w:pPr>
            <w:r>
              <w:rPr>
                <w:rFonts w:ascii="Angsana New" w:hAnsi="Angsana New"/>
                <w:sz w:val="27"/>
                <w:szCs w:val="27"/>
                <w:lang w:bidi="th-TH"/>
              </w:rPr>
              <w:t>24,282</w:t>
            </w:r>
          </w:p>
        </w:tc>
        <w:tc>
          <w:tcPr>
            <w:tcW w:w="208" w:type="dxa"/>
            <w:shd w:val="clear" w:color="auto" w:fill="auto"/>
            <w:vAlign w:val="bottom"/>
          </w:tcPr>
          <w:p w14:paraId="7A75C790" w14:textId="77777777" w:rsidR="008E67AC" w:rsidRPr="000357BC" w:rsidRDefault="008E67AC" w:rsidP="008E67AC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48" w:type="dxa"/>
            <w:gridSpan w:val="2"/>
            <w:shd w:val="clear" w:color="auto" w:fill="auto"/>
            <w:vAlign w:val="bottom"/>
          </w:tcPr>
          <w:p w14:paraId="1375CE36" w14:textId="18EDE6E6" w:rsidR="008E67AC" w:rsidRPr="000357BC" w:rsidRDefault="008E67AC" w:rsidP="008E67AC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left="-79" w:right="-79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0357BC">
              <w:rPr>
                <w:rFonts w:ascii="Angsana New" w:hAnsi="Angsana New"/>
                <w:sz w:val="27"/>
                <w:szCs w:val="27"/>
                <w:lang w:bidi="th-TH"/>
              </w:rPr>
              <w:t>24,282</w:t>
            </w:r>
          </w:p>
        </w:tc>
        <w:tc>
          <w:tcPr>
            <w:tcW w:w="208" w:type="dxa"/>
            <w:gridSpan w:val="2"/>
            <w:shd w:val="clear" w:color="auto" w:fill="auto"/>
            <w:vAlign w:val="bottom"/>
          </w:tcPr>
          <w:p w14:paraId="29749A80" w14:textId="77777777" w:rsidR="008E67AC" w:rsidRPr="000357BC" w:rsidRDefault="008E67AC" w:rsidP="008E67AC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38" w:type="dxa"/>
            <w:shd w:val="clear" w:color="auto" w:fill="auto"/>
            <w:vAlign w:val="bottom"/>
          </w:tcPr>
          <w:p w14:paraId="7957F2C5" w14:textId="2B8517C9" w:rsidR="008E67AC" w:rsidRPr="000357BC" w:rsidRDefault="00AF7C0B" w:rsidP="008E67AC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/>
                <w:sz w:val="27"/>
                <w:szCs w:val="27"/>
                <w:lang w:bidi="th-TH"/>
              </w:rPr>
            </w:pPr>
            <w:r>
              <w:rPr>
                <w:rFonts w:ascii="Angsana New" w:hAnsi="Angsana New"/>
                <w:sz w:val="27"/>
                <w:szCs w:val="27"/>
                <w:lang w:bidi="th-TH"/>
              </w:rPr>
              <w:t>13,767</w:t>
            </w:r>
          </w:p>
        </w:tc>
        <w:tc>
          <w:tcPr>
            <w:tcW w:w="208" w:type="dxa"/>
            <w:shd w:val="clear" w:color="auto" w:fill="auto"/>
            <w:vAlign w:val="bottom"/>
          </w:tcPr>
          <w:p w14:paraId="3E095A57" w14:textId="77777777" w:rsidR="008E67AC" w:rsidRPr="000357BC" w:rsidRDefault="008E67AC" w:rsidP="008E67AC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42" w:type="dxa"/>
            <w:shd w:val="clear" w:color="auto" w:fill="auto"/>
            <w:vAlign w:val="bottom"/>
          </w:tcPr>
          <w:p w14:paraId="07DB8F4E" w14:textId="6B576D2B" w:rsidR="008E67AC" w:rsidRPr="000357BC" w:rsidRDefault="008E67AC" w:rsidP="008E67AC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/>
                <w:sz w:val="27"/>
                <w:szCs w:val="27"/>
                <w:lang w:bidi="th-TH"/>
              </w:rPr>
            </w:pPr>
            <w:r w:rsidRPr="000357BC">
              <w:rPr>
                <w:rFonts w:ascii="Angsana New" w:hAnsi="Angsana New"/>
                <w:sz w:val="27"/>
                <w:szCs w:val="27"/>
                <w:lang w:bidi="th-TH"/>
              </w:rPr>
              <w:t>13,767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0D1552B2" w14:textId="77777777" w:rsidR="008E67AC" w:rsidRPr="000357BC" w:rsidRDefault="008E67AC" w:rsidP="008E67AC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12225A" w14:textId="6C759ABA" w:rsidR="008E67AC" w:rsidRPr="000357BC" w:rsidRDefault="00AF7C0B" w:rsidP="008E67AC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/>
                <w:sz w:val="27"/>
                <w:szCs w:val="27"/>
                <w:lang w:bidi="th-TH"/>
              </w:rPr>
            </w:pPr>
            <w:r>
              <w:rPr>
                <w:rFonts w:ascii="Angsana New" w:hAnsi="Angsana New"/>
                <w:sz w:val="27"/>
                <w:szCs w:val="27"/>
                <w:lang w:bidi="th-TH"/>
              </w:rPr>
              <w:t>-</w:t>
            </w:r>
          </w:p>
        </w:tc>
        <w:tc>
          <w:tcPr>
            <w:tcW w:w="208" w:type="dxa"/>
            <w:shd w:val="clear" w:color="auto" w:fill="auto"/>
            <w:vAlign w:val="bottom"/>
          </w:tcPr>
          <w:p w14:paraId="00BC8634" w14:textId="77777777" w:rsidR="008E67AC" w:rsidRPr="000357BC" w:rsidRDefault="008E67AC" w:rsidP="008E67AC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5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753282" w14:textId="76C868B6" w:rsidR="008E67AC" w:rsidRPr="000357BC" w:rsidRDefault="008E67AC" w:rsidP="008E67AC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0357BC">
              <w:rPr>
                <w:rFonts w:ascii="Angsana New" w:hAnsi="Angsana New"/>
                <w:sz w:val="27"/>
                <w:szCs w:val="27"/>
                <w:lang w:bidi="th-TH"/>
              </w:rPr>
              <w:t>980</w:t>
            </w:r>
          </w:p>
        </w:tc>
      </w:tr>
      <w:tr w:rsidR="008E67AC" w:rsidRPr="00CF0320" w14:paraId="2C385A21" w14:textId="77777777" w:rsidTr="001E33B8">
        <w:trPr>
          <w:cantSplit/>
          <w:trHeight w:val="50"/>
        </w:trPr>
        <w:tc>
          <w:tcPr>
            <w:tcW w:w="1700" w:type="dxa"/>
            <w:vAlign w:val="bottom"/>
          </w:tcPr>
          <w:p w14:paraId="6945BF2D" w14:textId="77777777" w:rsidR="008E67AC" w:rsidRPr="00CF0320" w:rsidRDefault="008E67AC" w:rsidP="008E67AC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F032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154" w:type="dxa"/>
            <w:vAlign w:val="bottom"/>
          </w:tcPr>
          <w:p w14:paraId="33C40647" w14:textId="77777777" w:rsidR="008E67AC" w:rsidRPr="00CF0320" w:rsidRDefault="008E67AC" w:rsidP="008E67AC">
            <w:pPr>
              <w:tabs>
                <w:tab w:val="clear" w:pos="454"/>
                <w:tab w:val="decimal" w:pos="461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47" w:type="dxa"/>
            <w:vAlign w:val="bottom"/>
          </w:tcPr>
          <w:p w14:paraId="02319EF9" w14:textId="77777777" w:rsidR="008E67AC" w:rsidRPr="00CF0320" w:rsidRDefault="008E67AC" w:rsidP="008E67AC">
            <w:pPr>
              <w:tabs>
                <w:tab w:val="clear" w:pos="454"/>
                <w:tab w:val="decimal" w:pos="461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44AC6D61" w14:textId="77777777" w:rsidR="008E67AC" w:rsidRPr="00CF0320" w:rsidRDefault="008E67AC" w:rsidP="008E67AC">
            <w:pPr>
              <w:tabs>
                <w:tab w:val="clear" w:pos="454"/>
                <w:tab w:val="decimal" w:pos="461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08" w:type="dxa"/>
            <w:shd w:val="clear" w:color="auto" w:fill="auto"/>
            <w:vAlign w:val="bottom"/>
          </w:tcPr>
          <w:p w14:paraId="25ED018D" w14:textId="77777777" w:rsidR="008E67AC" w:rsidRPr="00CF0320" w:rsidRDefault="008E67AC" w:rsidP="008E67AC">
            <w:pPr>
              <w:tabs>
                <w:tab w:val="clear" w:pos="454"/>
                <w:tab w:val="decimal" w:pos="461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70" w:type="dxa"/>
            <w:shd w:val="clear" w:color="auto" w:fill="auto"/>
            <w:vAlign w:val="bottom"/>
          </w:tcPr>
          <w:p w14:paraId="10614A81" w14:textId="77777777" w:rsidR="008E67AC" w:rsidRPr="00CF0320" w:rsidRDefault="008E67AC" w:rsidP="008E67AC">
            <w:pPr>
              <w:tabs>
                <w:tab w:val="clear" w:pos="454"/>
                <w:tab w:val="decimal" w:pos="461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08" w:type="dxa"/>
            <w:shd w:val="clear" w:color="auto" w:fill="auto"/>
            <w:vAlign w:val="bottom"/>
          </w:tcPr>
          <w:p w14:paraId="7F73E6E4" w14:textId="77777777" w:rsidR="008E67AC" w:rsidRPr="00CF0320" w:rsidRDefault="008E67AC" w:rsidP="008E67AC">
            <w:pPr>
              <w:tabs>
                <w:tab w:val="clear" w:pos="454"/>
                <w:tab w:val="decimal" w:pos="461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02" w:type="dxa"/>
            <w:shd w:val="clear" w:color="auto" w:fill="auto"/>
            <w:vAlign w:val="bottom"/>
          </w:tcPr>
          <w:p w14:paraId="1C6DA33B" w14:textId="77777777" w:rsidR="008E67AC" w:rsidRPr="00CF0320" w:rsidRDefault="008E67AC" w:rsidP="008E67AC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08" w:type="dxa"/>
            <w:shd w:val="clear" w:color="auto" w:fill="auto"/>
            <w:vAlign w:val="bottom"/>
          </w:tcPr>
          <w:p w14:paraId="351BBF37" w14:textId="77777777" w:rsidR="008E67AC" w:rsidRPr="00CF0320" w:rsidRDefault="008E67AC" w:rsidP="008E67AC">
            <w:pPr>
              <w:pStyle w:val="acctfourfigures"/>
              <w:tabs>
                <w:tab w:val="decimal" w:pos="551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48" w:type="dxa"/>
            <w:gridSpan w:val="2"/>
            <w:shd w:val="clear" w:color="auto" w:fill="auto"/>
            <w:vAlign w:val="bottom"/>
          </w:tcPr>
          <w:p w14:paraId="04835DFA" w14:textId="77777777" w:rsidR="008E67AC" w:rsidRPr="00CF0320" w:rsidRDefault="008E67AC" w:rsidP="008E67AC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08" w:type="dxa"/>
            <w:gridSpan w:val="2"/>
            <w:shd w:val="clear" w:color="auto" w:fill="auto"/>
            <w:vAlign w:val="bottom"/>
          </w:tcPr>
          <w:p w14:paraId="3EB8EDC0" w14:textId="77777777" w:rsidR="008E67AC" w:rsidRPr="00CF0320" w:rsidRDefault="008E67AC" w:rsidP="008E67AC">
            <w:pPr>
              <w:pStyle w:val="acctfourfigures"/>
              <w:tabs>
                <w:tab w:val="decimal" w:pos="551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3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785C5DA" w14:textId="3A15AC09" w:rsidR="008E67AC" w:rsidRPr="00C24C0C" w:rsidRDefault="00AF7C0B" w:rsidP="008E67AC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13,767</w:t>
            </w:r>
          </w:p>
        </w:tc>
        <w:tc>
          <w:tcPr>
            <w:tcW w:w="208" w:type="dxa"/>
            <w:shd w:val="clear" w:color="auto" w:fill="auto"/>
            <w:vAlign w:val="bottom"/>
          </w:tcPr>
          <w:p w14:paraId="420413A3" w14:textId="77777777" w:rsidR="008E67AC" w:rsidRPr="00C24C0C" w:rsidRDefault="008E67AC" w:rsidP="008E67AC">
            <w:pPr>
              <w:pStyle w:val="acctfourfigures"/>
              <w:tabs>
                <w:tab w:val="decimal" w:pos="551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4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1722D15" w14:textId="7715155E" w:rsidR="008E67AC" w:rsidRPr="00C24C0C" w:rsidRDefault="008E67AC" w:rsidP="008E67AC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C24C0C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13,767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04384271" w14:textId="77777777" w:rsidR="008E67AC" w:rsidRPr="00C24C0C" w:rsidRDefault="008E67AC" w:rsidP="008E67AC">
            <w:pPr>
              <w:pStyle w:val="acctfourfigures"/>
              <w:tabs>
                <w:tab w:val="decimal" w:pos="551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4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D59AB49" w14:textId="76BDBA04" w:rsidR="008E67AC" w:rsidRPr="00C24C0C" w:rsidRDefault="00AF7C0B" w:rsidP="008E67AC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208" w:type="dxa"/>
            <w:shd w:val="clear" w:color="auto" w:fill="auto"/>
            <w:vAlign w:val="bottom"/>
          </w:tcPr>
          <w:p w14:paraId="740CFF3C" w14:textId="77777777" w:rsidR="008E67AC" w:rsidRPr="00C24C0C" w:rsidRDefault="008E67AC" w:rsidP="008E67AC">
            <w:pPr>
              <w:pStyle w:val="acctfourfigures"/>
              <w:tabs>
                <w:tab w:val="decimal" w:pos="551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56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1A89A68" w14:textId="432092E2" w:rsidR="008E67AC" w:rsidRPr="00C24C0C" w:rsidRDefault="008E67AC" w:rsidP="008E67AC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C24C0C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980</w:t>
            </w:r>
          </w:p>
        </w:tc>
      </w:tr>
    </w:tbl>
    <w:p w14:paraId="1C6BDC37" w14:textId="77777777" w:rsidR="005D5E4C" w:rsidRPr="005D5E4C" w:rsidRDefault="005D5E4C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549"/>
        </w:tabs>
        <w:rPr>
          <w:rFonts w:asciiTheme="majorBidi" w:hAnsiTheme="majorBidi" w:cstheme="majorBidi"/>
          <w:sz w:val="30"/>
          <w:szCs w:val="30"/>
          <w:cs/>
        </w:rPr>
        <w:sectPr w:rsidR="005D5E4C" w:rsidRPr="005D5E4C" w:rsidSect="000C3F88">
          <w:headerReference w:type="default" r:id="rId15"/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  <w:r>
        <w:rPr>
          <w:rFonts w:asciiTheme="majorBidi" w:hAnsiTheme="majorBidi" w:cstheme="majorBidi"/>
          <w:sz w:val="30"/>
          <w:szCs w:val="30"/>
          <w:cs/>
        </w:rPr>
        <w:tab/>
      </w:r>
    </w:p>
    <w:p w14:paraId="70EBF727" w14:textId="77777777" w:rsidR="00F21C74" w:rsidRPr="002F38AE" w:rsidRDefault="005D5E4C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hanging="7"/>
        <w:rPr>
          <w:rFonts w:asciiTheme="majorBidi" w:hAnsiTheme="majorBidi" w:cstheme="majorBidi"/>
          <w:b/>
          <w:bCs/>
          <w:sz w:val="30"/>
          <w:szCs w:val="30"/>
        </w:rPr>
      </w:pPr>
      <w:r w:rsidRPr="002F38AE">
        <w:rPr>
          <w:rFonts w:asciiTheme="majorBidi" w:hAnsiTheme="majorBidi" w:cstheme="majorBidi"/>
          <w:i/>
          <w:iCs/>
          <w:sz w:val="30"/>
          <w:szCs w:val="30"/>
          <w:cs/>
        </w:rPr>
        <w:t>การร่วมค้า</w:t>
      </w:r>
    </w:p>
    <w:p w14:paraId="277596D2" w14:textId="77777777" w:rsidR="005D5E4C" w:rsidRPr="00667728" w:rsidRDefault="005D5E4C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hanging="547"/>
        <w:rPr>
          <w:rFonts w:asciiTheme="majorBidi" w:hAnsiTheme="majorBidi" w:cstheme="majorBidi"/>
          <w:b/>
          <w:bCs/>
          <w:sz w:val="24"/>
          <w:szCs w:val="24"/>
        </w:rPr>
      </w:pPr>
    </w:p>
    <w:p w14:paraId="6527AF4F" w14:textId="108ABB75" w:rsidR="005D5E4C" w:rsidRPr="00623946" w:rsidRDefault="005D5E4C" w:rsidP="00344305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  <w:lang w:val="en-US"/>
        </w:rPr>
      </w:pPr>
      <w:r w:rsidRPr="002F38AE">
        <w:rPr>
          <w:rFonts w:asciiTheme="majorBidi" w:hAnsiTheme="majorBidi" w:cstheme="majorBidi"/>
          <w:sz w:val="30"/>
          <w:szCs w:val="30"/>
          <w:cs/>
          <w:lang w:bidi="th-TH"/>
        </w:rPr>
        <w:t>ตารางต่อไปนี้สรุปข้อมูลทางการเงินของการร่วมค้าที่รวมอยู่ในงบการเงินของการร่วมค้า ปรับปรุงด้วยการปรับมูลค่ายุติธรรม ณ วันที่ซื้อ และความแตกต่างของนโยบายการบัญชี การกระทบยอดรายการระหว่างข้อมูลทางการเงินโดยสรุปดังกล่าวกับมูลค่าตามบัญชีของส่วนได้เสียของกลุ่มบริษัทในกิจการเหล่านี้</w:t>
      </w:r>
    </w:p>
    <w:p w14:paraId="3E7D4C4E" w14:textId="77777777" w:rsidR="005D5E4C" w:rsidRPr="00623946" w:rsidRDefault="005D5E4C" w:rsidP="00344305">
      <w:pPr>
        <w:pStyle w:val="block"/>
        <w:spacing w:after="0" w:line="240" w:lineRule="auto"/>
        <w:jc w:val="thaiDistribute"/>
        <w:rPr>
          <w:rFonts w:asciiTheme="majorBidi" w:hAnsiTheme="majorBidi" w:cstheme="majorBidi"/>
          <w:color w:val="0000FF"/>
          <w:sz w:val="24"/>
          <w:szCs w:val="24"/>
          <w:lang w:val="en-US"/>
        </w:rPr>
      </w:pPr>
    </w:p>
    <w:tbl>
      <w:tblPr>
        <w:tblStyle w:val="TableGridLight1"/>
        <w:tblW w:w="9273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0"/>
        <w:gridCol w:w="1710"/>
        <w:gridCol w:w="236"/>
        <w:gridCol w:w="1657"/>
      </w:tblGrid>
      <w:tr w:rsidR="00695D8A" w:rsidRPr="00721B5F" w14:paraId="10020506" w14:textId="77777777" w:rsidTr="00B47137">
        <w:trPr>
          <w:trHeight w:val="440"/>
          <w:tblHeader/>
        </w:trPr>
        <w:tc>
          <w:tcPr>
            <w:tcW w:w="5670" w:type="dxa"/>
          </w:tcPr>
          <w:p w14:paraId="67E527AC" w14:textId="77777777" w:rsidR="00695D8A" w:rsidRPr="00721B5F" w:rsidRDefault="00695D8A" w:rsidP="00344305">
            <w:pPr>
              <w:pStyle w:val="block"/>
              <w:spacing w:after="0"/>
              <w:ind w:left="0"/>
              <w:jc w:val="thaiDistribute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lang w:val="en-US"/>
              </w:rPr>
            </w:pPr>
          </w:p>
        </w:tc>
        <w:tc>
          <w:tcPr>
            <w:tcW w:w="3603" w:type="dxa"/>
            <w:gridSpan w:val="3"/>
          </w:tcPr>
          <w:p w14:paraId="5D2FDB6E" w14:textId="77777777" w:rsidR="00695D8A" w:rsidRPr="00721B5F" w:rsidRDefault="00695D8A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721B5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บริษัท ทีเอสอาร์ ลาว จำกัด</w:t>
            </w:r>
          </w:p>
        </w:tc>
      </w:tr>
      <w:tr w:rsidR="00695D8A" w:rsidRPr="00721B5F" w14:paraId="3F3DB48F" w14:textId="77777777" w:rsidTr="00456BC2">
        <w:trPr>
          <w:tblHeader/>
        </w:trPr>
        <w:tc>
          <w:tcPr>
            <w:tcW w:w="5670" w:type="dxa"/>
          </w:tcPr>
          <w:p w14:paraId="38876689" w14:textId="77777777" w:rsidR="00695D8A" w:rsidRPr="00721B5F" w:rsidRDefault="00695D8A" w:rsidP="00344305">
            <w:pPr>
              <w:pStyle w:val="block"/>
              <w:spacing w:after="0"/>
              <w:ind w:left="0"/>
              <w:jc w:val="thaiDistribute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lang w:val="en-US"/>
              </w:rPr>
            </w:pPr>
          </w:p>
        </w:tc>
        <w:tc>
          <w:tcPr>
            <w:tcW w:w="1710" w:type="dxa"/>
            <w:vAlign w:val="center"/>
          </w:tcPr>
          <w:p w14:paraId="3D7567D1" w14:textId="77B9426A" w:rsidR="00695D8A" w:rsidRPr="00721B5F" w:rsidRDefault="008E67AC" w:rsidP="00344305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236" w:type="dxa"/>
            <w:vAlign w:val="center"/>
          </w:tcPr>
          <w:p w14:paraId="5C1C92CB" w14:textId="77777777" w:rsidR="00695D8A" w:rsidRPr="00721B5F" w:rsidRDefault="00695D8A" w:rsidP="00344305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57" w:type="dxa"/>
            <w:vAlign w:val="center"/>
          </w:tcPr>
          <w:p w14:paraId="4F3855BB" w14:textId="476D8E1E" w:rsidR="00695D8A" w:rsidRPr="00721B5F" w:rsidRDefault="008E67AC" w:rsidP="00344305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2562</w:t>
            </w:r>
          </w:p>
        </w:tc>
      </w:tr>
      <w:tr w:rsidR="00DF3801" w:rsidRPr="00721B5F" w14:paraId="282D8DA4" w14:textId="77777777" w:rsidTr="00DF3801">
        <w:trPr>
          <w:tblHeader/>
        </w:trPr>
        <w:tc>
          <w:tcPr>
            <w:tcW w:w="5670" w:type="dxa"/>
          </w:tcPr>
          <w:p w14:paraId="23FF60BE" w14:textId="77777777" w:rsidR="00DF3801" w:rsidRPr="00721B5F" w:rsidRDefault="00DF3801" w:rsidP="00344305">
            <w:pPr>
              <w:pStyle w:val="block"/>
              <w:spacing w:after="0"/>
              <w:ind w:left="0"/>
              <w:jc w:val="thaiDistribute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lang w:val="en-US"/>
              </w:rPr>
            </w:pPr>
          </w:p>
        </w:tc>
        <w:tc>
          <w:tcPr>
            <w:tcW w:w="3603" w:type="dxa"/>
            <w:gridSpan w:val="3"/>
            <w:vAlign w:val="center"/>
          </w:tcPr>
          <w:p w14:paraId="12D24855" w14:textId="68C608A8" w:rsidR="00DF3801" w:rsidRPr="00B4504A" w:rsidRDefault="00DF3801" w:rsidP="00344305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B4504A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(</w:t>
            </w:r>
            <w:r w:rsidR="009E7CEA" w:rsidRPr="00B4504A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พัน</w:t>
            </w:r>
            <w:r w:rsidRPr="00B4504A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บาท)</w:t>
            </w:r>
          </w:p>
        </w:tc>
      </w:tr>
      <w:tr w:rsidR="008E67AC" w:rsidRPr="00721B5F" w14:paraId="76903A8E" w14:textId="77777777" w:rsidTr="001E33B8">
        <w:trPr>
          <w:trHeight w:val="422"/>
        </w:trPr>
        <w:tc>
          <w:tcPr>
            <w:tcW w:w="5670" w:type="dxa"/>
            <w:shd w:val="clear" w:color="auto" w:fill="auto"/>
          </w:tcPr>
          <w:p w14:paraId="3D44B2AF" w14:textId="77777777" w:rsidR="008E67AC" w:rsidRPr="00456BC2" w:rsidRDefault="008E67AC" w:rsidP="008E67AC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456BC2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</w:t>
            </w:r>
          </w:p>
        </w:tc>
        <w:tc>
          <w:tcPr>
            <w:tcW w:w="1710" w:type="dxa"/>
            <w:shd w:val="clear" w:color="auto" w:fill="auto"/>
          </w:tcPr>
          <w:p w14:paraId="0F87AA29" w14:textId="5E168000" w:rsidR="008E67AC" w:rsidRPr="009326ED" w:rsidRDefault="00FE09C8" w:rsidP="008E67AC">
            <w:pPr>
              <w:pStyle w:val="acctfourfigures"/>
              <w:tabs>
                <w:tab w:val="clear" w:pos="765"/>
                <w:tab w:val="decimal" w:pos="129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14,625</w:t>
            </w:r>
          </w:p>
        </w:tc>
        <w:tc>
          <w:tcPr>
            <w:tcW w:w="236" w:type="dxa"/>
            <w:shd w:val="clear" w:color="auto" w:fill="auto"/>
          </w:tcPr>
          <w:p w14:paraId="62979E6A" w14:textId="77777777" w:rsidR="008E67AC" w:rsidRPr="009326ED" w:rsidRDefault="008E67AC" w:rsidP="008E67AC">
            <w:pPr>
              <w:pStyle w:val="acctfourfigures"/>
              <w:tabs>
                <w:tab w:val="clear" w:pos="765"/>
                <w:tab w:val="decimal" w:pos="129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57" w:type="dxa"/>
            <w:shd w:val="clear" w:color="auto" w:fill="auto"/>
          </w:tcPr>
          <w:p w14:paraId="6DA53933" w14:textId="1B1C15D7" w:rsidR="008E67AC" w:rsidRPr="009326ED" w:rsidRDefault="008E67AC" w:rsidP="008E67AC">
            <w:pPr>
              <w:pStyle w:val="acctfourfigures"/>
              <w:tabs>
                <w:tab w:val="clear" w:pos="765"/>
                <w:tab w:val="decimal" w:pos="129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9326ED">
              <w:rPr>
                <w:rFonts w:asciiTheme="majorBidi" w:hAnsiTheme="majorBidi" w:cstheme="majorBidi"/>
                <w:sz w:val="30"/>
                <w:szCs w:val="30"/>
              </w:rPr>
              <w:t>23,477</w:t>
            </w:r>
          </w:p>
        </w:tc>
      </w:tr>
      <w:tr w:rsidR="00FE09C8" w:rsidRPr="00721B5F" w14:paraId="7EBEC99D" w14:textId="77777777" w:rsidTr="001E33B8">
        <w:tc>
          <w:tcPr>
            <w:tcW w:w="5670" w:type="dxa"/>
            <w:shd w:val="clear" w:color="auto" w:fill="auto"/>
          </w:tcPr>
          <w:p w14:paraId="1623627C" w14:textId="4D59AEA0" w:rsidR="00FE09C8" w:rsidRPr="00456BC2" w:rsidRDefault="00FE09C8" w:rsidP="00FE09C8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456BC2">
              <w:rPr>
                <w:rFonts w:asciiTheme="majorBidi" w:hAnsiTheme="majorBidi" w:cstheme="majorBidi"/>
                <w:sz w:val="30"/>
                <w:szCs w:val="30"/>
                <w:cs/>
              </w:rPr>
              <w:t>กำไร</w:t>
            </w:r>
            <w:r w:rsidR="0080716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2D6A8A">
              <w:rPr>
                <w:rFonts w:asciiTheme="majorBidi" w:hAnsiTheme="majorBidi" w:cstheme="majorBidi" w:hint="cs"/>
                <w:sz w:val="30"/>
                <w:szCs w:val="30"/>
                <w:cs/>
              </w:rPr>
              <w:t>(ขาดทุน)</w:t>
            </w:r>
            <w:r w:rsidR="0080716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456BC2">
              <w:rPr>
                <w:rFonts w:asciiTheme="majorBidi" w:hAnsiTheme="majorBidi" w:cstheme="majorBidi"/>
                <w:sz w:val="30"/>
                <w:szCs w:val="30"/>
                <w:cs/>
              </w:rPr>
              <w:t>จากการดำเนินงาน</w:t>
            </w:r>
          </w:p>
        </w:tc>
        <w:tc>
          <w:tcPr>
            <w:tcW w:w="1710" w:type="dxa"/>
            <w:shd w:val="clear" w:color="auto" w:fill="auto"/>
          </w:tcPr>
          <w:p w14:paraId="6685DD20" w14:textId="3BAD5A6C" w:rsidR="00FE09C8" w:rsidRPr="00185171" w:rsidRDefault="00FE09C8" w:rsidP="00FE09C8">
            <w:pPr>
              <w:pStyle w:val="acctfourfigures"/>
              <w:tabs>
                <w:tab w:val="clear" w:pos="765"/>
                <w:tab w:val="decimal" w:pos="129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  <w:vertAlign w:val="superscript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(1,959)</w:t>
            </w:r>
            <w:r w:rsidR="00FC5009">
              <w:rPr>
                <w:rFonts w:asciiTheme="majorBidi" w:hAnsiTheme="majorBidi" w:cstheme="majorBidi" w:hint="cs"/>
                <w:sz w:val="30"/>
                <w:szCs w:val="30"/>
                <w:vertAlign w:val="superscript"/>
                <w:cs/>
                <w:lang w:bidi="th-TH"/>
              </w:rPr>
              <w:t>ก</w:t>
            </w:r>
          </w:p>
        </w:tc>
        <w:tc>
          <w:tcPr>
            <w:tcW w:w="236" w:type="dxa"/>
            <w:shd w:val="clear" w:color="auto" w:fill="auto"/>
          </w:tcPr>
          <w:p w14:paraId="388109AA" w14:textId="77777777" w:rsidR="00FE09C8" w:rsidRPr="009326ED" w:rsidRDefault="00FE09C8" w:rsidP="00FE09C8">
            <w:pPr>
              <w:pStyle w:val="acctfourfigures"/>
              <w:tabs>
                <w:tab w:val="clear" w:pos="765"/>
                <w:tab w:val="decimal" w:pos="129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57" w:type="dxa"/>
            <w:shd w:val="clear" w:color="auto" w:fill="auto"/>
          </w:tcPr>
          <w:p w14:paraId="495C8DF5" w14:textId="545CE7E1" w:rsidR="00FE09C8" w:rsidRPr="00061D74" w:rsidRDefault="00FE09C8" w:rsidP="00FE09C8">
            <w:pPr>
              <w:pStyle w:val="acctfourfigures"/>
              <w:tabs>
                <w:tab w:val="clear" w:pos="765"/>
                <w:tab w:val="decimal" w:pos="129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267</w:t>
            </w:r>
            <w:r>
              <w:rPr>
                <w:rFonts w:asciiTheme="majorBidi" w:hAnsiTheme="majorBidi" w:cstheme="majorBidi" w:hint="cs"/>
                <w:sz w:val="30"/>
                <w:szCs w:val="30"/>
                <w:vertAlign w:val="superscript"/>
                <w:cs/>
                <w:lang w:bidi="th-TH"/>
              </w:rPr>
              <w:t>ก</w:t>
            </w:r>
          </w:p>
        </w:tc>
      </w:tr>
      <w:tr w:rsidR="008E67AC" w:rsidRPr="00721B5F" w14:paraId="736D7921" w14:textId="77777777" w:rsidTr="001E33B8">
        <w:tc>
          <w:tcPr>
            <w:tcW w:w="5670" w:type="dxa"/>
            <w:shd w:val="clear" w:color="auto" w:fill="auto"/>
          </w:tcPr>
          <w:p w14:paraId="1B3E65C4" w14:textId="77777777" w:rsidR="008E67AC" w:rsidRPr="00456BC2" w:rsidRDefault="008E67AC" w:rsidP="008E67AC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456BC2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กำไรขาดทุนเบ็ดเสร็จรวม</w:t>
            </w:r>
            <w:r w:rsidRPr="00456BC2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Pr="00456BC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ร้อยละ </w:t>
            </w:r>
            <w:r w:rsidRPr="00456BC2">
              <w:rPr>
                <w:rFonts w:asciiTheme="majorBidi" w:hAnsiTheme="majorBidi" w:cstheme="majorBidi"/>
                <w:sz w:val="30"/>
                <w:szCs w:val="30"/>
              </w:rPr>
              <w:t>100)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</w:tcPr>
          <w:p w14:paraId="43D2C1E1" w14:textId="49DCA1F7" w:rsidR="008E67AC" w:rsidRPr="009326ED" w:rsidRDefault="00FE09C8" w:rsidP="008E67AC">
            <w:pPr>
              <w:pStyle w:val="acctfourfigures"/>
              <w:tabs>
                <w:tab w:val="clear" w:pos="765"/>
                <w:tab w:val="decimal" w:pos="129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(1,959)</w:t>
            </w:r>
          </w:p>
        </w:tc>
        <w:tc>
          <w:tcPr>
            <w:tcW w:w="236" w:type="dxa"/>
            <w:shd w:val="clear" w:color="auto" w:fill="auto"/>
          </w:tcPr>
          <w:p w14:paraId="0764BEFE" w14:textId="77777777" w:rsidR="008E67AC" w:rsidRPr="009326ED" w:rsidRDefault="008E67AC" w:rsidP="008E67AC">
            <w:pPr>
              <w:pStyle w:val="acctfourfigures"/>
              <w:tabs>
                <w:tab w:val="clear" w:pos="765"/>
                <w:tab w:val="decimal" w:pos="129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57" w:type="dxa"/>
            <w:tcBorders>
              <w:bottom w:val="single" w:sz="4" w:space="0" w:color="auto"/>
            </w:tcBorders>
            <w:shd w:val="clear" w:color="auto" w:fill="auto"/>
          </w:tcPr>
          <w:p w14:paraId="3EFFB91E" w14:textId="1146A8FC" w:rsidR="008E67AC" w:rsidRPr="009326ED" w:rsidRDefault="008E67AC" w:rsidP="008E67AC">
            <w:pPr>
              <w:pStyle w:val="acctfourfigures"/>
              <w:tabs>
                <w:tab w:val="clear" w:pos="765"/>
                <w:tab w:val="decimal" w:pos="129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267</w:t>
            </w:r>
          </w:p>
        </w:tc>
      </w:tr>
      <w:tr w:rsidR="008E67AC" w:rsidRPr="00721B5F" w14:paraId="3EC769E9" w14:textId="77777777" w:rsidTr="001E33B8">
        <w:tc>
          <w:tcPr>
            <w:tcW w:w="5670" w:type="dxa"/>
            <w:shd w:val="clear" w:color="auto" w:fill="auto"/>
            <w:vAlign w:val="bottom"/>
          </w:tcPr>
          <w:p w14:paraId="49CCE0E5" w14:textId="77777777" w:rsidR="008E67AC" w:rsidRPr="00456BC2" w:rsidRDefault="008E67AC" w:rsidP="008E67AC">
            <w:pPr>
              <w:ind w:left="144" w:hanging="144"/>
              <w:rPr>
                <w:rFonts w:asciiTheme="majorBidi" w:hAnsiTheme="majorBidi" w:cstheme="majorBidi"/>
                <w:sz w:val="30"/>
                <w:szCs w:val="30"/>
              </w:rPr>
            </w:pPr>
            <w:r w:rsidRPr="00456BC2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กำไรขาดทุนเบ็ดเสร็จรวมตามส่วนได้เสียของกลุ่มบริษัท</w:t>
            </w: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DC9F69" w14:textId="004E1B63" w:rsidR="008E67AC" w:rsidRPr="009326ED" w:rsidRDefault="00AF7C0B" w:rsidP="008E67AC">
            <w:pPr>
              <w:pStyle w:val="acctfourfigures"/>
              <w:tabs>
                <w:tab w:val="clear" w:pos="765"/>
                <w:tab w:val="decimal" w:pos="129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(960)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1DC6067" w14:textId="77777777" w:rsidR="008E67AC" w:rsidRPr="009326ED" w:rsidRDefault="008E67AC" w:rsidP="008E67AC">
            <w:pPr>
              <w:pStyle w:val="acctfourfigures"/>
              <w:tabs>
                <w:tab w:val="clear" w:pos="765"/>
                <w:tab w:val="decimal" w:pos="129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6B206B" w14:textId="0C413E59" w:rsidR="008E67AC" w:rsidRPr="009326ED" w:rsidRDefault="008E67AC" w:rsidP="008E67AC">
            <w:pPr>
              <w:pStyle w:val="acctfourfigures"/>
              <w:tabs>
                <w:tab w:val="clear" w:pos="765"/>
                <w:tab w:val="decimal" w:pos="129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9326ED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31</w:t>
            </w:r>
          </w:p>
        </w:tc>
      </w:tr>
      <w:tr w:rsidR="008E67AC" w:rsidRPr="00721B5F" w14:paraId="5B5E5112" w14:textId="77777777" w:rsidTr="001E33B8">
        <w:tc>
          <w:tcPr>
            <w:tcW w:w="5670" w:type="dxa"/>
            <w:shd w:val="clear" w:color="auto" w:fill="auto"/>
          </w:tcPr>
          <w:p w14:paraId="72B01532" w14:textId="77777777" w:rsidR="008E67AC" w:rsidRPr="00456BC2" w:rsidRDefault="008E67AC" w:rsidP="008E67AC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56BC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กำไรขาดทุนเบ็ดเสร็จรวมส่วนที่เป็นของกลุ่มบริษัท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2A1313" w14:textId="3E07821E" w:rsidR="008E67AC" w:rsidRPr="00061D74" w:rsidRDefault="00AF7C0B" w:rsidP="008E67AC">
            <w:pPr>
              <w:pStyle w:val="acctfourfigures"/>
              <w:tabs>
                <w:tab w:val="clear" w:pos="765"/>
                <w:tab w:val="decimal" w:pos="1290"/>
              </w:tabs>
              <w:spacing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(960)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12AC01B" w14:textId="77777777" w:rsidR="008E67AC" w:rsidRPr="00061D74" w:rsidRDefault="008E67AC" w:rsidP="008E67AC">
            <w:pPr>
              <w:pStyle w:val="acctfourfigures"/>
              <w:tabs>
                <w:tab w:val="clear" w:pos="765"/>
                <w:tab w:val="decimal" w:pos="1290"/>
              </w:tabs>
              <w:spacing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189D7B" w14:textId="5C52F13E" w:rsidR="008E67AC" w:rsidRPr="00061D74" w:rsidRDefault="008E67AC" w:rsidP="008E67AC">
            <w:pPr>
              <w:pStyle w:val="acctfourfigures"/>
              <w:tabs>
                <w:tab w:val="clear" w:pos="765"/>
                <w:tab w:val="decimal" w:pos="1290"/>
              </w:tabs>
              <w:spacing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61D7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</w:p>
        </w:tc>
      </w:tr>
      <w:tr w:rsidR="008E67AC" w:rsidRPr="00721B5F" w14:paraId="743A449E" w14:textId="77777777" w:rsidTr="001E33B8">
        <w:trPr>
          <w:trHeight w:hRule="exact" w:val="288"/>
        </w:trPr>
        <w:tc>
          <w:tcPr>
            <w:tcW w:w="5670" w:type="dxa"/>
            <w:shd w:val="clear" w:color="auto" w:fill="auto"/>
          </w:tcPr>
          <w:p w14:paraId="4C591421" w14:textId="77777777" w:rsidR="008E67AC" w:rsidRPr="00456BC2" w:rsidRDefault="008E67AC" w:rsidP="008E67AC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</w:tcPr>
          <w:p w14:paraId="106601BE" w14:textId="77777777" w:rsidR="008E67AC" w:rsidRPr="009326ED" w:rsidRDefault="008E67AC" w:rsidP="008E67AC">
            <w:pPr>
              <w:pStyle w:val="acctfourfigures"/>
              <w:tabs>
                <w:tab w:val="clear" w:pos="765"/>
                <w:tab w:val="decimal" w:pos="129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45DA200" w14:textId="77777777" w:rsidR="008E67AC" w:rsidRPr="009326ED" w:rsidRDefault="008E67AC" w:rsidP="008E67AC">
            <w:pPr>
              <w:pStyle w:val="acctfourfigures"/>
              <w:tabs>
                <w:tab w:val="clear" w:pos="765"/>
                <w:tab w:val="decimal" w:pos="129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57" w:type="dxa"/>
            <w:tcBorders>
              <w:top w:val="single" w:sz="4" w:space="0" w:color="auto"/>
            </w:tcBorders>
            <w:shd w:val="clear" w:color="auto" w:fill="auto"/>
          </w:tcPr>
          <w:p w14:paraId="071CBAE3" w14:textId="77777777" w:rsidR="008E67AC" w:rsidRPr="009326ED" w:rsidRDefault="008E67AC" w:rsidP="008E67AC">
            <w:pPr>
              <w:pStyle w:val="acctfourfigures"/>
              <w:tabs>
                <w:tab w:val="clear" w:pos="765"/>
                <w:tab w:val="decimal" w:pos="129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E67AC" w:rsidRPr="00721B5F" w14:paraId="15A39102" w14:textId="77777777" w:rsidTr="001E33B8">
        <w:tc>
          <w:tcPr>
            <w:tcW w:w="5670" w:type="dxa"/>
            <w:shd w:val="clear" w:color="auto" w:fill="auto"/>
          </w:tcPr>
          <w:p w14:paraId="7A675D67" w14:textId="77777777" w:rsidR="008E67AC" w:rsidRPr="00456BC2" w:rsidRDefault="008E67AC" w:rsidP="008E67AC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456BC2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สินทรัพย์หมุนเวียน</w:t>
            </w:r>
          </w:p>
        </w:tc>
        <w:tc>
          <w:tcPr>
            <w:tcW w:w="1710" w:type="dxa"/>
            <w:shd w:val="clear" w:color="auto" w:fill="auto"/>
          </w:tcPr>
          <w:p w14:paraId="6A7729EF" w14:textId="2DEB1C27" w:rsidR="008E67AC" w:rsidRPr="009326ED" w:rsidRDefault="00AF7C0B" w:rsidP="008E67AC">
            <w:pPr>
              <w:pStyle w:val="acctfourfigures"/>
              <w:tabs>
                <w:tab w:val="clear" w:pos="765"/>
                <w:tab w:val="decimal" w:pos="129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</w:t>
            </w:r>
            <w:r w:rsidR="00FC500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560</w:t>
            </w:r>
            <w:r w:rsidR="00FC5009" w:rsidRPr="00185171">
              <w:rPr>
                <w:rFonts w:asciiTheme="majorBidi" w:hAnsiTheme="majorBidi" w:cstheme="majorBidi" w:hint="cs"/>
                <w:sz w:val="30"/>
                <w:szCs w:val="30"/>
                <w:vertAlign w:val="superscript"/>
                <w:cs/>
                <w:lang w:bidi="th-TH"/>
              </w:rPr>
              <w:t>ข</w:t>
            </w:r>
          </w:p>
        </w:tc>
        <w:tc>
          <w:tcPr>
            <w:tcW w:w="236" w:type="dxa"/>
            <w:shd w:val="clear" w:color="auto" w:fill="auto"/>
          </w:tcPr>
          <w:p w14:paraId="789096DA" w14:textId="77777777" w:rsidR="008E67AC" w:rsidRPr="009326ED" w:rsidRDefault="008E67AC" w:rsidP="008E67AC">
            <w:pPr>
              <w:pStyle w:val="acctfourfigures"/>
              <w:tabs>
                <w:tab w:val="clear" w:pos="765"/>
                <w:tab w:val="decimal" w:pos="129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57" w:type="dxa"/>
            <w:shd w:val="clear" w:color="auto" w:fill="auto"/>
          </w:tcPr>
          <w:p w14:paraId="5DF83203" w14:textId="442DE716" w:rsidR="008E67AC" w:rsidRPr="009326ED" w:rsidRDefault="008E67AC" w:rsidP="008E67AC">
            <w:pPr>
              <w:pStyle w:val="acctfourfigures"/>
              <w:tabs>
                <w:tab w:val="clear" w:pos="765"/>
                <w:tab w:val="decimal" w:pos="129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326ED">
              <w:rPr>
                <w:rFonts w:asciiTheme="majorBidi" w:hAnsiTheme="majorBidi" w:cstheme="majorBidi"/>
                <w:sz w:val="30"/>
                <w:szCs w:val="30"/>
              </w:rPr>
              <w:t>28,648</w:t>
            </w:r>
            <w:r w:rsidRPr="00185171">
              <w:rPr>
                <w:rFonts w:asciiTheme="majorBidi" w:hAnsiTheme="majorBidi" w:cstheme="majorBidi" w:hint="cs"/>
                <w:sz w:val="30"/>
                <w:szCs w:val="30"/>
                <w:vertAlign w:val="superscript"/>
                <w:cs/>
                <w:lang w:bidi="th-TH"/>
              </w:rPr>
              <w:t>ข</w:t>
            </w:r>
          </w:p>
        </w:tc>
      </w:tr>
      <w:tr w:rsidR="008E67AC" w:rsidRPr="00721B5F" w14:paraId="1FCECAC9" w14:textId="77777777" w:rsidTr="001E33B8">
        <w:tc>
          <w:tcPr>
            <w:tcW w:w="5670" w:type="dxa"/>
            <w:shd w:val="clear" w:color="auto" w:fill="auto"/>
          </w:tcPr>
          <w:p w14:paraId="3EFEAD21" w14:textId="77777777" w:rsidR="008E67AC" w:rsidRPr="00456BC2" w:rsidRDefault="008E67AC" w:rsidP="008E67AC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456BC2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สินทรัพย์ไม่หมุนเวียน</w:t>
            </w:r>
          </w:p>
        </w:tc>
        <w:tc>
          <w:tcPr>
            <w:tcW w:w="1710" w:type="dxa"/>
            <w:shd w:val="clear" w:color="auto" w:fill="auto"/>
          </w:tcPr>
          <w:p w14:paraId="4B4495B1" w14:textId="2DF6B08D" w:rsidR="008E67AC" w:rsidRPr="009326ED" w:rsidRDefault="00AF7C0B" w:rsidP="008E67AC">
            <w:pPr>
              <w:pStyle w:val="acctfourfigures"/>
              <w:tabs>
                <w:tab w:val="clear" w:pos="765"/>
                <w:tab w:val="decimal" w:pos="129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2,895</w:t>
            </w:r>
          </w:p>
        </w:tc>
        <w:tc>
          <w:tcPr>
            <w:tcW w:w="236" w:type="dxa"/>
            <w:shd w:val="clear" w:color="auto" w:fill="auto"/>
          </w:tcPr>
          <w:p w14:paraId="212F84D0" w14:textId="77777777" w:rsidR="008E67AC" w:rsidRPr="009326ED" w:rsidRDefault="008E67AC" w:rsidP="008E67AC">
            <w:pPr>
              <w:pStyle w:val="acctfourfigures"/>
              <w:tabs>
                <w:tab w:val="clear" w:pos="765"/>
                <w:tab w:val="decimal" w:pos="129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57" w:type="dxa"/>
            <w:shd w:val="clear" w:color="auto" w:fill="auto"/>
          </w:tcPr>
          <w:p w14:paraId="3706ED6A" w14:textId="195A15D9" w:rsidR="008E67AC" w:rsidRPr="009326ED" w:rsidRDefault="008E67AC" w:rsidP="008E67AC">
            <w:pPr>
              <w:pStyle w:val="acctfourfigures"/>
              <w:tabs>
                <w:tab w:val="clear" w:pos="765"/>
                <w:tab w:val="decimal" w:pos="129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9326ED">
              <w:rPr>
                <w:rFonts w:asciiTheme="majorBidi" w:hAnsiTheme="majorBidi" w:cstheme="majorBidi"/>
                <w:sz w:val="30"/>
                <w:szCs w:val="30"/>
              </w:rPr>
              <w:t>4,224</w:t>
            </w:r>
          </w:p>
        </w:tc>
      </w:tr>
      <w:tr w:rsidR="008E67AC" w:rsidRPr="00721B5F" w14:paraId="6FAFFA97" w14:textId="77777777" w:rsidTr="001E33B8">
        <w:tc>
          <w:tcPr>
            <w:tcW w:w="5670" w:type="dxa"/>
            <w:shd w:val="clear" w:color="auto" w:fill="auto"/>
          </w:tcPr>
          <w:p w14:paraId="5B463B3D" w14:textId="77777777" w:rsidR="008E67AC" w:rsidRPr="00456BC2" w:rsidRDefault="008E67AC" w:rsidP="008E67AC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456BC2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หนี้สินหมุนเวียน</w:t>
            </w:r>
          </w:p>
        </w:tc>
        <w:tc>
          <w:tcPr>
            <w:tcW w:w="1710" w:type="dxa"/>
            <w:shd w:val="clear" w:color="auto" w:fill="auto"/>
          </w:tcPr>
          <w:p w14:paraId="305B722C" w14:textId="15BB8CCC" w:rsidR="008E67AC" w:rsidRPr="009326ED" w:rsidRDefault="00AF7C0B" w:rsidP="008E67AC">
            <w:pPr>
              <w:pStyle w:val="acctfourfigures"/>
              <w:tabs>
                <w:tab w:val="clear" w:pos="765"/>
                <w:tab w:val="decimal" w:pos="129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(1,102)</w:t>
            </w:r>
            <w:r w:rsidR="00FC5009" w:rsidRPr="00185171">
              <w:rPr>
                <w:rFonts w:asciiTheme="majorBidi" w:hAnsiTheme="majorBidi" w:cstheme="majorBidi" w:hint="cs"/>
                <w:sz w:val="30"/>
                <w:szCs w:val="30"/>
                <w:vertAlign w:val="superscript"/>
                <w:cs/>
                <w:lang w:bidi="th-TH"/>
              </w:rPr>
              <w:t>ค</w:t>
            </w:r>
          </w:p>
        </w:tc>
        <w:tc>
          <w:tcPr>
            <w:tcW w:w="236" w:type="dxa"/>
            <w:shd w:val="clear" w:color="auto" w:fill="auto"/>
          </w:tcPr>
          <w:p w14:paraId="3F37C1C0" w14:textId="77777777" w:rsidR="008E67AC" w:rsidRPr="009326ED" w:rsidRDefault="008E67AC" w:rsidP="008E67AC">
            <w:pPr>
              <w:pStyle w:val="acctfourfigures"/>
              <w:tabs>
                <w:tab w:val="clear" w:pos="765"/>
                <w:tab w:val="decimal" w:pos="129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57" w:type="dxa"/>
            <w:shd w:val="clear" w:color="auto" w:fill="auto"/>
          </w:tcPr>
          <w:p w14:paraId="5910AC54" w14:textId="46C0A9F9" w:rsidR="008E67AC" w:rsidRPr="009326ED" w:rsidRDefault="008E67AC" w:rsidP="008E67AC">
            <w:pPr>
              <w:pStyle w:val="acctfourfigures"/>
              <w:tabs>
                <w:tab w:val="clear" w:pos="765"/>
                <w:tab w:val="decimal" w:pos="129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326ED">
              <w:rPr>
                <w:rFonts w:asciiTheme="majorBidi" w:hAnsiTheme="majorBidi" w:cstheme="majorBidi"/>
                <w:sz w:val="30"/>
                <w:szCs w:val="30"/>
              </w:rPr>
              <w:t>(3,362)</w:t>
            </w:r>
            <w:r w:rsidRPr="00185171">
              <w:rPr>
                <w:rFonts w:asciiTheme="majorBidi" w:hAnsiTheme="majorBidi" w:cstheme="majorBidi" w:hint="cs"/>
                <w:sz w:val="30"/>
                <w:szCs w:val="30"/>
                <w:vertAlign w:val="superscript"/>
                <w:cs/>
                <w:lang w:bidi="th-TH"/>
              </w:rPr>
              <w:t>ค</w:t>
            </w:r>
            <w:r w:rsidRPr="009326ED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  </w:t>
            </w:r>
          </w:p>
        </w:tc>
      </w:tr>
      <w:tr w:rsidR="00AF7C0B" w:rsidRPr="00721B5F" w14:paraId="5C29366C" w14:textId="77777777" w:rsidTr="001E33B8">
        <w:tc>
          <w:tcPr>
            <w:tcW w:w="5670" w:type="dxa"/>
            <w:shd w:val="clear" w:color="auto" w:fill="auto"/>
          </w:tcPr>
          <w:p w14:paraId="070C8B6E" w14:textId="375138E1" w:rsidR="00AF7C0B" w:rsidRPr="00AF7C0B" w:rsidRDefault="00AF7C0B" w:rsidP="008E67AC">
            <w:pPr>
              <w:rPr>
                <w:rFonts w:asciiTheme="majorBidi" w:eastAsiaTheme="minorEastAsia" w:hAnsiTheme="majorBidi" w:cstheme="majorBidi"/>
                <w:sz w:val="30"/>
                <w:szCs w:val="30"/>
                <w:cs/>
                <w:lang w:eastAsia="ja-JP"/>
              </w:rPr>
            </w:pPr>
            <w:r>
              <w:rPr>
                <w:rFonts w:asciiTheme="majorBidi" w:eastAsiaTheme="minorEastAsia" w:hAnsiTheme="majorBidi" w:cstheme="majorBidi" w:hint="cs"/>
                <w:sz w:val="30"/>
                <w:szCs w:val="30"/>
                <w:cs/>
                <w:lang w:eastAsia="ja-JP"/>
              </w:rPr>
              <w:t>หนี้สินไม่หมุนเวียน</w:t>
            </w:r>
          </w:p>
        </w:tc>
        <w:tc>
          <w:tcPr>
            <w:tcW w:w="1710" w:type="dxa"/>
            <w:shd w:val="clear" w:color="auto" w:fill="auto"/>
          </w:tcPr>
          <w:p w14:paraId="074DAF6A" w14:textId="762E598E" w:rsidR="00AF7C0B" w:rsidRPr="00AF7C0B" w:rsidRDefault="00AF7C0B" w:rsidP="008E67AC">
            <w:pPr>
              <w:pStyle w:val="acctfourfigures"/>
              <w:tabs>
                <w:tab w:val="clear" w:pos="765"/>
                <w:tab w:val="decimal" w:pos="129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(20)</w:t>
            </w:r>
            <w:r w:rsidR="00FC5009" w:rsidRPr="00FC5009">
              <w:rPr>
                <w:rFonts w:asciiTheme="majorBidi" w:hAnsiTheme="majorBidi" w:cstheme="majorBidi" w:hint="cs"/>
                <w:sz w:val="30"/>
                <w:szCs w:val="30"/>
                <w:vertAlign w:val="superscript"/>
                <w:cs/>
                <w:lang w:bidi="th-TH"/>
              </w:rPr>
              <w:t>ง</w:t>
            </w:r>
          </w:p>
        </w:tc>
        <w:tc>
          <w:tcPr>
            <w:tcW w:w="236" w:type="dxa"/>
            <w:shd w:val="clear" w:color="auto" w:fill="auto"/>
          </w:tcPr>
          <w:p w14:paraId="4A4F2EAE" w14:textId="7B91F33E" w:rsidR="00AF7C0B" w:rsidRPr="009326ED" w:rsidRDefault="00AF7C0B" w:rsidP="008E67AC">
            <w:pPr>
              <w:pStyle w:val="acctfourfigures"/>
              <w:tabs>
                <w:tab w:val="clear" w:pos="765"/>
                <w:tab w:val="decimal" w:pos="129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57" w:type="dxa"/>
            <w:shd w:val="clear" w:color="auto" w:fill="auto"/>
          </w:tcPr>
          <w:p w14:paraId="5ABE9363" w14:textId="292D9BB1" w:rsidR="00AF7C0B" w:rsidRPr="009326ED" w:rsidRDefault="00AF7C0B" w:rsidP="00AF7C0B">
            <w:pPr>
              <w:pStyle w:val="acctfourfigures"/>
              <w:tabs>
                <w:tab w:val="clear" w:pos="765"/>
                <w:tab w:val="decimal" w:pos="1092"/>
              </w:tabs>
              <w:spacing w:line="240" w:lineRule="atLeast"/>
              <w:ind w:right="-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E67AC" w:rsidRPr="00721B5F" w14:paraId="6CAFEF3B" w14:textId="77777777" w:rsidTr="001E33B8">
        <w:tc>
          <w:tcPr>
            <w:tcW w:w="5670" w:type="dxa"/>
            <w:shd w:val="clear" w:color="auto" w:fill="auto"/>
          </w:tcPr>
          <w:p w14:paraId="2CBB8A5A" w14:textId="77777777" w:rsidR="008E67AC" w:rsidRPr="00456BC2" w:rsidRDefault="008E67AC" w:rsidP="008E67AC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456BC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สินทรัพย์สุทธิ (ร้อยละ </w:t>
            </w:r>
            <w:r w:rsidRPr="00456BC2">
              <w:rPr>
                <w:rFonts w:asciiTheme="majorBidi" w:hAnsiTheme="majorBidi" w:cstheme="majorBidi"/>
                <w:sz w:val="30"/>
                <w:szCs w:val="30"/>
              </w:rPr>
              <w:t>100)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B76727" w14:textId="1653A30A" w:rsidR="008E67AC" w:rsidRPr="009326ED" w:rsidRDefault="00AF7C0B" w:rsidP="008E67AC">
            <w:pPr>
              <w:pStyle w:val="acctfourfigures"/>
              <w:tabs>
                <w:tab w:val="clear" w:pos="765"/>
                <w:tab w:val="decimal" w:pos="1290"/>
              </w:tabs>
              <w:spacing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26,333</w:t>
            </w:r>
          </w:p>
        </w:tc>
        <w:tc>
          <w:tcPr>
            <w:tcW w:w="236" w:type="dxa"/>
            <w:shd w:val="clear" w:color="auto" w:fill="auto"/>
          </w:tcPr>
          <w:p w14:paraId="63FD0F71" w14:textId="77777777" w:rsidR="008E67AC" w:rsidRPr="009326ED" w:rsidRDefault="008E67AC" w:rsidP="008E67AC">
            <w:pPr>
              <w:pStyle w:val="acctfourfigures"/>
              <w:tabs>
                <w:tab w:val="clear" w:pos="765"/>
                <w:tab w:val="decimal" w:pos="1290"/>
              </w:tabs>
              <w:spacing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465ECE" w14:textId="4EDF308F" w:rsidR="008E67AC" w:rsidRPr="009326ED" w:rsidRDefault="008E67AC" w:rsidP="008E67AC">
            <w:pPr>
              <w:pStyle w:val="acctfourfigures"/>
              <w:tabs>
                <w:tab w:val="clear" w:pos="765"/>
                <w:tab w:val="decimal" w:pos="1290"/>
              </w:tabs>
              <w:spacing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326E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29,5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</w:t>
            </w:r>
          </w:p>
        </w:tc>
      </w:tr>
      <w:tr w:rsidR="008E67AC" w:rsidRPr="00721B5F" w14:paraId="6DDE39B0" w14:textId="77777777" w:rsidTr="001E33B8">
        <w:tc>
          <w:tcPr>
            <w:tcW w:w="5670" w:type="dxa"/>
            <w:shd w:val="clear" w:color="auto" w:fill="auto"/>
          </w:tcPr>
          <w:p w14:paraId="3479A7F1" w14:textId="77777777" w:rsidR="008E67AC" w:rsidRPr="00456BC2" w:rsidRDefault="008E67AC" w:rsidP="008E67AC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456BC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สินทรัพย์สุทธิส่วนที่เป็นของกลุ่มบริษัท </w:t>
            </w: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</w:tcPr>
          <w:p w14:paraId="3A2C859E" w14:textId="7B1764B6" w:rsidR="008E67AC" w:rsidRPr="009326ED" w:rsidRDefault="00AF7C0B" w:rsidP="008E67AC">
            <w:pPr>
              <w:pStyle w:val="acctfourfigures"/>
              <w:tabs>
                <w:tab w:val="clear" w:pos="765"/>
                <w:tab w:val="decimal" w:pos="129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12,903</w:t>
            </w:r>
          </w:p>
        </w:tc>
        <w:tc>
          <w:tcPr>
            <w:tcW w:w="236" w:type="dxa"/>
            <w:shd w:val="clear" w:color="auto" w:fill="auto"/>
          </w:tcPr>
          <w:p w14:paraId="590ED9A9" w14:textId="77777777" w:rsidR="008E67AC" w:rsidRPr="009326ED" w:rsidRDefault="008E67AC" w:rsidP="008E67AC">
            <w:pPr>
              <w:pStyle w:val="acctfourfigures"/>
              <w:tabs>
                <w:tab w:val="clear" w:pos="765"/>
                <w:tab w:val="decimal" w:pos="129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57" w:type="dxa"/>
            <w:tcBorders>
              <w:top w:val="single" w:sz="4" w:space="0" w:color="auto"/>
            </w:tcBorders>
            <w:shd w:val="clear" w:color="auto" w:fill="auto"/>
          </w:tcPr>
          <w:p w14:paraId="29C10B60" w14:textId="100C5B1C" w:rsidR="008E67AC" w:rsidRPr="009326ED" w:rsidRDefault="008E67AC" w:rsidP="008E67AC">
            <w:pPr>
              <w:pStyle w:val="acctfourfigures"/>
              <w:tabs>
                <w:tab w:val="clear" w:pos="765"/>
                <w:tab w:val="decimal" w:pos="129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9326ED">
              <w:rPr>
                <w:rFonts w:asciiTheme="majorBidi" w:hAnsiTheme="majorBidi" w:cstheme="majorBidi"/>
                <w:sz w:val="30"/>
                <w:szCs w:val="30"/>
              </w:rPr>
              <w:t>14,460</w:t>
            </w:r>
          </w:p>
        </w:tc>
      </w:tr>
      <w:tr w:rsidR="008E67AC" w:rsidRPr="00721B5F" w14:paraId="37921F4D" w14:textId="77777777" w:rsidTr="001E33B8">
        <w:tc>
          <w:tcPr>
            <w:tcW w:w="5670" w:type="dxa"/>
            <w:shd w:val="clear" w:color="auto" w:fill="auto"/>
            <w:vAlign w:val="bottom"/>
          </w:tcPr>
          <w:p w14:paraId="015810A6" w14:textId="77777777" w:rsidR="008E67AC" w:rsidRPr="00456BC2" w:rsidRDefault="008E67AC" w:rsidP="008E67AC">
            <w:pPr>
              <w:ind w:left="144" w:hanging="144"/>
              <w:rPr>
                <w:rFonts w:asciiTheme="majorBidi" w:hAnsiTheme="majorBidi" w:cstheme="majorBidi"/>
                <w:sz w:val="30"/>
                <w:szCs w:val="30"/>
              </w:rPr>
            </w:pPr>
            <w:r w:rsidRPr="00456BC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การตัดกำไรระหว่างกันที่ยังไม่ได้รับรู้จากการขายแบบ </w:t>
            </w:r>
            <w:r w:rsidRPr="00456BC2">
              <w:rPr>
                <w:rFonts w:asciiTheme="majorBidi" w:hAnsiTheme="majorBidi" w:cstheme="majorBidi"/>
                <w:sz w:val="30"/>
                <w:szCs w:val="30"/>
              </w:rPr>
              <w:t xml:space="preserve">downstream 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2A835F96" w14:textId="761014D8" w:rsidR="008E67AC" w:rsidRPr="009326ED" w:rsidRDefault="00AF7C0B" w:rsidP="008E67AC">
            <w:pPr>
              <w:pStyle w:val="acctfourfigures"/>
              <w:tabs>
                <w:tab w:val="clear" w:pos="765"/>
                <w:tab w:val="decimal" w:pos="129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791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CF6C893" w14:textId="77777777" w:rsidR="008E67AC" w:rsidRPr="009326ED" w:rsidRDefault="008E67AC" w:rsidP="008E67AC">
            <w:pPr>
              <w:pStyle w:val="acctfourfigures"/>
              <w:tabs>
                <w:tab w:val="clear" w:pos="765"/>
                <w:tab w:val="decimal" w:pos="129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57" w:type="dxa"/>
            <w:shd w:val="clear" w:color="auto" w:fill="auto"/>
            <w:vAlign w:val="bottom"/>
          </w:tcPr>
          <w:p w14:paraId="72796E87" w14:textId="1314B45B" w:rsidR="008E67AC" w:rsidRPr="009326ED" w:rsidRDefault="008E67AC" w:rsidP="008E67AC">
            <w:pPr>
              <w:pStyle w:val="acctfourfigures"/>
              <w:tabs>
                <w:tab w:val="clear" w:pos="765"/>
                <w:tab w:val="decimal" w:pos="129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9326ED">
              <w:rPr>
                <w:rFonts w:asciiTheme="majorBidi" w:hAnsiTheme="majorBidi" w:cstheme="majorBidi"/>
                <w:sz w:val="30"/>
                <w:szCs w:val="30"/>
              </w:rPr>
              <w:t xml:space="preserve"> (718)</w:t>
            </w:r>
          </w:p>
        </w:tc>
      </w:tr>
      <w:tr w:rsidR="008E67AC" w:rsidRPr="00721B5F" w14:paraId="58247772" w14:textId="77777777" w:rsidTr="001E33B8">
        <w:tc>
          <w:tcPr>
            <w:tcW w:w="5670" w:type="dxa"/>
            <w:shd w:val="clear" w:color="auto" w:fill="auto"/>
          </w:tcPr>
          <w:p w14:paraId="292163DC" w14:textId="3D77D4BB" w:rsidR="008E67AC" w:rsidRPr="00456BC2" w:rsidRDefault="008E67AC" w:rsidP="008E67AC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56BC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มูลค่าตามบัญชีของเงินลงทุนในการร่วมค้า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00C192" w14:textId="7B577AF7" w:rsidR="008E67AC" w:rsidRPr="009326ED" w:rsidRDefault="00AF7C0B" w:rsidP="008E67AC">
            <w:pPr>
              <w:pStyle w:val="acctfourfigures"/>
              <w:tabs>
                <w:tab w:val="clear" w:pos="765"/>
                <w:tab w:val="decimal" w:pos="1290"/>
              </w:tabs>
              <w:spacing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13,694</w:t>
            </w:r>
          </w:p>
        </w:tc>
        <w:tc>
          <w:tcPr>
            <w:tcW w:w="236" w:type="dxa"/>
            <w:shd w:val="clear" w:color="auto" w:fill="auto"/>
          </w:tcPr>
          <w:p w14:paraId="150EBEEE" w14:textId="77777777" w:rsidR="008E67AC" w:rsidRPr="009326ED" w:rsidRDefault="008E67AC" w:rsidP="008E67AC">
            <w:pPr>
              <w:pStyle w:val="acctfourfigures"/>
              <w:tabs>
                <w:tab w:val="clear" w:pos="765"/>
                <w:tab w:val="decimal" w:pos="1290"/>
              </w:tabs>
              <w:spacing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BF6F79" w14:textId="6CF2278F" w:rsidR="008E67AC" w:rsidRPr="00061D74" w:rsidRDefault="008E67AC" w:rsidP="008E67AC">
            <w:pPr>
              <w:pStyle w:val="acctfourfigures"/>
              <w:tabs>
                <w:tab w:val="clear" w:pos="765"/>
                <w:tab w:val="decimal" w:pos="1290"/>
              </w:tabs>
              <w:spacing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326E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13,742</w:t>
            </w:r>
          </w:p>
        </w:tc>
      </w:tr>
      <w:tr w:rsidR="008E67AC" w:rsidRPr="00721B5F" w14:paraId="6B83EC4A" w14:textId="77777777" w:rsidTr="001E33B8">
        <w:trPr>
          <w:trHeight w:hRule="exact" w:val="288"/>
        </w:trPr>
        <w:tc>
          <w:tcPr>
            <w:tcW w:w="5670" w:type="dxa"/>
            <w:shd w:val="clear" w:color="auto" w:fill="auto"/>
          </w:tcPr>
          <w:p w14:paraId="0A0723AA" w14:textId="77777777" w:rsidR="008E67AC" w:rsidRPr="00456BC2" w:rsidRDefault="008E67AC" w:rsidP="008E67AC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</w:tcPr>
          <w:p w14:paraId="4EEFDCAA" w14:textId="77777777" w:rsidR="008E67AC" w:rsidRPr="009326ED" w:rsidRDefault="008E67AC" w:rsidP="008E6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0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2F15087" w14:textId="77777777" w:rsidR="008E67AC" w:rsidRPr="009326ED" w:rsidRDefault="008E67AC" w:rsidP="008E6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0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57" w:type="dxa"/>
            <w:tcBorders>
              <w:top w:val="single" w:sz="4" w:space="0" w:color="auto"/>
            </w:tcBorders>
            <w:shd w:val="clear" w:color="auto" w:fill="auto"/>
          </w:tcPr>
          <w:p w14:paraId="5EAB4506" w14:textId="77777777" w:rsidR="008E67AC" w:rsidRPr="009326ED" w:rsidRDefault="008E67AC" w:rsidP="008E6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0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E67AC" w:rsidRPr="00721B5F" w14:paraId="0249E4FD" w14:textId="77777777" w:rsidTr="001E33B8">
        <w:tc>
          <w:tcPr>
            <w:tcW w:w="5670" w:type="dxa"/>
            <w:shd w:val="clear" w:color="auto" w:fill="auto"/>
          </w:tcPr>
          <w:p w14:paraId="3F0CCF6A" w14:textId="77777777" w:rsidR="008E67AC" w:rsidRPr="00456BC2" w:rsidRDefault="008E67AC" w:rsidP="008E67AC">
            <w:pPr>
              <w:tabs>
                <w:tab w:val="clear" w:pos="227"/>
                <w:tab w:val="left" w:pos="191"/>
              </w:tabs>
              <w:ind w:left="191" w:hanging="191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cs/>
              </w:rPr>
            </w:pPr>
            <w:r w:rsidRPr="00456BC2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697DEB26" w14:textId="77777777" w:rsidR="008E67AC" w:rsidRPr="009326ED" w:rsidRDefault="008E67AC" w:rsidP="008E67AC">
            <w:pPr>
              <w:pStyle w:val="acctfourfigures"/>
              <w:tabs>
                <w:tab w:val="clear" w:pos="765"/>
                <w:tab w:val="decimal" w:pos="1290"/>
              </w:tabs>
              <w:spacing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EB30240" w14:textId="77777777" w:rsidR="008E67AC" w:rsidRPr="009326ED" w:rsidRDefault="008E67AC" w:rsidP="008E67AC">
            <w:pPr>
              <w:pStyle w:val="acctfourfigures"/>
              <w:tabs>
                <w:tab w:val="clear" w:pos="765"/>
                <w:tab w:val="decimal" w:pos="129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57" w:type="dxa"/>
            <w:shd w:val="clear" w:color="auto" w:fill="auto"/>
            <w:vAlign w:val="bottom"/>
          </w:tcPr>
          <w:p w14:paraId="546A04E0" w14:textId="77777777" w:rsidR="008E67AC" w:rsidRPr="009326ED" w:rsidRDefault="008E67AC" w:rsidP="008E67AC">
            <w:pPr>
              <w:pStyle w:val="acctfourfigures"/>
              <w:tabs>
                <w:tab w:val="clear" w:pos="765"/>
                <w:tab w:val="decimal" w:pos="1290"/>
              </w:tabs>
              <w:spacing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8E67AC" w:rsidRPr="00721B5F" w14:paraId="6F411B26" w14:textId="77777777" w:rsidTr="001E33B8">
        <w:tc>
          <w:tcPr>
            <w:tcW w:w="5670" w:type="dxa"/>
            <w:shd w:val="clear" w:color="auto" w:fill="auto"/>
          </w:tcPr>
          <w:p w14:paraId="67E268B1" w14:textId="77777777" w:rsidR="008E67AC" w:rsidRPr="00456BC2" w:rsidRDefault="008E67AC" w:rsidP="004D00D0">
            <w:pPr>
              <w:pStyle w:val="ListParagraph"/>
              <w:numPr>
                <w:ilvl w:val="0"/>
                <w:numId w:val="1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left" w:pos="365"/>
              </w:tabs>
              <w:spacing w:line="240" w:lineRule="atLeast"/>
              <w:ind w:left="365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456BC2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รวมรายการต่อไปนี้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73D743A3" w14:textId="77777777" w:rsidR="008E67AC" w:rsidRPr="009326ED" w:rsidRDefault="008E67AC" w:rsidP="008E67AC">
            <w:pPr>
              <w:pStyle w:val="acctfourfigures"/>
              <w:tabs>
                <w:tab w:val="clear" w:pos="765"/>
                <w:tab w:val="decimal" w:pos="1290"/>
              </w:tabs>
              <w:spacing w:line="240" w:lineRule="atLeast"/>
              <w:ind w:right="-110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44AC64B" w14:textId="77777777" w:rsidR="008E67AC" w:rsidRPr="009326ED" w:rsidRDefault="008E67AC" w:rsidP="008E67AC">
            <w:pPr>
              <w:pStyle w:val="acctfourfigures"/>
              <w:tabs>
                <w:tab w:val="clear" w:pos="765"/>
                <w:tab w:val="decimal" w:pos="1290"/>
              </w:tabs>
              <w:spacing w:line="240" w:lineRule="atLeast"/>
              <w:ind w:right="-110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657" w:type="dxa"/>
            <w:shd w:val="clear" w:color="auto" w:fill="auto"/>
            <w:vAlign w:val="bottom"/>
          </w:tcPr>
          <w:p w14:paraId="63A5EB4F" w14:textId="77777777" w:rsidR="008E67AC" w:rsidRPr="009326ED" w:rsidRDefault="008E67AC" w:rsidP="008E67AC">
            <w:pPr>
              <w:pStyle w:val="acctfourfigures"/>
              <w:tabs>
                <w:tab w:val="clear" w:pos="765"/>
                <w:tab w:val="decimal" w:pos="1290"/>
              </w:tabs>
              <w:spacing w:line="240" w:lineRule="atLeast"/>
              <w:ind w:right="-110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</w:p>
        </w:tc>
      </w:tr>
      <w:tr w:rsidR="008E67AC" w:rsidRPr="00721B5F" w14:paraId="17038277" w14:textId="77777777" w:rsidTr="001E33B8">
        <w:tc>
          <w:tcPr>
            <w:tcW w:w="5670" w:type="dxa"/>
            <w:shd w:val="clear" w:color="auto" w:fill="auto"/>
          </w:tcPr>
          <w:p w14:paraId="2FBB7EC3" w14:textId="77777777" w:rsidR="008E67AC" w:rsidRPr="00456BC2" w:rsidRDefault="008E67AC" w:rsidP="008E6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left" w:pos="365"/>
              </w:tabs>
              <w:ind w:left="365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456BC2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- ค่าเสื่อมราคาและค่าตัดจำหน่าย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46FABF5A" w14:textId="5214BFBC" w:rsidR="008E67AC" w:rsidRPr="000B041B" w:rsidRDefault="00AF7C0B" w:rsidP="008E67AC">
            <w:pPr>
              <w:pStyle w:val="acctfourfigures"/>
              <w:tabs>
                <w:tab w:val="clear" w:pos="765"/>
                <w:tab w:val="decimal" w:pos="129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1,141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C8BC899" w14:textId="77777777" w:rsidR="008E67AC" w:rsidRPr="000B041B" w:rsidRDefault="008E67AC" w:rsidP="008E67AC">
            <w:pPr>
              <w:pStyle w:val="acctfourfigures"/>
              <w:tabs>
                <w:tab w:val="clear" w:pos="765"/>
                <w:tab w:val="decimal" w:pos="129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57" w:type="dxa"/>
            <w:shd w:val="clear" w:color="auto" w:fill="auto"/>
            <w:vAlign w:val="bottom"/>
          </w:tcPr>
          <w:p w14:paraId="399B5473" w14:textId="7B7B4E6E" w:rsidR="008E67AC" w:rsidRPr="000B041B" w:rsidRDefault="008E67AC" w:rsidP="008E67AC">
            <w:pPr>
              <w:pStyle w:val="acctfourfigures"/>
              <w:tabs>
                <w:tab w:val="clear" w:pos="765"/>
                <w:tab w:val="decimal" w:pos="129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0B041B">
              <w:rPr>
                <w:rFonts w:asciiTheme="majorBidi" w:hAnsiTheme="majorBidi" w:cstheme="majorBidi"/>
                <w:sz w:val="30"/>
                <w:szCs w:val="30"/>
              </w:rPr>
              <w:t>1,167</w:t>
            </w:r>
          </w:p>
        </w:tc>
      </w:tr>
      <w:tr w:rsidR="008E67AC" w:rsidRPr="00721B5F" w14:paraId="7D0A41A1" w14:textId="77777777" w:rsidTr="001E33B8">
        <w:tc>
          <w:tcPr>
            <w:tcW w:w="5670" w:type="dxa"/>
            <w:shd w:val="clear" w:color="auto" w:fill="auto"/>
          </w:tcPr>
          <w:p w14:paraId="7F0778F2" w14:textId="77777777" w:rsidR="008E67AC" w:rsidRPr="00456BC2" w:rsidRDefault="008E67AC" w:rsidP="008E6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left" w:pos="365"/>
              </w:tabs>
              <w:ind w:left="365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456BC2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- ค่าใช้จ่ายภาษีเงินได้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5CB7D020" w14:textId="679633BF" w:rsidR="008E67AC" w:rsidRPr="000B041B" w:rsidRDefault="00AF7C0B" w:rsidP="00AF7C0B">
            <w:pPr>
              <w:pStyle w:val="acctfourfigures"/>
              <w:tabs>
                <w:tab w:val="clear" w:pos="765"/>
                <w:tab w:val="decimal" w:pos="1092"/>
              </w:tabs>
              <w:spacing w:line="240" w:lineRule="atLeast"/>
              <w:ind w:right="-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2B85157" w14:textId="77777777" w:rsidR="008E67AC" w:rsidRPr="000B041B" w:rsidRDefault="008E67AC" w:rsidP="008E67AC">
            <w:pPr>
              <w:pStyle w:val="acctfourfigures"/>
              <w:tabs>
                <w:tab w:val="clear" w:pos="765"/>
                <w:tab w:val="decimal" w:pos="129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57" w:type="dxa"/>
            <w:shd w:val="clear" w:color="auto" w:fill="auto"/>
            <w:vAlign w:val="bottom"/>
          </w:tcPr>
          <w:p w14:paraId="441537CB" w14:textId="03F08313" w:rsidR="008E67AC" w:rsidRPr="000B041B" w:rsidRDefault="008E67AC" w:rsidP="008E67AC">
            <w:pPr>
              <w:pStyle w:val="acctfourfigures"/>
              <w:tabs>
                <w:tab w:val="clear" w:pos="765"/>
                <w:tab w:val="decimal" w:pos="129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0B041B">
              <w:rPr>
                <w:rFonts w:asciiTheme="majorBidi" w:hAnsiTheme="majorBidi" w:cstheme="majorBidi"/>
                <w:sz w:val="30"/>
                <w:szCs w:val="30"/>
              </w:rPr>
              <w:t>85</w:t>
            </w:r>
          </w:p>
        </w:tc>
      </w:tr>
      <w:tr w:rsidR="008E67AC" w:rsidRPr="00721B5F" w14:paraId="18D39091" w14:textId="77777777" w:rsidTr="001E33B8">
        <w:tc>
          <w:tcPr>
            <w:tcW w:w="5670" w:type="dxa"/>
            <w:shd w:val="clear" w:color="auto" w:fill="auto"/>
          </w:tcPr>
          <w:p w14:paraId="0D84CA5B" w14:textId="77777777" w:rsidR="008E67AC" w:rsidRPr="00456BC2" w:rsidRDefault="008E67AC" w:rsidP="004D00D0">
            <w:pPr>
              <w:pStyle w:val="ListParagraph"/>
              <w:numPr>
                <w:ilvl w:val="0"/>
                <w:numId w:val="1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left" w:pos="365"/>
              </w:tabs>
              <w:spacing w:line="240" w:lineRule="atLeast"/>
              <w:ind w:left="365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456BC2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รวมรายการเงินสดและรายการเทียบเท่าเงินสด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3A53CB1E" w14:textId="4E43E1EE" w:rsidR="008E67AC" w:rsidRPr="000B041B" w:rsidRDefault="00AF7C0B" w:rsidP="008E67AC">
            <w:pPr>
              <w:pStyle w:val="acctfourfigures"/>
              <w:tabs>
                <w:tab w:val="clear" w:pos="765"/>
                <w:tab w:val="decimal" w:pos="129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10,780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BA4115F" w14:textId="77777777" w:rsidR="008E67AC" w:rsidRPr="000B041B" w:rsidRDefault="008E67AC" w:rsidP="008E67AC">
            <w:pPr>
              <w:pStyle w:val="acctfourfigures"/>
              <w:tabs>
                <w:tab w:val="clear" w:pos="765"/>
                <w:tab w:val="decimal" w:pos="129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57" w:type="dxa"/>
            <w:shd w:val="clear" w:color="auto" w:fill="auto"/>
            <w:vAlign w:val="bottom"/>
          </w:tcPr>
          <w:p w14:paraId="203B2A54" w14:textId="2436B07D" w:rsidR="008E67AC" w:rsidRPr="000B041B" w:rsidRDefault="008E67AC" w:rsidP="008E67AC">
            <w:pPr>
              <w:pStyle w:val="acctfourfigures"/>
              <w:tabs>
                <w:tab w:val="clear" w:pos="765"/>
                <w:tab w:val="decimal" w:pos="129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0B041B">
              <w:rPr>
                <w:rFonts w:asciiTheme="majorBidi" w:hAnsiTheme="majorBidi" w:cstheme="majorBidi"/>
                <w:sz w:val="30"/>
                <w:szCs w:val="30"/>
              </w:rPr>
              <w:t>7,738</w:t>
            </w:r>
          </w:p>
        </w:tc>
      </w:tr>
      <w:tr w:rsidR="008E67AC" w:rsidRPr="00721B5F" w14:paraId="19050873" w14:textId="77777777" w:rsidTr="001E33B8">
        <w:tc>
          <w:tcPr>
            <w:tcW w:w="5670" w:type="dxa"/>
            <w:shd w:val="clear" w:color="auto" w:fill="auto"/>
          </w:tcPr>
          <w:p w14:paraId="075DB90F" w14:textId="77777777" w:rsidR="008E67AC" w:rsidRPr="00456BC2" w:rsidRDefault="008E67AC" w:rsidP="004D00D0">
            <w:pPr>
              <w:pStyle w:val="ListParagraph"/>
              <w:numPr>
                <w:ilvl w:val="0"/>
                <w:numId w:val="1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left" w:pos="365"/>
              </w:tabs>
              <w:spacing w:line="240" w:lineRule="atLeast"/>
              <w:ind w:left="365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456BC2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รวมรายการหนี้สินทางการเงินหมุนเวียน (ไม่รวมเจ้าหนี้การค้าและเจ้าหนี้อื่น และประมาณการหนี้สิน)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319138A3" w14:textId="20746933" w:rsidR="008E67AC" w:rsidRPr="000B041B" w:rsidRDefault="00AF7C0B" w:rsidP="008E67AC">
            <w:pPr>
              <w:pStyle w:val="acctfourfigures"/>
              <w:tabs>
                <w:tab w:val="clear" w:pos="765"/>
                <w:tab w:val="decimal" w:pos="129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B3683EE" w14:textId="77777777" w:rsidR="008E67AC" w:rsidRPr="000B041B" w:rsidRDefault="008E67AC" w:rsidP="008E67AC">
            <w:pPr>
              <w:pStyle w:val="acctfourfigures"/>
              <w:tabs>
                <w:tab w:val="clear" w:pos="765"/>
                <w:tab w:val="decimal" w:pos="129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57" w:type="dxa"/>
            <w:shd w:val="clear" w:color="auto" w:fill="auto"/>
            <w:vAlign w:val="bottom"/>
          </w:tcPr>
          <w:p w14:paraId="65701C92" w14:textId="437126BA" w:rsidR="008E67AC" w:rsidRPr="000B041B" w:rsidRDefault="008E67AC" w:rsidP="008E67AC">
            <w:pPr>
              <w:pStyle w:val="acctfourfigures"/>
              <w:tabs>
                <w:tab w:val="clear" w:pos="765"/>
                <w:tab w:val="decimal" w:pos="129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0B041B">
              <w:rPr>
                <w:rFonts w:asciiTheme="majorBidi" w:hAnsiTheme="majorBidi" w:cstheme="majorBidi"/>
                <w:sz w:val="30"/>
                <w:szCs w:val="30"/>
              </w:rPr>
              <w:t>630</w:t>
            </w:r>
          </w:p>
        </w:tc>
      </w:tr>
      <w:tr w:rsidR="00AF7C0B" w:rsidRPr="00721B5F" w14:paraId="28337FB5" w14:textId="77777777" w:rsidTr="001E33B8">
        <w:tc>
          <w:tcPr>
            <w:tcW w:w="5670" w:type="dxa"/>
            <w:shd w:val="clear" w:color="auto" w:fill="auto"/>
          </w:tcPr>
          <w:p w14:paraId="3B6967C4" w14:textId="18C30606" w:rsidR="00AF7C0B" w:rsidRPr="00456BC2" w:rsidRDefault="00AF7C0B" w:rsidP="004D00D0">
            <w:pPr>
              <w:pStyle w:val="ListParagraph"/>
              <w:numPr>
                <w:ilvl w:val="0"/>
                <w:numId w:val="1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left" w:pos="365"/>
              </w:tabs>
              <w:spacing w:line="240" w:lineRule="atLeast"/>
              <w:ind w:left="365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Theme="majorBidi" w:eastAsiaTheme="minorEastAsia" w:hAnsiTheme="majorBidi" w:cstheme="majorBidi" w:hint="cs"/>
                <w:color w:val="000000" w:themeColor="text1"/>
                <w:sz w:val="30"/>
                <w:szCs w:val="30"/>
                <w:cs/>
                <w:lang w:eastAsia="ja-JP"/>
              </w:rPr>
              <w:t xml:space="preserve">รวมรายการหนี้สินทางการเงินไม่หมุนเวียน </w:t>
            </w:r>
            <w:r>
              <w:rPr>
                <w:rFonts w:asciiTheme="majorBidi" w:eastAsiaTheme="minorEastAsia" w:hAnsiTheme="majorBidi" w:cstheme="majorBidi"/>
                <w:color w:val="000000" w:themeColor="text1"/>
                <w:sz w:val="30"/>
                <w:szCs w:val="30"/>
                <w:lang w:val="en-US" w:eastAsia="ja-JP"/>
              </w:rPr>
              <w:t>(</w:t>
            </w:r>
            <w:r>
              <w:rPr>
                <w:rFonts w:asciiTheme="majorBidi" w:eastAsiaTheme="minorEastAsia" w:hAnsiTheme="majorBidi" w:cstheme="majorBidi" w:hint="cs"/>
                <w:color w:val="000000" w:themeColor="text1"/>
                <w:sz w:val="30"/>
                <w:szCs w:val="30"/>
                <w:cs/>
                <w:lang w:val="en-US" w:eastAsia="ja-JP"/>
              </w:rPr>
              <w:t>ไม่รวมเจ้าหนี้การค้าและเจ้าหนี้อื่น และประมาณการหนี้สิน</w:t>
            </w:r>
            <w:r>
              <w:rPr>
                <w:rFonts w:asciiTheme="majorBidi" w:eastAsiaTheme="minorEastAsia" w:hAnsiTheme="majorBidi" w:cstheme="majorBidi"/>
                <w:color w:val="000000" w:themeColor="text1"/>
                <w:sz w:val="30"/>
                <w:szCs w:val="30"/>
                <w:lang w:val="en-US" w:eastAsia="ja-JP"/>
              </w:rPr>
              <w:t>)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55BEA10B" w14:textId="5E1A5E82" w:rsidR="00AF7C0B" w:rsidRDefault="00AF7C0B" w:rsidP="008E67AC">
            <w:pPr>
              <w:pStyle w:val="acctfourfigures"/>
              <w:tabs>
                <w:tab w:val="clear" w:pos="765"/>
                <w:tab w:val="decimal" w:pos="129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D3510D8" w14:textId="77777777" w:rsidR="00AF7C0B" w:rsidRPr="000B041B" w:rsidRDefault="00AF7C0B" w:rsidP="008E67AC">
            <w:pPr>
              <w:pStyle w:val="acctfourfigures"/>
              <w:tabs>
                <w:tab w:val="clear" w:pos="765"/>
                <w:tab w:val="decimal" w:pos="129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57" w:type="dxa"/>
            <w:shd w:val="clear" w:color="auto" w:fill="auto"/>
            <w:vAlign w:val="bottom"/>
          </w:tcPr>
          <w:p w14:paraId="47D3ECE2" w14:textId="34A87F43" w:rsidR="00AF7C0B" w:rsidRPr="000B041B" w:rsidRDefault="00AF7C0B" w:rsidP="00AF7C0B">
            <w:pPr>
              <w:pStyle w:val="acctfourfigures"/>
              <w:tabs>
                <w:tab w:val="clear" w:pos="765"/>
                <w:tab w:val="decimal" w:pos="1092"/>
              </w:tabs>
              <w:spacing w:line="240" w:lineRule="atLeast"/>
              <w:ind w:right="-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6FFE4A43" w14:textId="2DE996D4" w:rsidR="00CF1FF6" w:rsidRPr="00AF141A" w:rsidRDefault="00694B12" w:rsidP="008E67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hanging="547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694B12">
        <w:rPr>
          <w:rFonts w:asciiTheme="majorBidi" w:hAnsiTheme="majorBidi" w:cstheme="majorBidi" w:hint="cs"/>
          <w:b/>
          <w:bCs/>
          <w:sz w:val="30"/>
          <w:szCs w:val="30"/>
        </w:rPr>
        <w:t>1</w:t>
      </w:r>
      <w:r w:rsidR="00915AE8">
        <w:rPr>
          <w:rFonts w:asciiTheme="majorBidi" w:hAnsiTheme="majorBidi" w:cstheme="majorBidi"/>
          <w:b/>
          <w:bCs/>
          <w:sz w:val="30"/>
          <w:szCs w:val="30"/>
        </w:rPr>
        <w:t>2</w:t>
      </w:r>
      <w:r w:rsidR="00CF1FF6" w:rsidRPr="00AF141A">
        <w:rPr>
          <w:rFonts w:asciiTheme="majorBidi" w:hAnsiTheme="majorBidi" w:cstheme="majorBidi"/>
          <w:b/>
          <w:bCs/>
          <w:sz w:val="30"/>
          <w:szCs w:val="30"/>
        </w:rPr>
        <w:tab/>
      </w:r>
      <w:r w:rsidR="00CF1FF6">
        <w:rPr>
          <w:rFonts w:asciiTheme="majorBidi" w:hAnsiTheme="majorBidi" w:cstheme="majorBidi" w:hint="cs"/>
          <w:b/>
          <w:bCs/>
          <w:sz w:val="30"/>
          <w:szCs w:val="30"/>
          <w:cs/>
        </w:rPr>
        <w:t>อสังหาริมทรัพย์เพื่อการลงทุน</w:t>
      </w:r>
    </w:p>
    <w:p w14:paraId="37BE3DAE" w14:textId="77777777" w:rsidR="00F21C74" w:rsidRPr="00EA0AB2" w:rsidRDefault="00F21C74" w:rsidP="00344305">
      <w:pPr>
        <w:rPr>
          <w:rFonts w:asciiTheme="majorBidi" w:hAnsiTheme="majorBidi" w:cstheme="majorBidi"/>
          <w:sz w:val="20"/>
          <w:szCs w:val="20"/>
        </w:rPr>
      </w:pPr>
    </w:p>
    <w:tbl>
      <w:tblPr>
        <w:tblW w:w="9598" w:type="dxa"/>
        <w:tblInd w:w="432" w:type="dxa"/>
        <w:tblLook w:val="04A0" w:firstRow="1" w:lastRow="0" w:firstColumn="1" w:lastColumn="0" w:noHBand="0" w:noVBand="1"/>
      </w:tblPr>
      <w:tblGrid>
        <w:gridCol w:w="1908"/>
        <w:gridCol w:w="296"/>
        <w:gridCol w:w="1149"/>
        <w:gridCol w:w="222"/>
        <w:gridCol w:w="1027"/>
        <w:gridCol w:w="222"/>
        <w:gridCol w:w="1027"/>
        <w:gridCol w:w="222"/>
        <w:gridCol w:w="1027"/>
        <w:gridCol w:w="222"/>
        <w:gridCol w:w="1027"/>
        <w:gridCol w:w="222"/>
        <w:gridCol w:w="1027"/>
      </w:tblGrid>
      <w:tr w:rsidR="00992543" w:rsidRPr="0040679D" w14:paraId="423C1B4E" w14:textId="77777777" w:rsidTr="00EA0AB2">
        <w:trPr>
          <w:trHeight w:val="254"/>
        </w:trPr>
        <w:tc>
          <w:tcPr>
            <w:tcW w:w="1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3F3F45" w14:textId="77777777" w:rsidR="00992543" w:rsidRPr="0040679D" w:rsidRDefault="00992543" w:rsidP="003B1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6B0810" w14:textId="77777777" w:rsidR="00992543" w:rsidRPr="0040679D" w:rsidRDefault="00992543" w:rsidP="003B1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394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215163" w14:textId="77777777" w:rsidR="00992543" w:rsidRPr="0040679D" w:rsidRDefault="00992543" w:rsidP="003B1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8"/>
                <w:szCs w:val="28"/>
              </w:rPr>
            </w:pPr>
            <w:r w:rsidRPr="0040679D">
              <w:rPr>
                <w:rFonts w:ascii="Angsana New" w:eastAsia="Times New Roman" w:hAnsi="Angsana New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</w:tr>
      <w:tr w:rsidR="00992543" w:rsidRPr="0040679D" w14:paraId="5C82BE05" w14:textId="77777777" w:rsidTr="00EA0AB2">
        <w:trPr>
          <w:trHeight w:val="317"/>
        </w:trPr>
        <w:tc>
          <w:tcPr>
            <w:tcW w:w="1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F05F19" w14:textId="77777777" w:rsidR="00992543" w:rsidRPr="0040679D" w:rsidRDefault="00992543" w:rsidP="003B1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7CFACE" w14:textId="77777777" w:rsidR="00992543" w:rsidRPr="0040679D" w:rsidRDefault="00992543" w:rsidP="003B1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AE7792" w14:textId="77777777" w:rsidR="00992543" w:rsidRPr="0040679D" w:rsidRDefault="00992543" w:rsidP="003B1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40679D">
              <w:rPr>
                <w:rFonts w:ascii="Angsana New" w:eastAsia="Times New Roman" w:hAnsi="Angsana New"/>
                <w:color w:val="000000"/>
                <w:sz w:val="28"/>
                <w:szCs w:val="28"/>
                <w:cs/>
              </w:rPr>
              <w:t>ที่ดิน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2DE180" w14:textId="77777777" w:rsidR="00992543" w:rsidRPr="0040679D" w:rsidRDefault="00992543" w:rsidP="003B1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22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30AD97" w14:textId="77777777" w:rsidR="00992543" w:rsidRPr="0040679D" w:rsidRDefault="00992543" w:rsidP="003B1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40679D">
              <w:rPr>
                <w:rFonts w:ascii="Angsana New" w:eastAsia="Times New Roman" w:hAnsi="Angsana New"/>
                <w:color w:val="000000"/>
                <w:sz w:val="28"/>
                <w:szCs w:val="28"/>
                <w:cs/>
              </w:rPr>
              <w:t>อาคาร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803545" w14:textId="77777777" w:rsidR="00992543" w:rsidRPr="0040679D" w:rsidRDefault="00992543" w:rsidP="003B1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22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8899D7" w14:textId="77777777" w:rsidR="00992543" w:rsidRPr="0040679D" w:rsidRDefault="00992543" w:rsidP="003B1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40679D">
              <w:rPr>
                <w:rFonts w:ascii="Angsana New" w:eastAsia="Times New Roman" w:hAnsi="Angsana New"/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992543" w:rsidRPr="0040679D" w14:paraId="47577BDC" w14:textId="77777777" w:rsidTr="003B1215">
        <w:trPr>
          <w:trHeight w:val="380"/>
        </w:trPr>
        <w:tc>
          <w:tcPr>
            <w:tcW w:w="1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C0BBC2" w14:textId="77777777" w:rsidR="00992543" w:rsidRPr="0040679D" w:rsidRDefault="00992543" w:rsidP="003B1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EFB134" w14:textId="77777777" w:rsidR="00992543" w:rsidRPr="0040679D" w:rsidRDefault="00992543" w:rsidP="003B1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6E0CC8" w14:textId="77777777" w:rsidR="00992543" w:rsidRPr="0040679D" w:rsidRDefault="00992543" w:rsidP="003B1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40679D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2563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ED15EB" w14:textId="77777777" w:rsidR="00992543" w:rsidRPr="0040679D" w:rsidRDefault="00992543" w:rsidP="003B1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6EBA39" w14:textId="77777777" w:rsidR="00992543" w:rsidRPr="0040679D" w:rsidRDefault="00992543" w:rsidP="003B1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40679D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2562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EB2575" w14:textId="77777777" w:rsidR="00992543" w:rsidRPr="0040679D" w:rsidRDefault="00992543" w:rsidP="003B1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0899A6" w14:textId="77777777" w:rsidR="00992543" w:rsidRPr="0040679D" w:rsidRDefault="00992543" w:rsidP="003B1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40679D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2563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FB4C3A" w14:textId="77777777" w:rsidR="00992543" w:rsidRPr="0040679D" w:rsidRDefault="00992543" w:rsidP="003B1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A7F528" w14:textId="77777777" w:rsidR="00992543" w:rsidRPr="0040679D" w:rsidRDefault="00992543" w:rsidP="003B1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40679D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2562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74E031" w14:textId="77777777" w:rsidR="00992543" w:rsidRPr="0040679D" w:rsidRDefault="00992543" w:rsidP="003B1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C982E1" w14:textId="77777777" w:rsidR="00992543" w:rsidRPr="0040679D" w:rsidRDefault="00992543" w:rsidP="003B1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40679D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2563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AECBB9" w14:textId="77777777" w:rsidR="00992543" w:rsidRPr="0040679D" w:rsidRDefault="00992543" w:rsidP="003B1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CA7E2D" w14:textId="77777777" w:rsidR="00992543" w:rsidRPr="0040679D" w:rsidRDefault="00992543" w:rsidP="003B1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40679D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2562</w:t>
            </w:r>
          </w:p>
        </w:tc>
      </w:tr>
      <w:tr w:rsidR="00EA0AB2" w:rsidRPr="0040679D" w14:paraId="6A4DC14D" w14:textId="77777777" w:rsidTr="00E94CCE">
        <w:trPr>
          <w:trHeight w:val="380"/>
        </w:trPr>
        <w:tc>
          <w:tcPr>
            <w:tcW w:w="1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E6441C" w14:textId="77777777" w:rsidR="00EA0AB2" w:rsidRPr="0040679D" w:rsidRDefault="00EA0AB2" w:rsidP="003B1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CFCBDA" w14:textId="77777777" w:rsidR="00EA0AB2" w:rsidRPr="0040679D" w:rsidRDefault="00EA0AB2" w:rsidP="003B1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394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0FF598" w14:textId="5EF26708" w:rsidR="00EA0AB2" w:rsidRPr="0040679D" w:rsidRDefault="00EA0AB2" w:rsidP="003B1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EA0AB2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EA0AB2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พัน</w:t>
            </w:r>
            <w:r w:rsidRPr="00EA0AB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992543" w:rsidRPr="0040679D" w14:paraId="2E72E7AF" w14:textId="77777777" w:rsidTr="003B1215">
        <w:trPr>
          <w:trHeight w:val="191"/>
        </w:trPr>
        <w:tc>
          <w:tcPr>
            <w:tcW w:w="1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3775E7" w14:textId="77777777" w:rsidR="00992543" w:rsidRPr="0040679D" w:rsidRDefault="00992543" w:rsidP="003B1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Times New Roman" w:hAnsi="Angsana New"/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40679D">
              <w:rPr>
                <w:rFonts w:ascii="Angsana New" w:eastAsia="Times New Roman" w:hAnsi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B2BD44" w14:textId="77777777" w:rsidR="00992543" w:rsidRPr="0040679D" w:rsidRDefault="00992543" w:rsidP="003B1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Times New Roman" w:hAnsi="Angsana New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13A2D5" w14:textId="77777777" w:rsidR="00992543" w:rsidRPr="0040679D" w:rsidRDefault="00992543" w:rsidP="003B1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5AC103" w14:textId="77777777" w:rsidR="00992543" w:rsidRPr="0040679D" w:rsidRDefault="00992543" w:rsidP="003B1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AB5ED7" w14:textId="77777777" w:rsidR="00992543" w:rsidRPr="0040679D" w:rsidRDefault="00992543" w:rsidP="003B1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623445" w14:textId="77777777" w:rsidR="00992543" w:rsidRPr="0040679D" w:rsidRDefault="00992543" w:rsidP="003B1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7C36EC" w14:textId="77777777" w:rsidR="00992543" w:rsidRPr="0040679D" w:rsidRDefault="00992543" w:rsidP="003B1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53DF51" w14:textId="77777777" w:rsidR="00992543" w:rsidRPr="0040679D" w:rsidRDefault="00992543" w:rsidP="003B1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AAE944" w14:textId="77777777" w:rsidR="00992543" w:rsidRPr="0040679D" w:rsidRDefault="00992543" w:rsidP="003B1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C38A15" w14:textId="77777777" w:rsidR="00992543" w:rsidRPr="0040679D" w:rsidRDefault="00992543" w:rsidP="003B1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94F9D5" w14:textId="77777777" w:rsidR="00992543" w:rsidRPr="0040679D" w:rsidRDefault="00992543" w:rsidP="003B1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412EAD" w14:textId="77777777" w:rsidR="00992543" w:rsidRPr="0040679D" w:rsidRDefault="00992543" w:rsidP="003B1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A89BEF" w14:textId="77777777" w:rsidR="00992543" w:rsidRPr="0040679D" w:rsidRDefault="00992543" w:rsidP="003B1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992543" w:rsidRPr="0040679D" w14:paraId="3B9FC281" w14:textId="77777777" w:rsidTr="003B1215">
        <w:trPr>
          <w:trHeight w:val="430"/>
        </w:trPr>
        <w:tc>
          <w:tcPr>
            <w:tcW w:w="1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2EDF79" w14:textId="77777777" w:rsidR="00992543" w:rsidRPr="0040679D" w:rsidRDefault="00992543" w:rsidP="003B1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40679D">
              <w:rPr>
                <w:rFonts w:ascii="Angsana New" w:eastAsia="Times New Roman" w:hAnsi="Angsana New"/>
                <w:color w:val="000000"/>
                <w:sz w:val="28"/>
                <w:szCs w:val="28"/>
                <w:cs/>
              </w:rPr>
              <w:t xml:space="preserve">ณ วันที่ </w:t>
            </w:r>
            <w:r w:rsidRPr="0040679D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 xml:space="preserve">1 </w:t>
            </w:r>
            <w:r w:rsidRPr="0040679D">
              <w:rPr>
                <w:rFonts w:ascii="Angsana New" w:eastAsia="Times New Roman" w:hAnsi="Angsana New"/>
                <w:color w:val="000000"/>
                <w:sz w:val="28"/>
                <w:szCs w:val="28"/>
                <w:cs/>
              </w:rPr>
              <w:t>มกราคม</w:t>
            </w:r>
            <w:r w:rsidRPr="0040679D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3FCF97" w14:textId="77777777" w:rsidR="00992543" w:rsidRPr="0040679D" w:rsidRDefault="00992543" w:rsidP="003B1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0BBB42" w14:textId="77777777" w:rsidR="00992543" w:rsidRPr="0040679D" w:rsidRDefault="00992543" w:rsidP="003B1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40679D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 xml:space="preserve">       58,006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1B9FEE" w14:textId="77777777" w:rsidR="00992543" w:rsidRPr="0040679D" w:rsidRDefault="00992543" w:rsidP="003B1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D335D7" w14:textId="77777777" w:rsidR="00992543" w:rsidRPr="0040679D" w:rsidRDefault="00992543" w:rsidP="003B1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40679D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 xml:space="preserve">     58,006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C564C6" w14:textId="77777777" w:rsidR="00992543" w:rsidRPr="0040679D" w:rsidRDefault="00992543" w:rsidP="003B1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B800CE" w14:textId="11D29ED6" w:rsidR="00992543" w:rsidRPr="0040679D" w:rsidRDefault="00992543" w:rsidP="003B1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40679D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 xml:space="preserve">     </w:t>
            </w:r>
            <w:r w:rsidR="002C3AA2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21,459</w:t>
            </w:r>
            <w:r w:rsidRPr="0040679D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03C8DC" w14:textId="77777777" w:rsidR="00992543" w:rsidRPr="0040679D" w:rsidRDefault="00992543" w:rsidP="003B1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3D7A96" w14:textId="4DAC5CCF" w:rsidR="00992543" w:rsidRPr="0040679D" w:rsidRDefault="00992543" w:rsidP="003B1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40679D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 xml:space="preserve">     </w:t>
            </w:r>
            <w:r w:rsidR="002C3AA2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21,459</w:t>
            </w:r>
            <w:r w:rsidRPr="0040679D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949E18" w14:textId="77777777" w:rsidR="00992543" w:rsidRPr="0040679D" w:rsidRDefault="00992543" w:rsidP="003B1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81AAC7" w14:textId="026CD1FD" w:rsidR="00992543" w:rsidRPr="0040679D" w:rsidRDefault="00992543" w:rsidP="003B1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40679D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 xml:space="preserve">     7</w:t>
            </w:r>
            <w:r w:rsidR="002C3AA2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9,465</w:t>
            </w:r>
            <w:r w:rsidRPr="0040679D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8166A4" w14:textId="77777777" w:rsidR="00992543" w:rsidRPr="0040679D" w:rsidRDefault="00992543" w:rsidP="003B1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4B6CF4" w14:textId="02E3DF22" w:rsidR="00992543" w:rsidRPr="0040679D" w:rsidRDefault="00992543" w:rsidP="003B1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40679D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 xml:space="preserve">     </w:t>
            </w:r>
            <w:r w:rsidR="002C3AA2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79,465</w:t>
            </w:r>
            <w:r w:rsidRPr="0040679D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 xml:space="preserve"> </w:t>
            </w:r>
          </w:p>
        </w:tc>
      </w:tr>
      <w:tr w:rsidR="00992543" w:rsidRPr="0040679D" w14:paraId="1336AF7E" w14:textId="77777777" w:rsidTr="003B1215">
        <w:trPr>
          <w:trHeight w:val="440"/>
        </w:trPr>
        <w:tc>
          <w:tcPr>
            <w:tcW w:w="1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F59E0F" w14:textId="77777777" w:rsidR="00992543" w:rsidRPr="0040679D" w:rsidRDefault="00992543" w:rsidP="003B1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Times New Roman" w:hAnsi="Angsana New"/>
                <w:b/>
                <w:bCs/>
                <w:color w:val="000000"/>
                <w:sz w:val="28"/>
                <w:szCs w:val="28"/>
              </w:rPr>
            </w:pPr>
            <w:r w:rsidRPr="0040679D">
              <w:rPr>
                <w:rFonts w:ascii="Angsana New" w:eastAsia="Times New Roman" w:hAnsi="Angsana New"/>
                <w:b/>
                <w:bCs/>
                <w:color w:val="000000"/>
                <w:sz w:val="28"/>
                <w:szCs w:val="28"/>
                <w:cs/>
              </w:rPr>
              <w:t xml:space="preserve">ณ วันที่ </w:t>
            </w:r>
            <w:r w:rsidRPr="0040679D">
              <w:rPr>
                <w:rFonts w:ascii="Angsana New" w:eastAsia="Times New Roman" w:hAnsi="Angsana New"/>
                <w:b/>
                <w:bCs/>
                <w:color w:val="000000"/>
                <w:sz w:val="28"/>
                <w:szCs w:val="28"/>
              </w:rPr>
              <w:t xml:space="preserve">31 </w:t>
            </w:r>
            <w:r w:rsidRPr="0040679D">
              <w:rPr>
                <w:rFonts w:ascii="Angsana New" w:eastAsia="Times New Roman" w:hAnsi="Angsana New"/>
                <w:b/>
                <w:bCs/>
                <w:color w:val="000000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BDA56D" w14:textId="77777777" w:rsidR="00992543" w:rsidRPr="0040679D" w:rsidRDefault="00992543" w:rsidP="003B1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Times New Roman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58029BA" w14:textId="77777777" w:rsidR="00992543" w:rsidRPr="0040679D" w:rsidRDefault="00992543" w:rsidP="003B1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Times New Roman" w:hAnsi="Angsana New"/>
                <w:b/>
                <w:bCs/>
                <w:color w:val="000000"/>
                <w:sz w:val="28"/>
                <w:szCs w:val="28"/>
              </w:rPr>
            </w:pPr>
            <w:r w:rsidRPr="0040679D">
              <w:rPr>
                <w:rFonts w:ascii="Angsana New" w:eastAsia="Times New Roman" w:hAnsi="Angsana New"/>
                <w:b/>
                <w:bCs/>
                <w:color w:val="000000"/>
                <w:sz w:val="28"/>
                <w:szCs w:val="28"/>
              </w:rPr>
              <w:t xml:space="preserve">       58,006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CDAA52" w14:textId="77777777" w:rsidR="00992543" w:rsidRPr="0040679D" w:rsidRDefault="00992543" w:rsidP="003B1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Times New Roman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D0BFF66" w14:textId="77777777" w:rsidR="00992543" w:rsidRPr="0040679D" w:rsidRDefault="00992543" w:rsidP="003B1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Times New Roman" w:hAnsi="Angsana New"/>
                <w:b/>
                <w:bCs/>
                <w:color w:val="000000"/>
                <w:sz w:val="28"/>
                <w:szCs w:val="28"/>
              </w:rPr>
            </w:pPr>
            <w:r w:rsidRPr="0040679D">
              <w:rPr>
                <w:rFonts w:ascii="Angsana New" w:eastAsia="Times New Roman" w:hAnsi="Angsana New"/>
                <w:b/>
                <w:bCs/>
                <w:color w:val="000000"/>
                <w:sz w:val="28"/>
                <w:szCs w:val="28"/>
              </w:rPr>
              <w:t xml:space="preserve">     58,006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51F6AC" w14:textId="77777777" w:rsidR="00992543" w:rsidRPr="0040679D" w:rsidRDefault="00992543" w:rsidP="003B1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Times New Roman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370FFD2" w14:textId="0D458E6F" w:rsidR="00992543" w:rsidRPr="0040679D" w:rsidRDefault="00992543" w:rsidP="003B1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Times New Roman" w:hAnsi="Angsana New"/>
                <w:b/>
                <w:bCs/>
                <w:color w:val="000000"/>
                <w:sz w:val="28"/>
                <w:szCs w:val="28"/>
              </w:rPr>
            </w:pPr>
            <w:r w:rsidRPr="0040679D">
              <w:rPr>
                <w:rFonts w:ascii="Angsana New" w:eastAsia="Times New Roman" w:hAnsi="Angsana New"/>
                <w:b/>
                <w:bCs/>
                <w:color w:val="000000"/>
                <w:sz w:val="28"/>
                <w:szCs w:val="28"/>
              </w:rPr>
              <w:t xml:space="preserve">     </w:t>
            </w:r>
            <w:r w:rsidR="002C3AA2">
              <w:rPr>
                <w:rFonts w:ascii="Angsana New" w:eastAsia="Times New Roman" w:hAnsi="Angsana New"/>
                <w:b/>
                <w:bCs/>
                <w:color w:val="000000"/>
                <w:sz w:val="28"/>
                <w:szCs w:val="28"/>
              </w:rPr>
              <w:t>21,459</w:t>
            </w:r>
            <w:r w:rsidRPr="0040679D">
              <w:rPr>
                <w:rFonts w:ascii="Angsana New" w:eastAsia="Times New Roman" w:hAnsi="Angsana New"/>
                <w:b/>
                <w:bCs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13053D" w14:textId="77777777" w:rsidR="00992543" w:rsidRPr="0040679D" w:rsidRDefault="00992543" w:rsidP="003B1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Times New Roman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1BCC901" w14:textId="6AD0ED7D" w:rsidR="00992543" w:rsidRPr="0040679D" w:rsidRDefault="00992543" w:rsidP="003B1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Times New Roman" w:hAnsi="Angsana New"/>
                <w:b/>
                <w:bCs/>
                <w:color w:val="000000"/>
                <w:sz w:val="28"/>
                <w:szCs w:val="28"/>
              </w:rPr>
            </w:pPr>
            <w:r w:rsidRPr="0040679D">
              <w:rPr>
                <w:rFonts w:ascii="Angsana New" w:eastAsia="Times New Roman" w:hAnsi="Angsana New"/>
                <w:b/>
                <w:bCs/>
                <w:color w:val="000000"/>
                <w:sz w:val="28"/>
                <w:szCs w:val="28"/>
              </w:rPr>
              <w:t xml:space="preserve">     </w:t>
            </w:r>
            <w:r w:rsidR="002C3AA2">
              <w:rPr>
                <w:rFonts w:ascii="Angsana New" w:eastAsia="Times New Roman" w:hAnsi="Angsana New"/>
                <w:b/>
                <w:bCs/>
                <w:color w:val="000000"/>
                <w:sz w:val="28"/>
                <w:szCs w:val="28"/>
              </w:rPr>
              <w:t>21,459</w:t>
            </w:r>
            <w:r w:rsidRPr="0040679D">
              <w:rPr>
                <w:rFonts w:ascii="Angsana New" w:eastAsia="Times New Roman" w:hAnsi="Angsana New"/>
                <w:b/>
                <w:bCs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780F05" w14:textId="77777777" w:rsidR="00992543" w:rsidRPr="0040679D" w:rsidRDefault="00992543" w:rsidP="003B1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Times New Roman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2E4FC9E" w14:textId="43FA1E95" w:rsidR="00992543" w:rsidRPr="0040679D" w:rsidRDefault="00992543" w:rsidP="003B1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Times New Roman" w:hAnsi="Angsana New"/>
                <w:b/>
                <w:bCs/>
                <w:color w:val="000000"/>
                <w:sz w:val="28"/>
                <w:szCs w:val="28"/>
              </w:rPr>
            </w:pPr>
            <w:r w:rsidRPr="0040679D">
              <w:rPr>
                <w:rFonts w:ascii="Angsana New" w:eastAsia="Times New Roman" w:hAnsi="Angsana New"/>
                <w:b/>
                <w:bCs/>
                <w:color w:val="000000"/>
                <w:sz w:val="28"/>
                <w:szCs w:val="28"/>
              </w:rPr>
              <w:t xml:space="preserve">     7</w:t>
            </w:r>
            <w:r w:rsidR="002C3AA2">
              <w:rPr>
                <w:rFonts w:ascii="Angsana New" w:eastAsia="Times New Roman" w:hAnsi="Angsana New"/>
                <w:b/>
                <w:bCs/>
                <w:color w:val="000000"/>
                <w:sz w:val="28"/>
                <w:szCs w:val="28"/>
              </w:rPr>
              <w:t>9,465</w:t>
            </w:r>
            <w:r w:rsidRPr="0040679D">
              <w:rPr>
                <w:rFonts w:ascii="Angsana New" w:eastAsia="Times New Roman" w:hAnsi="Angsana New"/>
                <w:b/>
                <w:bCs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BC3661" w14:textId="77777777" w:rsidR="00992543" w:rsidRPr="0040679D" w:rsidRDefault="00992543" w:rsidP="003B1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Times New Roman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07F002E" w14:textId="4427E30B" w:rsidR="00992543" w:rsidRPr="0040679D" w:rsidRDefault="00992543" w:rsidP="003B1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Times New Roman" w:hAnsi="Angsana New"/>
                <w:b/>
                <w:bCs/>
                <w:color w:val="000000"/>
                <w:sz w:val="28"/>
                <w:szCs w:val="28"/>
              </w:rPr>
            </w:pPr>
            <w:r w:rsidRPr="0040679D">
              <w:rPr>
                <w:rFonts w:ascii="Angsana New" w:eastAsia="Times New Roman" w:hAnsi="Angsana New"/>
                <w:b/>
                <w:bCs/>
                <w:color w:val="000000"/>
                <w:sz w:val="28"/>
                <w:szCs w:val="28"/>
              </w:rPr>
              <w:t xml:space="preserve">     7</w:t>
            </w:r>
            <w:r w:rsidR="002C3AA2">
              <w:rPr>
                <w:rFonts w:ascii="Angsana New" w:eastAsia="Times New Roman" w:hAnsi="Angsana New"/>
                <w:b/>
                <w:bCs/>
                <w:color w:val="000000"/>
                <w:sz w:val="28"/>
                <w:szCs w:val="28"/>
              </w:rPr>
              <w:t>9,465</w:t>
            </w:r>
            <w:r w:rsidRPr="0040679D">
              <w:rPr>
                <w:rFonts w:ascii="Angsana New" w:eastAsia="Times New Roman" w:hAnsi="Angsana New"/>
                <w:b/>
                <w:bCs/>
                <w:color w:val="000000"/>
                <w:sz w:val="28"/>
                <w:szCs w:val="28"/>
              </w:rPr>
              <w:t xml:space="preserve"> </w:t>
            </w:r>
          </w:p>
        </w:tc>
      </w:tr>
      <w:tr w:rsidR="00992543" w:rsidRPr="0040679D" w14:paraId="689FD265" w14:textId="77777777" w:rsidTr="003B1215">
        <w:trPr>
          <w:trHeight w:val="154"/>
        </w:trPr>
        <w:tc>
          <w:tcPr>
            <w:tcW w:w="1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F732E4" w14:textId="77777777" w:rsidR="00992543" w:rsidRPr="006B406C" w:rsidRDefault="00992543" w:rsidP="003B1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Times New Roman" w:hAnsi="Angsan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681E8F" w14:textId="77777777" w:rsidR="00992543" w:rsidRPr="0040679D" w:rsidRDefault="00992543" w:rsidP="003B1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69239A" w14:textId="77777777" w:rsidR="00992543" w:rsidRPr="0040679D" w:rsidRDefault="00992543" w:rsidP="003B1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8781A4" w14:textId="77777777" w:rsidR="00992543" w:rsidRPr="0040679D" w:rsidRDefault="00992543" w:rsidP="003B1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856158" w14:textId="77777777" w:rsidR="00992543" w:rsidRPr="0040679D" w:rsidRDefault="00992543" w:rsidP="003B1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F4550B" w14:textId="77777777" w:rsidR="00992543" w:rsidRPr="0040679D" w:rsidRDefault="00992543" w:rsidP="003B1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6F6C4D" w14:textId="77777777" w:rsidR="00992543" w:rsidRPr="0040679D" w:rsidRDefault="00992543" w:rsidP="003B1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9A8FA0" w14:textId="77777777" w:rsidR="00992543" w:rsidRPr="0040679D" w:rsidRDefault="00992543" w:rsidP="003B1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84DC2B" w14:textId="77777777" w:rsidR="00992543" w:rsidRPr="0040679D" w:rsidRDefault="00992543" w:rsidP="003B1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FF3ECD" w14:textId="77777777" w:rsidR="00992543" w:rsidRPr="0040679D" w:rsidRDefault="00992543" w:rsidP="003B1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192EF0" w14:textId="77777777" w:rsidR="00992543" w:rsidRPr="0040679D" w:rsidRDefault="00992543" w:rsidP="003B1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2A9FAD" w14:textId="77777777" w:rsidR="00992543" w:rsidRPr="0040679D" w:rsidRDefault="00992543" w:rsidP="003B1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3C9EAB" w14:textId="77777777" w:rsidR="00992543" w:rsidRPr="0040679D" w:rsidRDefault="00992543" w:rsidP="003B1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992543" w:rsidRPr="0040679D" w14:paraId="4659EE06" w14:textId="77777777" w:rsidTr="003B1215">
        <w:trPr>
          <w:trHeight w:val="191"/>
        </w:trPr>
        <w:tc>
          <w:tcPr>
            <w:tcW w:w="1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576972" w14:textId="77777777" w:rsidR="00992543" w:rsidRPr="0040679D" w:rsidRDefault="00992543" w:rsidP="003B1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Times New Roman" w:hAnsi="Angsana New"/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40679D">
              <w:rPr>
                <w:rFonts w:ascii="Angsana New" w:eastAsia="Times New Roman" w:hAnsi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ค่าเสื่อมราคาสะสม</w:t>
            </w: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7524CF" w14:textId="77777777" w:rsidR="00992543" w:rsidRPr="0040679D" w:rsidRDefault="00992543" w:rsidP="003B1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Times New Roman" w:hAnsi="Angsana New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1216B5" w14:textId="77777777" w:rsidR="00992543" w:rsidRPr="0040679D" w:rsidRDefault="00992543" w:rsidP="003B1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FDDAD2" w14:textId="77777777" w:rsidR="00992543" w:rsidRPr="0040679D" w:rsidRDefault="00992543" w:rsidP="003B1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C0858E" w14:textId="77777777" w:rsidR="00992543" w:rsidRPr="0040679D" w:rsidRDefault="00992543" w:rsidP="003B1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D05535" w14:textId="77777777" w:rsidR="00992543" w:rsidRPr="0040679D" w:rsidRDefault="00992543" w:rsidP="003B1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6183B6" w14:textId="77777777" w:rsidR="00992543" w:rsidRPr="0040679D" w:rsidRDefault="00992543" w:rsidP="003B1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068C1A" w14:textId="77777777" w:rsidR="00992543" w:rsidRPr="0040679D" w:rsidRDefault="00992543" w:rsidP="003B1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3970A6" w14:textId="77777777" w:rsidR="00992543" w:rsidRPr="0040679D" w:rsidRDefault="00992543" w:rsidP="003B1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A37AC8" w14:textId="77777777" w:rsidR="00992543" w:rsidRPr="0040679D" w:rsidRDefault="00992543" w:rsidP="003B1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AA027A" w14:textId="77777777" w:rsidR="00992543" w:rsidRPr="0040679D" w:rsidRDefault="00992543" w:rsidP="003B1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2DE885" w14:textId="77777777" w:rsidR="00992543" w:rsidRPr="0040679D" w:rsidRDefault="00992543" w:rsidP="003B1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3E2D3B" w14:textId="77777777" w:rsidR="00992543" w:rsidRPr="0040679D" w:rsidRDefault="00992543" w:rsidP="003B1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A6E75" w:rsidRPr="0040679D" w14:paraId="584B9B17" w14:textId="77777777" w:rsidTr="003B1215">
        <w:trPr>
          <w:trHeight w:val="430"/>
        </w:trPr>
        <w:tc>
          <w:tcPr>
            <w:tcW w:w="1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0D41DD" w14:textId="77777777" w:rsidR="002A6E75" w:rsidRPr="0040679D" w:rsidRDefault="002A6E75" w:rsidP="002A6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40679D">
              <w:rPr>
                <w:rFonts w:ascii="Angsana New" w:eastAsia="Times New Roman" w:hAnsi="Angsana New"/>
                <w:color w:val="000000"/>
                <w:sz w:val="28"/>
                <w:szCs w:val="28"/>
                <w:cs/>
              </w:rPr>
              <w:t xml:space="preserve">ณ วันที่ </w:t>
            </w:r>
            <w:r w:rsidRPr="0040679D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 xml:space="preserve">1 </w:t>
            </w:r>
            <w:r w:rsidRPr="0040679D">
              <w:rPr>
                <w:rFonts w:ascii="Angsana New" w:eastAsia="Times New Roman" w:hAnsi="Angsana New"/>
                <w:color w:val="000000"/>
                <w:sz w:val="28"/>
                <w:szCs w:val="28"/>
                <w:cs/>
              </w:rPr>
              <w:t>มกราคม</w:t>
            </w:r>
            <w:r w:rsidRPr="0040679D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A45B0E" w14:textId="77777777" w:rsidR="002A6E75" w:rsidRPr="0040679D" w:rsidRDefault="002A6E75" w:rsidP="002A6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460286" w14:textId="706D8A06" w:rsidR="002A6E75" w:rsidRPr="0040679D" w:rsidRDefault="002A6E75" w:rsidP="002A6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679D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 xml:space="preserve">          </w:t>
            </w:r>
            <w:r w:rsidR="00F4393D">
              <w:rPr>
                <w:rFonts w:ascii="Angsana New" w:eastAsia="Times New Roman" w:hAnsi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40679D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 xml:space="preserve">-  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DBC8BE" w14:textId="77777777" w:rsidR="002A6E75" w:rsidRPr="0040679D" w:rsidRDefault="002A6E75" w:rsidP="002A6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B0D074" w14:textId="4D171C93" w:rsidR="002A6E75" w:rsidRPr="0040679D" w:rsidRDefault="002A6E75" w:rsidP="002A6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679D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 xml:space="preserve">         -  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39CB28" w14:textId="77777777" w:rsidR="002A6E75" w:rsidRPr="0040679D" w:rsidRDefault="002A6E75" w:rsidP="002A6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33A649" w14:textId="2CDDF41B" w:rsidR="002A6E75" w:rsidRPr="0040679D" w:rsidRDefault="002A6E75" w:rsidP="002A6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40679D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 xml:space="preserve">     </w:t>
            </w:r>
            <w:r w:rsidR="002C3AA2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20,909</w:t>
            </w:r>
            <w:r w:rsidRPr="0040679D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7EEF73" w14:textId="77777777" w:rsidR="002A6E75" w:rsidRPr="0040679D" w:rsidRDefault="002A6E75" w:rsidP="002A6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B4D9B6" w14:textId="57D22CC6" w:rsidR="002A6E75" w:rsidRPr="0040679D" w:rsidRDefault="002A6E75" w:rsidP="002A6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40679D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 xml:space="preserve">     </w:t>
            </w:r>
            <w:r w:rsidR="002C3AA2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20,835</w:t>
            </w:r>
            <w:r w:rsidRPr="0040679D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10C0CE" w14:textId="77777777" w:rsidR="002A6E75" w:rsidRPr="0040679D" w:rsidRDefault="002A6E75" w:rsidP="002A6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C186B0" w14:textId="403EBFA4" w:rsidR="002A6E75" w:rsidRPr="0040679D" w:rsidRDefault="002A6E75" w:rsidP="002A6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40679D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 xml:space="preserve">     </w:t>
            </w:r>
            <w:r w:rsidR="002C3AA2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20,909</w:t>
            </w:r>
            <w:r w:rsidRPr="0040679D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58F56A" w14:textId="77777777" w:rsidR="002A6E75" w:rsidRPr="0040679D" w:rsidRDefault="002A6E75" w:rsidP="002A6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CBB781" w14:textId="32ADB321" w:rsidR="002A6E75" w:rsidRPr="0040679D" w:rsidRDefault="002A6E75" w:rsidP="002A6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40679D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 xml:space="preserve">     </w:t>
            </w:r>
            <w:r w:rsidR="002C3AA2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20,835</w:t>
            </w:r>
            <w:r w:rsidRPr="0040679D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 xml:space="preserve"> </w:t>
            </w:r>
          </w:p>
        </w:tc>
      </w:tr>
      <w:tr w:rsidR="00F4393D" w:rsidRPr="0040679D" w14:paraId="1B09BFD6" w14:textId="77777777" w:rsidTr="003B1215">
        <w:trPr>
          <w:trHeight w:val="430"/>
        </w:trPr>
        <w:tc>
          <w:tcPr>
            <w:tcW w:w="1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89A947" w14:textId="77777777" w:rsidR="00F4393D" w:rsidRPr="0040679D" w:rsidRDefault="00F4393D" w:rsidP="00F43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40679D">
              <w:rPr>
                <w:rFonts w:ascii="Angsana New" w:eastAsia="Times New Roman" w:hAnsi="Angsana New"/>
                <w:color w:val="000000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300686" w14:textId="77777777" w:rsidR="00F4393D" w:rsidRPr="0040679D" w:rsidRDefault="00F4393D" w:rsidP="00F43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771493" w14:textId="3087A915" w:rsidR="00F4393D" w:rsidRPr="0040679D" w:rsidRDefault="00F4393D" w:rsidP="00F43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679D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 xml:space="preserve">          </w:t>
            </w:r>
            <w:r>
              <w:rPr>
                <w:rFonts w:ascii="Angsana New" w:eastAsia="Times New Roman" w:hAnsi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40679D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 xml:space="preserve">-  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5D39B3" w14:textId="77777777" w:rsidR="00F4393D" w:rsidRPr="0040679D" w:rsidRDefault="00F4393D" w:rsidP="00F43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7B49E4" w14:textId="3571BD7F" w:rsidR="00F4393D" w:rsidRPr="0040679D" w:rsidRDefault="00F4393D" w:rsidP="00F43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679D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 xml:space="preserve">         -  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CE7CB5" w14:textId="77777777" w:rsidR="00F4393D" w:rsidRPr="0040679D" w:rsidRDefault="00F4393D" w:rsidP="00F43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92ED2A" w14:textId="77777777" w:rsidR="00F4393D" w:rsidRPr="0040679D" w:rsidRDefault="00F4393D" w:rsidP="00F43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40679D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 xml:space="preserve">            73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A1540E" w14:textId="77777777" w:rsidR="00F4393D" w:rsidRPr="0040679D" w:rsidRDefault="00F4393D" w:rsidP="00F43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2250DD" w14:textId="77777777" w:rsidR="00F4393D" w:rsidRPr="0040679D" w:rsidRDefault="00F4393D" w:rsidP="00F43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40679D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 xml:space="preserve">            74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84F577" w14:textId="77777777" w:rsidR="00F4393D" w:rsidRPr="0040679D" w:rsidRDefault="00F4393D" w:rsidP="00F43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C9C580" w14:textId="77777777" w:rsidR="00F4393D" w:rsidRPr="0040679D" w:rsidRDefault="00F4393D" w:rsidP="00F43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40679D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 xml:space="preserve">            73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AA8F4D" w14:textId="77777777" w:rsidR="00F4393D" w:rsidRPr="0040679D" w:rsidRDefault="00F4393D" w:rsidP="00F43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48419C" w14:textId="77777777" w:rsidR="00F4393D" w:rsidRPr="0040679D" w:rsidRDefault="00F4393D" w:rsidP="00F43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40679D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 xml:space="preserve">            74 </w:t>
            </w:r>
          </w:p>
        </w:tc>
      </w:tr>
      <w:tr w:rsidR="00F4393D" w:rsidRPr="00013174" w14:paraId="6FC78A96" w14:textId="77777777" w:rsidTr="003B1215">
        <w:trPr>
          <w:trHeight w:val="440"/>
        </w:trPr>
        <w:tc>
          <w:tcPr>
            <w:tcW w:w="1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113721" w14:textId="77777777" w:rsidR="00F4393D" w:rsidRPr="0040679D" w:rsidRDefault="00F4393D" w:rsidP="00F43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Times New Roman" w:hAnsi="Angsana New"/>
                <w:b/>
                <w:bCs/>
                <w:color w:val="000000"/>
                <w:sz w:val="28"/>
                <w:szCs w:val="28"/>
              </w:rPr>
            </w:pPr>
            <w:r w:rsidRPr="0040679D">
              <w:rPr>
                <w:rFonts w:ascii="Angsana New" w:eastAsia="Times New Roman" w:hAnsi="Angsana New"/>
                <w:b/>
                <w:bCs/>
                <w:color w:val="000000"/>
                <w:sz w:val="28"/>
                <w:szCs w:val="28"/>
                <w:cs/>
              </w:rPr>
              <w:t xml:space="preserve">ณ วันที่ </w:t>
            </w:r>
            <w:r w:rsidRPr="0040679D">
              <w:rPr>
                <w:rFonts w:ascii="Angsana New" w:eastAsia="Times New Roman" w:hAnsi="Angsana New"/>
                <w:b/>
                <w:bCs/>
                <w:color w:val="000000"/>
                <w:sz w:val="28"/>
                <w:szCs w:val="28"/>
              </w:rPr>
              <w:t xml:space="preserve">31 </w:t>
            </w:r>
            <w:r w:rsidRPr="0040679D">
              <w:rPr>
                <w:rFonts w:ascii="Angsana New" w:eastAsia="Times New Roman" w:hAnsi="Angsana New"/>
                <w:b/>
                <w:bCs/>
                <w:color w:val="000000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7CC448" w14:textId="77777777" w:rsidR="00F4393D" w:rsidRPr="0040679D" w:rsidRDefault="00F4393D" w:rsidP="00F43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Times New Roman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082C916" w14:textId="2795B257" w:rsidR="00F4393D" w:rsidRPr="00013174" w:rsidRDefault="00F4393D" w:rsidP="00F43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Times New Roman" w:hAnsi="Angsana New"/>
                <w:b/>
                <w:bCs/>
                <w:color w:val="000000"/>
                <w:sz w:val="28"/>
                <w:szCs w:val="28"/>
              </w:rPr>
            </w:pPr>
            <w:r w:rsidRPr="00013174">
              <w:rPr>
                <w:rFonts w:ascii="Angsana New" w:eastAsia="Times New Roman" w:hAnsi="Angsana New"/>
                <w:b/>
                <w:bCs/>
                <w:color w:val="000000"/>
                <w:sz w:val="28"/>
                <w:szCs w:val="28"/>
              </w:rPr>
              <w:t xml:space="preserve">          </w:t>
            </w:r>
            <w:r w:rsidRPr="00013174">
              <w:rPr>
                <w:rFonts w:ascii="Angsana New" w:eastAsia="Times New Roman" w:hAnsi="Angsana New" w:hint="cs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Pr="00013174">
              <w:rPr>
                <w:rFonts w:ascii="Angsana New" w:eastAsia="Times New Roman" w:hAnsi="Angsana New"/>
                <w:b/>
                <w:bCs/>
                <w:color w:val="000000"/>
                <w:sz w:val="28"/>
                <w:szCs w:val="28"/>
              </w:rPr>
              <w:t xml:space="preserve">-  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691D0B" w14:textId="77777777" w:rsidR="00F4393D" w:rsidRPr="00013174" w:rsidRDefault="00F4393D" w:rsidP="00F43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Times New Roman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F8C16D8" w14:textId="2334484C" w:rsidR="00F4393D" w:rsidRPr="00013174" w:rsidRDefault="00F4393D" w:rsidP="00F43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Times New Roman" w:hAnsi="Angsana New"/>
                <w:b/>
                <w:bCs/>
                <w:color w:val="000000"/>
                <w:sz w:val="28"/>
                <w:szCs w:val="28"/>
              </w:rPr>
            </w:pPr>
            <w:r w:rsidRPr="00013174">
              <w:rPr>
                <w:rFonts w:ascii="Angsana New" w:eastAsia="Times New Roman" w:hAnsi="Angsana New"/>
                <w:b/>
                <w:bCs/>
                <w:color w:val="000000"/>
                <w:sz w:val="28"/>
                <w:szCs w:val="28"/>
              </w:rPr>
              <w:t xml:space="preserve">         -  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555361" w14:textId="77777777" w:rsidR="00F4393D" w:rsidRPr="00013174" w:rsidRDefault="00F4393D" w:rsidP="00F43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Times New Roman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06C9445" w14:textId="553E1AD0" w:rsidR="00F4393D" w:rsidRPr="00013174" w:rsidRDefault="00F4393D" w:rsidP="00F43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Times New Roman" w:hAnsi="Angsana New"/>
                <w:b/>
                <w:bCs/>
                <w:color w:val="000000"/>
                <w:sz w:val="28"/>
                <w:szCs w:val="28"/>
              </w:rPr>
            </w:pPr>
            <w:r w:rsidRPr="00013174">
              <w:rPr>
                <w:rFonts w:ascii="Angsana New" w:eastAsia="Times New Roman" w:hAnsi="Angsana New"/>
                <w:b/>
                <w:bCs/>
                <w:color w:val="000000"/>
                <w:sz w:val="28"/>
                <w:szCs w:val="28"/>
              </w:rPr>
              <w:t xml:space="preserve">     </w:t>
            </w:r>
            <w:r w:rsidR="002C3AA2" w:rsidRPr="00013174">
              <w:rPr>
                <w:rFonts w:ascii="Angsana New" w:eastAsia="Times New Roman" w:hAnsi="Angsana New"/>
                <w:b/>
                <w:bCs/>
                <w:color w:val="000000"/>
                <w:sz w:val="28"/>
                <w:szCs w:val="28"/>
              </w:rPr>
              <w:t>20,982</w:t>
            </w:r>
            <w:r w:rsidRPr="00013174">
              <w:rPr>
                <w:rFonts w:ascii="Angsana New" w:eastAsia="Times New Roman" w:hAnsi="Angsana New"/>
                <w:b/>
                <w:bCs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80E159" w14:textId="77777777" w:rsidR="00F4393D" w:rsidRPr="00013174" w:rsidRDefault="00F4393D" w:rsidP="00F43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Times New Roman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B51FBB4" w14:textId="5D032FD4" w:rsidR="00F4393D" w:rsidRPr="00013174" w:rsidRDefault="00F4393D" w:rsidP="00F43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Times New Roman" w:hAnsi="Angsana New"/>
                <w:b/>
                <w:bCs/>
                <w:color w:val="000000"/>
                <w:sz w:val="28"/>
                <w:szCs w:val="28"/>
              </w:rPr>
            </w:pPr>
            <w:r w:rsidRPr="00013174">
              <w:rPr>
                <w:rFonts w:ascii="Angsana New" w:eastAsia="Times New Roman" w:hAnsi="Angsana New"/>
                <w:b/>
                <w:bCs/>
                <w:color w:val="000000"/>
                <w:sz w:val="28"/>
                <w:szCs w:val="28"/>
              </w:rPr>
              <w:t xml:space="preserve">     </w:t>
            </w:r>
            <w:r w:rsidR="002C3AA2" w:rsidRPr="00013174">
              <w:rPr>
                <w:rFonts w:ascii="Angsana New" w:eastAsia="Times New Roman" w:hAnsi="Angsana New"/>
                <w:b/>
                <w:bCs/>
                <w:color w:val="000000"/>
                <w:sz w:val="28"/>
                <w:szCs w:val="28"/>
              </w:rPr>
              <w:t>20,909</w:t>
            </w:r>
            <w:r w:rsidRPr="00013174">
              <w:rPr>
                <w:rFonts w:ascii="Angsana New" w:eastAsia="Times New Roman" w:hAnsi="Angsana New"/>
                <w:b/>
                <w:bCs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322992" w14:textId="77777777" w:rsidR="00F4393D" w:rsidRPr="00013174" w:rsidRDefault="00F4393D" w:rsidP="00F43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Times New Roman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6717F37" w14:textId="385ED612" w:rsidR="00F4393D" w:rsidRPr="00013174" w:rsidRDefault="00F4393D" w:rsidP="00F43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Times New Roman" w:hAnsi="Angsana New"/>
                <w:b/>
                <w:bCs/>
                <w:color w:val="000000"/>
                <w:sz w:val="28"/>
                <w:szCs w:val="28"/>
              </w:rPr>
            </w:pPr>
            <w:r w:rsidRPr="00013174">
              <w:rPr>
                <w:rFonts w:ascii="Angsana New" w:eastAsia="Times New Roman" w:hAnsi="Angsana New"/>
                <w:b/>
                <w:bCs/>
                <w:color w:val="000000"/>
                <w:sz w:val="28"/>
                <w:szCs w:val="28"/>
              </w:rPr>
              <w:t xml:space="preserve">     </w:t>
            </w:r>
            <w:r w:rsidR="002C3AA2" w:rsidRPr="00013174">
              <w:rPr>
                <w:rFonts w:ascii="Angsana New" w:eastAsia="Times New Roman" w:hAnsi="Angsana New"/>
                <w:b/>
                <w:bCs/>
                <w:color w:val="000000"/>
                <w:sz w:val="28"/>
                <w:szCs w:val="28"/>
              </w:rPr>
              <w:t>20,982</w:t>
            </w:r>
            <w:r w:rsidRPr="00013174">
              <w:rPr>
                <w:rFonts w:ascii="Angsana New" w:eastAsia="Times New Roman" w:hAnsi="Angsana New"/>
                <w:b/>
                <w:bCs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2A04CC" w14:textId="77777777" w:rsidR="00F4393D" w:rsidRPr="00013174" w:rsidRDefault="00F4393D" w:rsidP="00F43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Times New Roman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606D935" w14:textId="354537E6" w:rsidR="00F4393D" w:rsidRPr="00013174" w:rsidRDefault="00F4393D" w:rsidP="00F43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Times New Roman" w:hAnsi="Angsana New"/>
                <w:b/>
                <w:bCs/>
                <w:color w:val="000000"/>
                <w:sz w:val="28"/>
                <w:szCs w:val="28"/>
              </w:rPr>
            </w:pPr>
            <w:r w:rsidRPr="00013174">
              <w:rPr>
                <w:rFonts w:ascii="Angsana New" w:eastAsia="Times New Roman" w:hAnsi="Angsana New"/>
                <w:b/>
                <w:bCs/>
                <w:color w:val="000000"/>
                <w:sz w:val="28"/>
                <w:szCs w:val="28"/>
              </w:rPr>
              <w:t xml:space="preserve">     </w:t>
            </w:r>
            <w:r w:rsidR="002C3AA2" w:rsidRPr="00013174">
              <w:rPr>
                <w:rFonts w:ascii="Angsana New" w:eastAsia="Times New Roman" w:hAnsi="Angsana New"/>
                <w:b/>
                <w:bCs/>
                <w:color w:val="000000"/>
                <w:sz w:val="28"/>
                <w:szCs w:val="28"/>
              </w:rPr>
              <w:t>20,909</w:t>
            </w:r>
            <w:r w:rsidRPr="00013174">
              <w:rPr>
                <w:rFonts w:ascii="Angsana New" w:eastAsia="Times New Roman" w:hAnsi="Angsana New"/>
                <w:b/>
                <w:bCs/>
                <w:color w:val="000000"/>
                <w:sz w:val="28"/>
                <w:szCs w:val="28"/>
              </w:rPr>
              <w:t xml:space="preserve"> </w:t>
            </w:r>
          </w:p>
        </w:tc>
      </w:tr>
      <w:tr w:rsidR="00992543" w:rsidRPr="0040679D" w14:paraId="6BAE6BE8" w14:textId="77777777" w:rsidTr="003B1215">
        <w:trPr>
          <w:trHeight w:val="77"/>
        </w:trPr>
        <w:tc>
          <w:tcPr>
            <w:tcW w:w="1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1C8F82" w14:textId="77777777" w:rsidR="00992543" w:rsidRPr="0040679D" w:rsidRDefault="00992543" w:rsidP="003B1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Times New Roman" w:hAnsi="Angsana New"/>
                <w:color w:val="000000"/>
              </w:rPr>
            </w:pP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BA412C" w14:textId="77777777" w:rsidR="00992543" w:rsidRPr="0040679D" w:rsidRDefault="00992543" w:rsidP="003B1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6311BF" w14:textId="77777777" w:rsidR="00992543" w:rsidRPr="0040679D" w:rsidRDefault="00992543" w:rsidP="003B1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ACA149" w14:textId="77777777" w:rsidR="00992543" w:rsidRPr="0040679D" w:rsidRDefault="00992543" w:rsidP="003B1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B41947" w14:textId="77777777" w:rsidR="00992543" w:rsidRPr="0040679D" w:rsidRDefault="00992543" w:rsidP="003B1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3A95A2" w14:textId="77777777" w:rsidR="00992543" w:rsidRPr="0040679D" w:rsidRDefault="00992543" w:rsidP="003B1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8B345B" w14:textId="77777777" w:rsidR="00992543" w:rsidRPr="0040679D" w:rsidRDefault="00992543" w:rsidP="003B1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644BFE" w14:textId="77777777" w:rsidR="00992543" w:rsidRPr="0040679D" w:rsidRDefault="00992543" w:rsidP="003B1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C42D4E" w14:textId="77777777" w:rsidR="00992543" w:rsidRPr="0040679D" w:rsidRDefault="00992543" w:rsidP="003B1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0B07F8" w14:textId="77777777" w:rsidR="00992543" w:rsidRPr="0040679D" w:rsidRDefault="00992543" w:rsidP="003B1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3D6785" w14:textId="77777777" w:rsidR="00992543" w:rsidRPr="0040679D" w:rsidRDefault="00992543" w:rsidP="003B1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B93C87" w14:textId="77777777" w:rsidR="00992543" w:rsidRPr="0040679D" w:rsidRDefault="00992543" w:rsidP="003B1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53BE0B" w14:textId="77777777" w:rsidR="00992543" w:rsidRPr="0040679D" w:rsidRDefault="00992543" w:rsidP="003B1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eastAsia="Times New Roman" w:hAnsi="Times New Roman" w:cs="Times New Roman"/>
              </w:rPr>
            </w:pPr>
          </w:p>
        </w:tc>
      </w:tr>
      <w:tr w:rsidR="00992543" w:rsidRPr="0040679D" w14:paraId="064CD936" w14:textId="77777777" w:rsidTr="003B1215">
        <w:trPr>
          <w:trHeight w:val="389"/>
        </w:trPr>
        <w:tc>
          <w:tcPr>
            <w:tcW w:w="1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6EA12A" w14:textId="77777777" w:rsidR="00992543" w:rsidRPr="0040679D" w:rsidRDefault="00992543" w:rsidP="003B1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Times New Roman" w:hAnsi="Angsana New"/>
                <w:b/>
                <w:bCs/>
                <w:color w:val="000000"/>
                <w:sz w:val="28"/>
                <w:szCs w:val="28"/>
              </w:rPr>
            </w:pPr>
            <w:r w:rsidRPr="0040679D">
              <w:rPr>
                <w:rFonts w:ascii="Angsana New" w:eastAsia="Times New Roman" w:hAnsi="Angsana New"/>
                <w:b/>
                <w:bCs/>
                <w:color w:val="000000"/>
                <w:sz w:val="28"/>
                <w:szCs w:val="28"/>
                <w:cs/>
              </w:rPr>
              <w:t>มูลค่าสุทธิทางบัญชี</w:t>
            </w: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2981BB" w14:textId="77777777" w:rsidR="00992543" w:rsidRPr="0040679D" w:rsidRDefault="00992543" w:rsidP="003B1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Times New Roman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B62A2A0" w14:textId="77777777" w:rsidR="00992543" w:rsidRPr="0040679D" w:rsidRDefault="00992543" w:rsidP="003B1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Times New Roman" w:hAnsi="Angsana New"/>
                <w:b/>
                <w:bCs/>
                <w:color w:val="000000"/>
                <w:sz w:val="28"/>
                <w:szCs w:val="28"/>
              </w:rPr>
            </w:pPr>
            <w:r w:rsidRPr="0040679D">
              <w:rPr>
                <w:rFonts w:ascii="Angsana New" w:eastAsia="Times New Roman" w:hAnsi="Angsana New"/>
                <w:b/>
                <w:bCs/>
                <w:color w:val="000000"/>
                <w:sz w:val="28"/>
                <w:szCs w:val="28"/>
              </w:rPr>
              <w:t xml:space="preserve">       58,006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0596BE" w14:textId="77777777" w:rsidR="00992543" w:rsidRPr="0040679D" w:rsidRDefault="00992543" w:rsidP="003B1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Times New Roman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B74967F" w14:textId="77777777" w:rsidR="00992543" w:rsidRPr="0040679D" w:rsidRDefault="00992543" w:rsidP="003B1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Times New Roman" w:hAnsi="Angsana New"/>
                <w:b/>
                <w:bCs/>
                <w:color w:val="000000"/>
                <w:sz w:val="28"/>
                <w:szCs w:val="28"/>
              </w:rPr>
            </w:pPr>
            <w:r w:rsidRPr="0040679D">
              <w:rPr>
                <w:rFonts w:ascii="Angsana New" w:eastAsia="Times New Roman" w:hAnsi="Angsana New"/>
                <w:b/>
                <w:bCs/>
                <w:color w:val="000000"/>
                <w:sz w:val="28"/>
                <w:szCs w:val="28"/>
              </w:rPr>
              <w:t xml:space="preserve">     58,006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BE44B5" w14:textId="77777777" w:rsidR="00992543" w:rsidRPr="0040679D" w:rsidRDefault="00992543" w:rsidP="003B1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Times New Roman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85E9192" w14:textId="77777777" w:rsidR="00992543" w:rsidRPr="0040679D" w:rsidRDefault="00992543" w:rsidP="003B1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Times New Roman" w:hAnsi="Angsana New"/>
                <w:b/>
                <w:bCs/>
                <w:color w:val="000000"/>
                <w:sz w:val="28"/>
                <w:szCs w:val="28"/>
              </w:rPr>
            </w:pPr>
            <w:r w:rsidRPr="0040679D">
              <w:rPr>
                <w:rFonts w:ascii="Angsana New" w:eastAsia="Times New Roman" w:hAnsi="Angsana New"/>
                <w:b/>
                <w:bCs/>
                <w:color w:val="000000"/>
                <w:sz w:val="28"/>
                <w:szCs w:val="28"/>
              </w:rPr>
              <w:t xml:space="preserve">          477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036242" w14:textId="77777777" w:rsidR="00992543" w:rsidRPr="0040679D" w:rsidRDefault="00992543" w:rsidP="003B1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Times New Roman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FDD5E1B" w14:textId="77777777" w:rsidR="00992543" w:rsidRPr="0040679D" w:rsidRDefault="00992543" w:rsidP="003B1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Times New Roman" w:hAnsi="Angsana New"/>
                <w:b/>
                <w:bCs/>
                <w:color w:val="000000"/>
                <w:sz w:val="28"/>
                <w:szCs w:val="28"/>
              </w:rPr>
            </w:pPr>
            <w:r w:rsidRPr="0040679D">
              <w:rPr>
                <w:rFonts w:ascii="Angsana New" w:eastAsia="Times New Roman" w:hAnsi="Angsana New"/>
                <w:b/>
                <w:bCs/>
                <w:color w:val="000000"/>
                <w:sz w:val="28"/>
                <w:szCs w:val="28"/>
              </w:rPr>
              <w:t xml:space="preserve">          550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7033D0" w14:textId="77777777" w:rsidR="00992543" w:rsidRPr="0040679D" w:rsidRDefault="00992543" w:rsidP="003B1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Times New Roman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D806BBB" w14:textId="77777777" w:rsidR="00992543" w:rsidRPr="0040679D" w:rsidRDefault="00992543" w:rsidP="003B1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Times New Roman" w:hAnsi="Angsana New"/>
                <w:b/>
                <w:bCs/>
                <w:color w:val="000000"/>
                <w:sz w:val="28"/>
                <w:szCs w:val="28"/>
              </w:rPr>
            </w:pPr>
            <w:r w:rsidRPr="0040679D">
              <w:rPr>
                <w:rFonts w:ascii="Angsana New" w:eastAsia="Times New Roman" w:hAnsi="Angsana New"/>
                <w:b/>
                <w:bCs/>
                <w:color w:val="000000"/>
                <w:sz w:val="28"/>
                <w:szCs w:val="28"/>
              </w:rPr>
              <w:t xml:space="preserve">     58,483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B1D57A" w14:textId="77777777" w:rsidR="00992543" w:rsidRPr="0040679D" w:rsidRDefault="00992543" w:rsidP="003B1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Times New Roman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B577C6B" w14:textId="77777777" w:rsidR="00992543" w:rsidRPr="0040679D" w:rsidRDefault="00992543" w:rsidP="003B1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Times New Roman" w:hAnsi="Angsana New"/>
                <w:b/>
                <w:bCs/>
                <w:color w:val="000000"/>
                <w:sz w:val="28"/>
                <w:szCs w:val="28"/>
              </w:rPr>
            </w:pPr>
            <w:r w:rsidRPr="0040679D">
              <w:rPr>
                <w:rFonts w:ascii="Angsana New" w:eastAsia="Times New Roman" w:hAnsi="Angsana New"/>
                <w:b/>
                <w:bCs/>
                <w:color w:val="000000"/>
                <w:sz w:val="28"/>
                <w:szCs w:val="28"/>
              </w:rPr>
              <w:t xml:space="preserve">     58,556 </w:t>
            </w:r>
          </w:p>
        </w:tc>
      </w:tr>
      <w:tr w:rsidR="00992543" w:rsidRPr="0040679D" w14:paraId="5BC1DD2A" w14:textId="77777777" w:rsidTr="003B1215">
        <w:trPr>
          <w:trHeight w:val="191"/>
        </w:trPr>
        <w:tc>
          <w:tcPr>
            <w:tcW w:w="1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3592E8" w14:textId="77777777" w:rsidR="00992543" w:rsidRPr="0040679D" w:rsidRDefault="00992543" w:rsidP="003B1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51A128" w14:textId="77777777" w:rsidR="00992543" w:rsidRPr="0040679D" w:rsidRDefault="00992543" w:rsidP="003B1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A02AF6" w14:textId="77777777" w:rsidR="00992543" w:rsidRPr="0040679D" w:rsidRDefault="00992543" w:rsidP="003B1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9CF863" w14:textId="77777777" w:rsidR="00992543" w:rsidRPr="0040679D" w:rsidRDefault="00992543" w:rsidP="003B1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F19958" w14:textId="77777777" w:rsidR="00992543" w:rsidRPr="0040679D" w:rsidRDefault="00992543" w:rsidP="003B1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94CBB0" w14:textId="77777777" w:rsidR="00992543" w:rsidRPr="0040679D" w:rsidRDefault="00992543" w:rsidP="003B1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570F8D" w14:textId="77777777" w:rsidR="00992543" w:rsidRPr="0040679D" w:rsidRDefault="00992543" w:rsidP="003B1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FC94A7" w14:textId="77777777" w:rsidR="00992543" w:rsidRPr="0040679D" w:rsidRDefault="00992543" w:rsidP="003B1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DF8B07" w14:textId="77777777" w:rsidR="00992543" w:rsidRPr="0040679D" w:rsidRDefault="00992543" w:rsidP="003B1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E58CDE" w14:textId="77777777" w:rsidR="00992543" w:rsidRPr="0040679D" w:rsidRDefault="00992543" w:rsidP="003B1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5A0E1F" w14:textId="77777777" w:rsidR="00992543" w:rsidRPr="0040679D" w:rsidRDefault="00992543" w:rsidP="003B1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DC7D32" w14:textId="77777777" w:rsidR="00992543" w:rsidRPr="0040679D" w:rsidRDefault="00992543" w:rsidP="003B1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BBE15F" w14:textId="77777777" w:rsidR="00992543" w:rsidRPr="0040679D" w:rsidRDefault="00992543" w:rsidP="003B1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92543" w:rsidRPr="0040679D" w14:paraId="78C1E6EA" w14:textId="77777777" w:rsidTr="003B1215">
        <w:trPr>
          <w:trHeight w:val="191"/>
        </w:trPr>
        <w:tc>
          <w:tcPr>
            <w:tcW w:w="1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4E8494" w14:textId="77777777" w:rsidR="00992543" w:rsidRPr="0040679D" w:rsidRDefault="00992543" w:rsidP="003B1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40DFF4" w14:textId="77777777" w:rsidR="00992543" w:rsidRPr="0040679D" w:rsidRDefault="00992543" w:rsidP="003B1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394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DC8AB5" w14:textId="77777777" w:rsidR="00992543" w:rsidRPr="0040679D" w:rsidRDefault="00992543" w:rsidP="003B1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8"/>
                <w:szCs w:val="28"/>
              </w:rPr>
            </w:pPr>
            <w:r w:rsidRPr="0040679D">
              <w:rPr>
                <w:rFonts w:ascii="Angsana New" w:eastAsia="Times New Roman" w:hAnsi="Angsana New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92543" w:rsidRPr="0040679D" w14:paraId="3B38134D" w14:textId="77777777" w:rsidTr="00EA0AB2">
        <w:trPr>
          <w:trHeight w:val="353"/>
        </w:trPr>
        <w:tc>
          <w:tcPr>
            <w:tcW w:w="1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C4A2CF" w14:textId="77777777" w:rsidR="00992543" w:rsidRPr="0040679D" w:rsidRDefault="00992543" w:rsidP="003B1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A6A628" w14:textId="77777777" w:rsidR="00992543" w:rsidRPr="0040679D" w:rsidRDefault="00992543" w:rsidP="003B1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4126E6" w14:textId="77777777" w:rsidR="00992543" w:rsidRPr="0040679D" w:rsidRDefault="00992543" w:rsidP="003B1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40679D">
              <w:rPr>
                <w:rFonts w:ascii="Angsana New" w:eastAsia="Times New Roman" w:hAnsi="Angsana New"/>
                <w:color w:val="000000"/>
                <w:sz w:val="28"/>
                <w:szCs w:val="28"/>
                <w:cs/>
              </w:rPr>
              <w:t>ที่ดิน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7DFB48" w14:textId="77777777" w:rsidR="00992543" w:rsidRPr="0040679D" w:rsidRDefault="00992543" w:rsidP="003B1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22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1DB5B3" w14:textId="77777777" w:rsidR="00992543" w:rsidRPr="0040679D" w:rsidRDefault="00992543" w:rsidP="003B1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40679D">
              <w:rPr>
                <w:rFonts w:ascii="Angsana New" w:eastAsia="Times New Roman" w:hAnsi="Angsana New"/>
                <w:color w:val="000000"/>
                <w:sz w:val="28"/>
                <w:szCs w:val="28"/>
                <w:cs/>
              </w:rPr>
              <w:t>อาคาร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D064E0" w14:textId="77777777" w:rsidR="00992543" w:rsidRPr="0040679D" w:rsidRDefault="00992543" w:rsidP="003B1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22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BABED6" w14:textId="77777777" w:rsidR="00992543" w:rsidRPr="0040679D" w:rsidRDefault="00992543" w:rsidP="003B1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40679D">
              <w:rPr>
                <w:rFonts w:ascii="Angsana New" w:eastAsia="Times New Roman" w:hAnsi="Angsana New"/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992543" w:rsidRPr="0040679D" w14:paraId="4F48B3A9" w14:textId="77777777" w:rsidTr="003B1215">
        <w:trPr>
          <w:trHeight w:val="326"/>
        </w:trPr>
        <w:tc>
          <w:tcPr>
            <w:tcW w:w="1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4938AD" w14:textId="77777777" w:rsidR="00992543" w:rsidRPr="0040679D" w:rsidRDefault="00992543" w:rsidP="003B1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103E89" w14:textId="77777777" w:rsidR="00992543" w:rsidRPr="0040679D" w:rsidRDefault="00992543" w:rsidP="003B1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3BC0A6" w14:textId="77777777" w:rsidR="00992543" w:rsidRPr="0040679D" w:rsidRDefault="00992543" w:rsidP="003B1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40679D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2563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5A6099" w14:textId="77777777" w:rsidR="00992543" w:rsidRPr="0040679D" w:rsidRDefault="00992543" w:rsidP="003B1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387B37" w14:textId="77777777" w:rsidR="00992543" w:rsidRPr="0040679D" w:rsidRDefault="00992543" w:rsidP="003B1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40679D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2562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DBB835" w14:textId="77777777" w:rsidR="00992543" w:rsidRPr="0040679D" w:rsidRDefault="00992543" w:rsidP="003B1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36B12F" w14:textId="77777777" w:rsidR="00992543" w:rsidRPr="0040679D" w:rsidRDefault="00992543" w:rsidP="003B1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40679D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2563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380915" w14:textId="77777777" w:rsidR="00992543" w:rsidRPr="0040679D" w:rsidRDefault="00992543" w:rsidP="003B1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C1162A" w14:textId="77777777" w:rsidR="00992543" w:rsidRPr="0040679D" w:rsidRDefault="00992543" w:rsidP="003B1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40679D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2562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7C1130" w14:textId="77777777" w:rsidR="00992543" w:rsidRPr="0040679D" w:rsidRDefault="00992543" w:rsidP="003B1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AC46A9" w14:textId="77777777" w:rsidR="00992543" w:rsidRPr="0040679D" w:rsidRDefault="00992543" w:rsidP="003B1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40679D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2563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1FB4A2" w14:textId="77777777" w:rsidR="00992543" w:rsidRPr="0040679D" w:rsidRDefault="00992543" w:rsidP="003B1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6192C8" w14:textId="77777777" w:rsidR="00992543" w:rsidRPr="0040679D" w:rsidRDefault="00992543" w:rsidP="003B1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40679D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2562</w:t>
            </w:r>
          </w:p>
        </w:tc>
      </w:tr>
      <w:tr w:rsidR="00EA0AB2" w:rsidRPr="0040679D" w14:paraId="331000E3" w14:textId="77777777" w:rsidTr="00E94CCE">
        <w:trPr>
          <w:trHeight w:val="326"/>
        </w:trPr>
        <w:tc>
          <w:tcPr>
            <w:tcW w:w="1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E82445" w14:textId="77777777" w:rsidR="00EA0AB2" w:rsidRPr="0040679D" w:rsidRDefault="00EA0AB2" w:rsidP="003B1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C4346D" w14:textId="77777777" w:rsidR="00EA0AB2" w:rsidRPr="0040679D" w:rsidRDefault="00EA0AB2" w:rsidP="003B1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394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F63304" w14:textId="0EE3EB05" w:rsidR="00EA0AB2" w:rsidRPr="0040679D" w:rsidRDefault="00EA0AB2" w:rsidP="003B1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EA0AB2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EA0AB2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พัน</w:t>
            </w:r>
            <w:r w:rsidRPr="00EA0AB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992543" w:rsidRPr="0040679D" w14:paraId="704F5077" w14:textId="77777777" w:rsidTr="003B1215">
        <w:trPr>
          <w:trHeight w:val="227"/>
        </w:trPr>
        <w:tc>
          <w:tcPr>
            <w:tcW w:w="1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212C4B" w14:textId="77777777" w:rsidR="00992543" w:rsidRPr="0040679D" w:rsidRDefault="00992543" w:rsidP="003B1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Times New Roman" w:hAnsi="Angsana New"/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40679D">
              <w:rPr>
                <w:rFonts w:ascii="Angsana New" w:eastAsia="Times New Roman" w:hAnsi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AD012E" w14:textId="77777777" w:rsidR="00992543" w:rsidRPr="0040679D" w:rsidRDefault="00992543" w:rsidP="003B1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Times New Roman" w:hAnsi="Angsana New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130392" w14:textId="77777777" w:rsidR="00992543" w:rsidRPr="0040679D" w:rsidRDefault="00992543" w:rsidP="003B1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7CEB47" w14:textId="77777777" w:rsidR="00992543" w:rsidRPr="0040679D" w:rsidRDefault="00992543" w:rsidP="003B1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5AEAB8" w14:textId="77777777" w:rsidR="00992543" w:rsidRPr="0040679D" w:rsidRDefault="00992543" w:rsidP="003B1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EB6C36" w14:textId="77777777" w:rsidR="00992543" w:rsidRPr="0040679D" w:rsidRDefault="00992543" w:rsidP="003B1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A32583" w14:textId="77777777" w:rsidR="00992543" w:rsidRPr="0040679D" w:rsidRDefault="00992543" w:rsidP="003B1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E300E2" w14:textId="77777777" w:rsidR="00992543" w:rsidRPr="0040679D" w:rsidRDefault="00992543" w:rsidP="003B1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A5C653" w14:textId="77777777" w:rsidR="00992543" w:rsidRPr="0040679D" w:rsidRDefault="00992543" w:rsidP="003B1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B65177" w14:textId="77777777" w:rsidR="00992543" w:rsidRPr="0040679D" w:rsidRDefault="00992543" w:rsidP="003B1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60310C" w14:textId="77777777" w:rsidR="00992543" w:rsidRPr="0040679D" w:rsidRDefault="00992543" w:rsidP="003B1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468C01" w14:textId="77777777" w:rsidR="00992543" w:rsidRPr="0040679D" w:rsidRDefault="00992543" w:rsidP="003B1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75B28A" w14:textId="77777777" w:rsidR="00992543" w:rsidRPr="0040679D" w:rsidRDefault="00992543" w:rsidP="003B1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992543" w:rsidRPr="0040679D" w14:paraId="1C5B7367" w14:textId="77777777" w:rsidTr="003B1215">
        <w:trPr>
          <w:trHeight w:val="430"/>
        </w:trPr>
        <w:tc>
          <w:tcPr>
            <w:tcW w:w="1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CEDA7F" w14:textId="77777777" w:rsidR="00992543" w:rsidRPr="0040679D" w:rsidRDefault="00992543" w:rsidP="003B1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40679D">
              <w:rPr>
                <w:rFonts w:ascii="Angsana New" w:eastAsia="Times New Roman" w:hAnsi="Angsana New"/>
                <w:color w:val="000000"/>
                <w:sz w:val="28"/>
                <w:szCs w:val="28"/>
                <w:cs/>
              </w:rPr>
              <w:t xml:space="preserve">ณ วันที่ </w:t>
            </w:r>
            <w:r w:rsidRPr="0040679D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 xml:space="preserve">1 </w:t>
            </w:r>
            <w:r w:rsidRPr="0040679D">
              <w:rPr>
                <w:rFonts w:ascii="Angsana New" w:eastAsia="Times New Roman" w:hAnsi="Angsana New"/>
                <w:color w:val="000000"/>
                <w:sz w:val="28"/>
                <w:szCs w:val="28"/>
                <w:cs/>
              </w:rPr>
              <w:t>มกราคม</w:t>
            </w:r>
            <w:r w:rsidRPr="0040679D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A0F7F3" w14:textId="77777777" w:rsidR="00992543" w:rsidRPr="0040679D" w:rsidRDefault="00992543" w:rsidP="003B1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551FDD" w14:textId="77777777" w:rsidR="00992543" w:rsidRPr="0040679D" w:rsidRDefault="00992543" w:rsidP="003B1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40679D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 xml:space="preserve">       58,006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B41B0E" w14:textId="77777777" w:rsidR="00992543" w:rsidRPr="0040679D" w:rsidRDefault="00992543" w:rsidP="003B1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7EC3A6" w14:textId="77777777" w:rsidR="00992543" w:rsidRPr="0040679D" w:rsidRDefault="00992543" w:rsidP="003B1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40679D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 xml:space="preserve">     58,006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249B43" w14:textId="77777777" w:rsidR="00992543" w:rsidRPr="0040679D" w:rsidRDefault="00992543" w:rsidP="003B1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6518A7" w14:textId="77777777" w:rsidR="00992543" w:rsidRPr="0040679D" w:rsidRDefault="00992543" w:rsidP="003B1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40679D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 xml:space="preserve">     15,630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6FAB2B" w14:textId="77777777" w:rsidR="00992543" w:rsidRPr="0040679D" w:rsidRDefault="00992543" w:rsidP="003B1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0644B2" w14:textId="77777777" w:rsidR="00992543" w:rsidRPr="0040679D" w:rsidRDefault="00992543" w:rsidP="003B1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40679D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 xml:space="preserve">     15,630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8643B9" w14:textId="77777777" w:rsidR="00992543" w:rsidRPr="0040679D" w:rsidRDefault="00992543" w:rsidP="003B1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E0C8A1" w14:textId="77777777" w:rsidR="00992543" w:rsidRPr="0040679D" w:rsidRDefault="00992543" w:rsidP="003B1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40679D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 xml:space="preserve">     73,636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7D99B7" w14:textId="77777777" w:rsidR="00992543" w:rsidRPr="0040679D" w:rsidRDefault="00992543" w:rsidP="003B1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7EB10F" w14:textId="77777777" w:rsidR="00992543" w:rsidRPr="0040679D" w:rsidRDefault="00992543" w:rsidP="003B1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40679D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 xml:space="preserve">     73,636 </w:t>
            </w:r>
          </w:p>
        </w:tc>
      </w:tr>
      <w:tr w:rsidR="00992543" w:rsidRPr="0040679D" w14:paraId="6AF94CD9" w14:textId="77777777" w:rsidTr="003B1215">
        <w:trPr>
          <w:trHeight w:val="440"/>
        </w:trPr>
        <w:tc>
          <w:tcPr>
            <w:tcW w:w="1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8FFDA1" w14:textId="77777777" w:rsidR="00992543" w:rsidRPr="0040679D" w:rsidRDefault="00992543" w:rsidP="003B1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Times New Roman" w:hAnsi="Angsana New"/>
                <w:b/>
                <w:bCs/>
                <w:color w:val="000000"/>
                <w:sz w:val="28"/>
                <w:szCs w:val="28"/>
              </w:rPr>
            </w:pPr>
            <w:r w:rsidRPr="0040679D">
              <w:rPr>
                <w:rFonts w:ascii="Angsana New" w:eastAsia="Times New Roman" w:hAnsi="Angsana New"/>
                <w:b/>
                <w:bCs/>
                <w:color w:val="000000"/>
                <w:sz w:val="28"/>
                <w:szCs w:val="28"/>
                <w:cs/>
              </w:rPr>
              <w:t xml:space="preserve">ณ วันที่ </w:t>
            </w:r>
            <w:r w:rsidRPr="0040679D">
              <w:rPr>
                <w:rFonts w:ascii="Angsana New" w:eastAsia="Times New Roman" w:hAnsi="Angsana New"/>
                <w:b/>
                <w:bCs/>
                <w:color w:val="000000"/>
                <w:sz w:val="28"/>
                <w:szCs w:val="28"/>
              </w:rPr>
              <w:t xml:space="preserve">31 </w:t>
            </w:r>
            <w:r w:rsidRPr="0040679D">
              <w:rPr>
                <w:rFonts w:ascii="Angsana New" w:eastAsia="Times New Roman" w:hAnsi="Angsana New"/>
                <w:b/>
                <w:bCs/>
                <w:color w:val="000000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01DBB0" w14:textId="77777777" w:rsidR="00992543" w:rsidRPr="0040679D" w:rsidRDefault="00992543" w:rsidP="003B1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Times New Roman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955AC60" w14:textId="77777777" w:rsidR="00992543" w:rsidRPr="0040679D" w:rsidRDefault="00992543" w:rsidP="003B1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Times New Roman" w:hAnsi="Angsana New"/>
                <w:b/>
                <w:bCs/>
                <w:color w:val="000000"/>
                <w:sz w:val="28"/>
                <w:szCs w:val="28"/>
              </w:rPr>
            </w:pPr>
            <w:r w:rsidRPr="0040679D">
              <w:rPr>
                <w:rFonts w:ascii="Angsana New" w:eastAsia="Times New Roman" w:hAnsi="Angsana New"/>
                <w:b/>
                <w:bCs/>
                <w:color w:val="000000"/>
                <w:sz w:val="28"/>
                <w:szCs w:val="28"/>
              </w:rPr>
              <w:t xml:space="preserve">       58,006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C2DCFB" w14:textId="77777777" w:rsidR="00992543" w:rsidRPr="0040679D" w:rsidRDefault="00992543" w:rsidP="003B1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Times New Roman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CA4578F" w14:textId="77777777" w:rsidR="00992543" w:rsidRPr="0040679D" w:rsidRDefault="00992543" w:rsidP="003B1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Times New Roman" w:hAnsi="Angsana New"/>
                <w:b/>
                <w:bCs/>
                <w:color w:val="000000"/>
                <w:sz w:val="28"/>
                <w:szCs w:val="28"/>
              </w:rPr>
            </w:pPr>
            <w:r w:rsidRPr="0040679D">
              <w:rPr>
                <w:rFonts w:ascii="Angsana New" w:eastAsia="Times New Roman" w:hAnsi="Angsana New"/>
                <w:b/>
                <w:bCs/>
                <w:color w:val="000000"/>
                <w:sz w:val="28"/>
                <w:szCs w:val="28"/>
              </w:rPr>
              <w:t xml:space="preserve">     58,006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BFE2A3" w14:textId="77777777" w:rsidR="00992543" w:rsidRPr="0040679D" w:rsidRDefault="00992543" w:rsidP="003B1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Times New Roman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766714F" w14:textId="77777777" w:rsidR="00992543" w:rsidRPr="0040679D" w:rsidRDefault="00992543" w:rsidP="003B1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Times New Roman" w:hAnsi="Angsana New"/>
                <w:b/>
                <w:bCs/>
                <w:color w:val="000000"/>
                <w:sz w:val="28"/>
                <w:szCs w:val="28"/>
              </w:rPr>
            </w:pPr>
            <w:r w:rsidRPr="0040679D">
              <w:rPr>
                <w:rFonts w:ascii="Angsana New" w:eastAsia="Times New Roman" w:hAnsi="Angsana New"/>
                <w:b/>
                <w:bCs/>
                <w:color w:val="000000"/>
                <w:sz w:val="28"/>
                <w:szCs w:val="28"/>
              </w:rPr>
              <w:t xml:space="preserve">     15,630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15EBB2" w14:textId="77777777" w:rsidR="00992543" w:rsidRPr="0040679D" w:rsidRDefault="00992543" w:rsidP="003B1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Times New Roman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3FFD937" w14:textId="77777777" w:rsidR="00992543" w:rsidRPr="0040679D" w:rsidRDefault="00992543" w:rsidP="003B1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Times New Roman" w:hAnsi="Angsana New"/>
                <w:b/>
                <w:bCs/>
                <w:color w:val="000000"/>
                <w:sz w:val="28"/>
                <w:szCs w:val="28"/>
              </w:rPr>
            </w:pPr>
            <w:r w:rsidRPr="0040679D">
              <w:rPr>
                <w:rFonts w:ascii="Angsana New" w:eastAsia="Times New Roman" w:hAnsi="Angsana New"/>
                <w:b/>
                <w:bCs/>
                <w:color w:val="000000"/>
                <w:sz w:val="28"/>
                <w:szCs w:val="28"/>
              </w:rPr>
              <w:t xml:space="preserve">     15,630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3CECBF" w14:textId="77777777" w:rsidR="00992543" w:rsidRPr="0040679D" w:rsidRDefault="00992543" w:rsidP="003B1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Times New Roman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1532617" w14:textId="77777777" w:rsidR="00992543" w:rsidRPr="0040679D" w:rsidRDefault="00992543" w:rsidP="003B1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Times New Roman" w:hAnsi="Angsana New"/>
                <w:b/>
                <w:bCs/>
                <w:color w:val="000000"/>
                <w:sz w:val="28"/>
                <w:szCs w:val="28"/>
              </w:rPr>
            </w:pPr>
            <w:r w:rsidRPr="0040679D">
              <w:rPr>
                <w:rFonts w:ascii="Angsana New" w:eastAsia="Times New Roman" w:hAnsi="Angsana New"/>
                <w:b/>
                <w:bCs/>
                <w:color w:val="000000"/>
                <w:sz w:val="28"/>
                <w:szCs w:val="28"/>
              </w:rPr>
              <w:t xml:space="preserve">     73,636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E91DDD" w14:textId="77777777" w:rsidR="00992543" w:rsidRPr="0040679D" w:rsidRDefault="00992543" w:rsidP="003B1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Times New Roman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32B9B7F" w14:textId="77777777" w:rsidR="00992543" w:rsidRPr="0040679D" w:rsidRDefault="00992543" w:rsidP="003B1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Times New Roman" w:hAnsi="Angsana New"/>
                <w:b/>
                <w:bCs/>
                <w:color w:val="000000"/>
                <w:sz w:val="28"/>
                <w:szCs w:val="28"/>
              </w:rPr>
            </w:pPr>
            <w:r w:rsidRPr="0040679D">
              <w:rPr>
                <w:rFonts w:ascii="Angsana New" w:eastAsia="Times New Roman" w:hAnsi="Angsana New"/>
                <w:b/>
                <w:bCs/>
                <w:color w:val="000000"/>
                <w:sz w:val="28"/>
                <w:szCs w:val="28"/>
              </w:rPr>
              <w:t xml:space="preserve">     73,636 </w:t>
            </w:r>
          </w:p>
        </w:tc>
      </w:tr>
      <w:tr w:rsidR="00992543" w:rsidRPr="0040679D" w14:paraId="6D1D2353" w14:textId="77777777" w:rsidTr="003B1215">
        <w:trPr>
          <w:trHeight w:val="77"/>
        </w:trPr>
        <w:tc>
          <w:tcPr>
            <w:tcW w:w="1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060874" w14:textId="77777777" w:rsidR="00992543" w:rsidRPr="0040679D" w:rsidRDefault="00992543" w:rsidP="003B1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Times New Roman" w:hAnsi="Angsana New"/>
                <w:b/>
                <w:bCs/>
                <w:color w:val="000000"/>
              </w:rPr>
            </w:pP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7F526F" w14:textId="77777777" w:rsidR="00992543" w:rsidRPr="0040679D" w:rsidRDefault="00992543" w:rsidP="003B1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8A55BF" w14:textId="77777777" w:rsidR="00992543" w:rsidRPr="0040679D" w:rsidRDefault="00992543" w:rsidP="003B1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08701B" w14:textId="77777777" w:rsidR="00992543" w:rsidRPr="0040679D" w:rsidRDefault="00992543" w:rsidP="003B1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C18EFA" w14:textId="77777777" w:rsidR="00992543" w:rsidRPr="0040679D" w:rsidRDefault="00992543" w:rsidP="003B1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96FE7C" w14:textId="77777777" w:rsidR="00992543" w:rsidRPr="0040679D" w:rsidRDefault="00992543" w:rsidP="003B1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ADC9F0" w14:textId="77777777" w:rsidR="00992543" w:rsidRPr="0040679D" w:rsidRDefault="00992543" w:rsidP="003B1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28F5CC" w14:textId="77777777" w:rsidR="00992543" w:rsidRPr="0040679D" w:rsidRDefault="00992543" w:rsidP="003B1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6A6575" w14:textId="77777777" w:rsidR="00992543" w:rsidRPr="0040679D" w:rsidRDefault="00992543" w:rsidP="003B1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C304E3" w14:textId="77777777" w:rsidR="00992543" w:rsidRPr="0040679D" w:rsidRDefault="00992543" w:rsidP="003B1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9F219A" w14:textId="77777777" w:rsidR="00992543" w:rsidRPr="0040679D" w:rsidRDefault="00992543" w:rsidP="003B1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D8E013" w14:textId="77777777" w:rsidR="00992543" w:rsidRPr="0040679D" w:rsidRDefault="00992543" w:rsidP="003B1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18E530" w14:textId="77777777" w:rsidR="00992543" w:rsidRPr="0040679D" w:rsidRDefault="00992543" w:rsidP="003B1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992543" w:rsidRPr="0040679D" w14:paraId="3B70961F" w14:textId="77777777" w:rsidTr="003B1215">
        <w:trPr>
          <w:trHeight w:val="440"/>
        </w:trPr>
        <w:tc>
          <w:tcPr>
            <w:tcW w:w="1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E10C89" w14:textId="77777777" w:rsidR="00992543" w:rsidRPr="0040679D" w:rsidRDefault="00992543" w:rsidP="003B1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Times New Roman" w:hAnsi="Angsana New"/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40679D">
              <w:rPr>
                <w:rFonts w:ascii="Angsana New" w:eastAsia="Times New Roman" w:hAnsi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ค่าเสื่อมราคาสะสม</w:t>
            </w: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AAA509" w14:textId="77777777" w:rsidR="00992543" w:rsidRPr="0040679D" w:rsidRDefault="00992543" w:rsidP="003B1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Times New Roman" w:hAnsi="Angsana New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8A05C4" w14:textId="77777777" w:rsidR="00992543" w:rsidRPr="0040679D" w:rsidRDefault="00992543" w:rsidP="003B1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0BEC38" w14:textId="77777777" w:rsidR="00992543" w:rsidRPr="0040679D" w:rsidRDefault="00992543" w:rsidP="003B1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722423" w14:textId="77777777" w:rsidR="00992543" w:rsidRPr="0040679D" w:rsidRDefault="00992543" w:rsidP="003B1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E10A63" w14:textId="77777777" w:rsidR="00992543" w:rsidRPr="0040679D" w:rsidRDefault="00992543" w:rsidP="003B1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58503B" w14:textId="77777777" w:rsidR="00992543" w:rsidRPr="0040679D" w:rsidRDefault="00992543" w:rsidP="003B1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0AC03A" w14:textId="77777777" w:rsidR="00992543" w:rsidRPr="0040679D" w:rsidRDefault="00992543" w:rsidP="003B1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7D2DE9" w14:textId="77777777" w:rsidR="00992543" w:rsidRPr="0040679D" w:rsidRDefault="00992543" w:rsidP="003B1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57305E" w14:textId="77777777" w:rsidR="00992543" w:rsidRPr="0040679D" w:rsidRDefault="00992543" w:rsidP="003B1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E74F35" w14:textId="77777777" w:rsidR="00992543" w:rsidRPr="0040679D" w:rsidRDefault="00992543" w:rsidP="003B1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D65B8E" w14:textId="77777777" w:rsidR="00992543" w:rsidRPr="0040679D" w:rsidRDefault="00992543" w:rsidP="003B1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830C03" w14:textId="77777777" w:rsidR="00992543" w:rsidRPr="0040679D" w:rsidRDefault="00992543" w:rsidP="003B1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C6591B" w:rsidRPr="0040679D" w14:paraId="1F529026" w14:textId="77777777" w:rsidTr="003B1215">
        <w:trPr>
          <w:trHeight w:val="430"/>
        </w:trPr>
        <w:tc>
          <w:tcPr>
            <w:tcW w:w="1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3C0497" w14:textId="77777777" w:rsidR="00C6591B" w:rsidRPr="0040679D" w:rsidRDefault="00C6591B" w:rsidP="00C65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40679D">
              <w:rPr>
                <w:rFonts w:ascii="Angsana New" w:eastAsia="Times New Roman" w:hAnsi="Angsana New"/>
                <w:color w:val="000000"/>
                <w:sz w:val="28"/>
                <w:szCs w:val="28"/>
                <w:cs/>
              </w:rPr>
              <w:t xml:space="preserve">ณ วันที่ </w:t>
            </w:r>
            <w:r w:rsidRPr="0040679D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 xml:space="preserve">1 </w:t>
            </w:r>
            <w:r w:rsidRPr="0040679D">
              <w:rPr>
                <w:rFonts w:ascii="Angsana New" w:eastAsia="Times New Roman" w:hAnsi="Angsana New"/>
                <w:color w:val="000000"/>
                <w:sz w:val="28"/>
                <w:szCs w:val="28"/>
                <w:cs/>
              </w:rPr>
              <w:t>มกราคม</w:t>
            </w:r>
            <w:r w:rsidRPr="0040679D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89132F" w14:textId="77777777" w:rsidR="00C6591B" w:rsidRPr="0040679D" w:rsidRDefault="00C6591B" w:rsidP="00C65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B1D55B" w14:textId="4825B60E" w:rsidR="00C6591B" w:rsidRPr="0040679D" w:rsidRDefault="00C6591B" w:rsidP="00C65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679D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 xml:space="preserve">          </w:t>
            </w:r>
            <w:r>
              <w:rPr>
                <w:rFonts w:ascii="Angsana New" w:eastAsia="Times New Roman" w:hAnsi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40679D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 xml:space="preserve">-  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52D162" w14:textId="77777777" w:rsidR="00C6591B" w:rsidRPr="0040679D" w:rsidRDefault="00C6591B" w:rsidP="00C65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3787D2" w14:textId="77F89B37" w:rsidR="00C6591B" w:rsidRPr="0040679D" w:rsidRDefault="00C6591B" w:rsidP="00C65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679D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 xml:space="preserve">         -  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6280B8" w14:textId="77777777" w:rsidR="00C6591B" w:rsidRPr="0040679D" w:rsidRDefault="00C6591B" w:rsidP="00C65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F0EF3A" w14:textId="77777777" w:rsidR="00C6591B" w:rsidRPr="0040679D" w:rsidRDefault="00C6591B" w:rsidP="00C65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40679D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 xml:space="preserve">     15,080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1682DA" w14:textId="77777777" w:rsidR="00C6591B" w:rsidRPr="0040679D" w:rsidRDefault="00C6591B" w:rsidP="00C65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A6A58F" w14:textId="77777777" w:rsidR="00C6591B" w:rsidRPr="0040679D" w:rsidRDefault="00C6591B" w:rsidP="00C65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40679D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 xml:space="preserve">     15,006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2A39EA" w14:textId="77777777" w:rsidR="00C6591B" w:rsidRPr="0040679D" w:rsidRDefault="00C6591B" w:rsidP="00C65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FC8D1E" w14:textId="77777777" w:rsidR="00C6591B" w:rsidRPr="0040679D" w:rsidRDefault="00C6591B" w:rsidP="00C65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40679D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 xml:space="preserve">     15,080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BE79D7" w14:textId="77777777" w:rsidR="00C6591B" w:rsidRPr="0040679D" w:rsidRDefault="00C6591B" w:rsidP="00C65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54DA97" w14:textId="77777777" w:rsidR="00C6591B" w:rsidRPr="0040679D" w:rsidRDefault="00C6591B" w:rsidP="00C65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40679D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 xml:space="preserve">     15,006 </w:t>
            </w:r>
          </w:p>
        </w:tc>
      </w:tr>
      <w:tr w:rsidR="00C6591B" w:rsidRPr="0040679D" w14:paraId="2AE98F49" w14:textId="77777777" w:rsidTr="003B1215">
        <w:trPr>
          <w:trHeight w:val="430"/>
        </w:trPr>
        <w:tc>
          <w:tcPr>
            <w:tcW w:w="1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70CB9C" w14:textId="77777777" w:rsidR="00C6591B" w:rsidRPr="0040679D" w:rsidRDefault="00C6591B" w:rsidP="00C65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40679D">
              <w:rPr>
                <w:rFonts w:ascii="Angsana New" w:eastAsia="Times New Roman" w:hAnsi="Angsana New"/>
                <w:color w:val="000000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3FF64A" w14:textId="77777777" w:rsidR="00C6591B" w:rsidRPr="0040679D" w:rsidRDefault="00C6591B" w:rsidP="00C65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D84DD2" w14:textId="69C61F3C" w:rsidR="00C6591B" w:rsidRPr="0040679D" w:rsidRDefault="00C6591B" w:rsidP="00C65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679D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 xml:space="preserve">          </w:t>
            </w:r>
            <w:r>
              <w:rPr>
                <w:rFonts w:ascii="Angsana New" w:eastAsia="Times New Roman" w:hAnsi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40679D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 xml:space="preserve">-  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2E626E" w14:textId="77777777" w:rsidR="00C6591B" w:rsidRPr="0040679D" w:rsidRDefault="00C6591B" w:rsidP="00C65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82FA70" w14:textId="17677835" w:rsidR="00C6591B" w:rsidRPr="0040679D" w:rsidRDefault="00C6591B" w:rsidP="00C65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679D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 xml:space="preserve">         -  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CE8AC8" w14:textId="77777777" w:rsidR="00C6591B" w:rsidRPr="0040679D" w:rsidRDefault="00C6591B" w:rsidP="00C65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AEEA4F" w14:textId="77777777" w:rsidR="00C6591B" w:rsidRPr="0040679D" w:rsidRDefault="00C6591B" w:rsidP="00C65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40679D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 xml:space="preserve">            73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5F8F66" w14:textId="77777777" w:rsidR="00C6591B" w:rsidRPr="0040679D" w:rsidRDefault="00C6591B" w:rsidP="00C65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0D0675" w14:textId="77777777" w:rsidR="00C6591B" w:rsidRPr="0040679D" w:rsidRDefault="00C6591B" w:rsidP="00C65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40679D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 xml:space="preserve">            74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BD9E82" w14:textId="77777777" w:rsidR="00C6591B" w:rsidRPr="0040679D" w:rsidRDefault="00C6591B" w:rsidP="00C65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769933" w14:textId="77777777" w:rsidR="00C6591B" w:rsidRPr="0040679D" w:rsidRDefault="00C6591B" w:rsidP="00C65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40679D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 xml:space="preserve">            73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E0074E" w14:textId="77777777" w:rsidR="00C6591B" w:rsidRPr="0040679D" w:rsidRDefault="00C6591B" w:rsidP="00C65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8503A5" w14:textId="77777777" w:rsidR="00C6591B" w:rsidRPr="0040679D" w:rsidRDefault="00C6591B" w:rsidP="00C65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40679D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 xml:space="preserve">            74 </w:t>
            </w:r>
          </w:p>
        </w:tc>
      </w:tr>
      <w:tr w:rsidR="00C6591B" w:rsidRPr="00013174" w14:paraId="72337CA7" w14:textId="77777777" w:rsidTr="003B1215">
        <w:trPr>
          <w:trHeight w:val="440"/>
        </w:trPr>
        <w:tc>
          <w:tcPr>
            <w:tcW w:w="1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2A9BCA" w14:textId="77777777" w:rsidR="00C6591B" w:rsidRPr="0040679D" w:rsidRDefault="00C6591B" w:rsidP="00C65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Times New Roman" w:hAnsi="Angsana New"/>
                <w:b/>
                <w:bCs/>
                <w:color w:val="000000"/>
                <w:sz w:val="28"/>
                <w:szCs w:val="28"/>
              </w:rPr>
            </w:pPr>
            <w:r w:rsidRPr="0040679D">
              <w:rPr>
                <w:rFonts w:ascii="Angsana New" w:eastAsia="Times New Roman" w:hAnsi="Angsana New"/>
                <w:b/>
                <w:bCs/>
                <w:color w:val="000000"/>
                <w:sz w:val="28"/>
                <w:szCs w:val="28"/>
                <w:cs/>
              </w:rPr>
              <w:t xml:space="preserve">ณ วันที่ </w:t>
            </w:r>
            <w:r w:rsidRPr="0040679D">
              <w:rPr>
                <w:rFonts w:ascii="Angsana New" w:eastAsia="Times New Roman" w:hAnsi="Angsana New"/>
                <w:b/>
                <w:bCs/>
                <w:color w:val="000000"/>
                <w:sz w:val="28"/>
                <w:szCs w:val="28"/>
              </w:rPr>
              <w:t xml:space="preserve">31 </w:t>
            </w:r>
            <w:r w:rsidRPr="0040679D">
              <w:rPr>
                <w:rFonts w:ascii="Angsana New" w:eastAsia="Times New Roman" w:hAnsi="Angsana New"/>
                <w:b/>
                <w:bCs/>
                <w:color w:val="000000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A77E08" w14:textId="77777777" w:rsidR="00C6591B" w:rsidRPr="0040679D" w:rsidRDefault="00C6591B" w:rsidP="00C65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Times New Roman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29AD718" w14:textId="2532D113" w:rsidR="00C6591B" w:rsidRPr="00013174" w:rsidRDefault="00C6591B" w:rsidP="00C65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Times New Roman" w:hAnsi="Angsana New"/>
                <w:b/>
                <w:bCs/>
                <w:color w:val="000000"/>
                <w:sz w:val="28"/>
                <w:szCs w:val="28"/>
              </w:rPr>
            </w:pPr>
            <w:r w:rsidRPr="00013174">
              <w:rPr>
                <w:rFonts w:ascii="Angsana New" w:eastAsia="Times New Roman" w:hAnsi="Angsana New"/>
                <w:b/>
                <w:bCs/>
                <w:color w:val="000000"/>
                <w:sz w:val="28"/>
                <w:szCs w:val="28"/>
              </w:rPr>
              <w:t xml:space="preserve">          </w:t>
            </w:r>
            <w:r w:rsidRPr="00013174">
              <w:rPr>
                <w:rFonts w:ascii="Angsana New" w:eastAsia="Times New Roman" w:hAnsi="Angsana New" w:hint="cs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Pr="00013174">
              <w:rPr>
                <w:rFonts w:ascii="Angsana New" w:eastAsia="Times New Roman" w:hAnsi="Angsana New"/>
                <w:b/>
                <w:bCs/>
                <w:color w:val="000000"/>
                <w:sz w:val="28"/>
                <w:szCs w:val="28"/>
              </w:rPr>
              <w:t xml:space="preserve">-  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3A738F" w14:textId="77777777" w:rsidR="00C6591B" w:rsidRPr="00013174" w:rsidRDefault="00C6591B" w:rsidP="00C65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Times New Roman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270057F" w14:textId="4D6E2843" w:rsidR="00C6591B" w:rsidRPr="00013174" w:rsidRDefault="00C6591B" w:rsidP="00C65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Times New Roman" w:hAnsi="Angsana New"/>
                <w:b/>
                <w:bCs/>
                <w:color w:val="000000"/>
                <w:sz w:val="28"/>
                <w:szCs w:val="28"/>
              </w:rPr>
            </w:pPr>
            <w:r w:rsidRPr="00013174">
              <w:rPr>
                <w:rFonts w:ascii="Angsana New" w:eastAsia="Times New Roman" w:hAnsi="Angsana New"/>
                <w:b/>
                <w:bCs/>
                <w:color w:val="000000"/>
                <w:sz w:val="28"/>
                <w:szCs w:val="28"/>
              </w:rPr>
              <w:t xml:space="preserve">         -  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8FBD17" w14:textId="77777777" w:rsidR="00C6591B" w:rsidRPr="00013174" w:rsidRDefault="00C6591B" w:rsidP="00C65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Times New Roman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B560108" w14:textId="77777777" w:rsidR="00C6591B" w:rsidRPr="00013174" w:rsidRDefault="00C6591B" w:rsidP="00C65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Times New Roman" w:hAnsi="Angsana New"/>
                <w:b/>
                <w:bCs/>
                <w:color w:val="000000"/>
                <w:sz w:val="28"/>
                <w:szCs w:val="28"/>
              </w:rPr>
            </w:pPr>
            <w:r w:rsidRPr="00013174">
              <w:rPr>
                <w:rFonts w:ascii="Angsana New" w:eastAsia="Times New Roman" w:hAnsi="Angsana New"/>
                <w:b/>
                <w:bCs/>
                <w:color w:val="000000"/>
                <w:sz w:val="28"/>
                <w:szCs w:val="28"/>
              </w:rPr>
              <w:t xml:space="preserve">     15,153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727C67" w14:textId="77777777" w:rsidR="00C6591B" w:rsidRPr="00013174" w:rsidRDefault="00C6591B" w:rsidP="00C65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Times New Roman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C1B55DB" w14:textId="77777777" w:rsidR="00C6591B" w:rsidRPr="00013174" w:rsidRDefault="00C6591B" w:rsidP="00C65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Times New Roman" w:hAnsi="Angsana New"/>
                <w:b/>
                <w:bCs/>
                <w:color w:val="000000"/>
                <w:sz w:val="28"/>
                <w:szCs w:val="28"/>
              </w:rPr>
            </w:pPr>
            <w:r w:rsidRPr="00013174">
              <w:rPr>
                <w:rFonts w:ascii="Angsana New" w:eastAsia="Times New Roman" w:hAnsi="Angsana New"/>
                <w:b/>
                <w:bCs/>
                <w:color w:val="000000"/>
                <w:sz w:val="28"/>
                <w:szCs w:val="28"/>
              </w:rPr>
              <w:t xml:space="preserve">     15,080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B9959C" w14:textId="77777777" w:rsidR="00C6591B" w:rsidRPr="00013174" w:rsidRDefault="00C6591B" w:rsidP="00C65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Times New Roman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DAD86F8" w14:textId="77777777" w:rsidR="00C6591B" w:rsidRPr="00013174" w:rsidRDefault="00C6591B" w:rsidP="00C65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Times New Roman" w:hAnsi="Angsana New"/>
                <w:b/>
                <w:bCs/>
                <w:color w:val="000000"/>
                <w:sz w:val="28"/>
                <w:szCs w:val="28"/>
              </w:rPr>
            </w:pPr>
            <w:r w:rsidRPr="00013174">
              <w:rPr>
                <w:rFonts w:ascii="Angsana New" w:eastAsia="Times New Roman" w:hAnsi="Angsana New"/>
                <w:b/>
                <w:bCs/>
                <w:color w:val="000000"/>
                <w:sz w:val="28"/>
                <w:szCs w:val="28"/>
              </w:rPr>
              <w:t xml:space="preserve">     15,153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1FB754" w14:textId="77777777" w:rsidR="00C6591B" w:rsidRPr="00013174" w:rsidRDefault="00C6591B" w:rsidP="00C65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Times New Roman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CC8E62F" w14:textId="77777777" w:rsidR="00C6591B" w:rsidRPr="00013174" w:rsidRDefault="00C6591B" w:rsidP="00C65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Times New Roman" w:hAnsi="Angsana New"/>
                <w:b/>
                <w:bCs/>
                <w:color w:val="000000"/>
                <w:sz w:val="28"/>
                <w:szCs w:val="28"/>
              </w:rPr>
            </w:pPr>
            <w:r w:rsidRPr="00013174">
              <w:rPr>
                <w:rFonts w:ascii="Angsana New" w:eastAsia="Times New Roman" w:hAnsi="Angsana New"/>
                <w:b/>
                <w:bCs/>
                <w:color w:val="000000"/>
                <w:sz w:val="28"/>
                <w:szCs w:val="28"/>
              </w:rPr>
              <w:t xml:space="preserve">     15,080 </w:t>
            </w:r>
          </w:p>
        </w:tc>
      </w:tr>
      <w:tr w:rsidR="00992543" w:rsidRPr="0040679D" w14:paraId="3979FD9C" w14:textId="77777777" w:rsidTr="003B1215">
        <w:trPr>
          <w:trHeight w:val="127"/>
        </w:trPr>
        <w:tc>
          <w:tcPr>
            <w:tcW w:w="1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41FBF1" w14:textId="77777777" w:rsidR="00992543" w:rsidRPr="0040679D" w:rsidRDefault="00992543" w:rsidP="003B1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6B2E55" w14:textId="77777777" w:rsidR="00992543" w:rsidRPr="0040679D" w:rsidRDefault="00992543" w:rsidP="003B1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DD4E4B" w14:textId="77777777" w:rsidR="00992543" w:rsidRPr="0040679D" w:rsidRDefault="00992543" w:rsidP="003B1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115DCD" w14:textId="77777777" w:rsidR="00992543" w:rsidRPr="0040679D" w:rsidRDefault="00992543" w:rsidP="003B1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8510C" w14:textId="77777777" w:rsidR="00992543" w:rsidRPr="0040679D" w:rsidRDefault="00992543" w:rsidP="003B1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5A0F74" w14:textId="77777777" w:rsidR="00992543" w:rsidRPr="0040679D" w:rsidRDefault="00992543" w:rsidP="003B1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0FA3AA" w14:textId="77777777" w:rsidR="00992543" w:rsidRPr="0040679D" w:rsidRDefault="00992543" w:rsidP="003B1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069863" w14:textId="77777777" w:rsidR="00992543" w:rsidRPr="0040679D" w:rsidRDefault="00992543" w:rsidP="003B1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10C975" w14:textId="77777777" w:rsidR="00992543" w:rsidRPr="0040679D" w:rsidRDefault="00992543" w:rsidP="003B1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0D6FE3" w14:textId="77777777" w:rsidR="00992543" w:rsidRPr="0040679D" w:rsidRDefault="00992543" w:rsidP="003B1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8A1DE6" w14:textId="77777777" w:rsidR="00992543" w:rsidRPr="0040679D" w:rsidRDefault="00992543" w:rsidP="003B1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A9D081" w14:textId="77777777" w:rsidR="00992543" w:rsidRPr="0040679D" w:rsidRDefault="00992543" w:rsidP="003B1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B0B76E" w14:textId="77777777" w:rsidR="00992543" w:rsidRPr="0040679D" w:rsidRDefault="00992543" w:rsidP="003B1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92543" w:rsidRPr="0040679D" w14:paraId="6E988212" w14:textId="77777777" w:rsidTr="003B1215">
        <w:trPr>
          <w:trHeight w:val="371"/>
        </w:trPr>
        <w:tc>
          <w:tcPr>
            <w:tcW w:w="1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030CE3" w14:textId="77777777" w:rsidR="00992543" w:rsidRPr="0040679D" w:rsidRDefault="00992543" w:rsidP="003B1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Times New Roman" w:hAnsi="Angsana New"/>
                <w:b/>
                <w:bCs/>
                <w:color w:val="000000"/>
                <w:sz w:val="28"/>
                <w:szCs w:val="28"/>
              </w:rPr>
            </w:pPr>
            <w:r w:rsidRPr="0040679D">
              <w:rPr>
                <w:rFonts w:ascii="Angsana New" w:eastAsia="Times New Roman" w:hAnsi="Angsana New"/>
                <w:b/>
                <w:bCs/>
                <w:color w:val="000000"/>
                <w:sz w:val="28"/>
                <w:szCs w:val="28"/>
                <w:cs/>
              </w:rPr>
              <w:t>มูลค่าสุทธิทางบัญชี</w:t>
            </w: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121151" w14:textId="77777777" w:rsidR="00992543" w:rsidRPr="0040679D" w:rsidRDefault="00992543" w:rsidP="003B1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Times New Roman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82F3ABF" w14:textId="77777777" w:rsidR="00992543" w:rsidRPr="0040679D" w:rsidRDefault="00992543" w:rsidP="003B1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Times New Roman" w:hAnsi="Angsana New"/>
                <w:b/>
                <w:bCs/>
                <w:color w:val="000000"/>
                <w:sz w:val="28"/>
                <w:szCs w:val="28"/>
              </w:rPr>
            </w:pPr>
            <w:r w:rsidRPr="0040679D">
              <w:rPr>
                <w:rFonts w:ascii="Angsana New" w:eastAsia="Times New Roman" w:hAnsi="Angsana New"/>
                <w:b/>
                <w:bCs/>
                <w:color w:val="000000"/>
                <w:sz w:val="28"/>
                <w:szCs w:val="28"/>
              </w:rPr>
              <w:t xml:space="preserve">       58,006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EDA7EC" w14:textId="77777777" w:rsidR="00992543" w:rsidRPr="0040679D" w:rsidRDefault="00992543" w:rsidP="003B1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Times New Roman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64FF05D" w14:textId="77777777" w:rsidR="00992543" w:rsidRPr="0040679D" w:rsidRDefault="00992543" w:rsidP="003B1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Times New Roman" w:hAnsi="Angsana New"/>
                <w:b/>
                <w:bCs/>
                <w:color w:val="000000"/>
                <w:sz w:val="28"/>
                <w:szCs w:val="28"/>
              </w:rPr>
            </w:pPr>
            <w:r w:rsidRPr="0040679D">
              <w:rPr>
                <w:rFonts w:ascii="Angsana New" w:eastAsia="Times New Roman" w:hAnsi="Angsana New"/>
                <w:b/>
                <w:bCs/>
                <w:color w:val="000000"/>
                <w:sz w:val="28"/>
                <w:szCs w:val="28"/>
              </w:rPr>
              <w:t xml:space="preserve">     58,006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C4DB47" w14:textId="77777777" w:rsidR="00992543" w:rsidRPr="0040679D" w:rsidRDefault="00992543" w:rsidP="003B1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Times New Roman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21D152D" w14:textId="77777777" w:rsidR="00992543" w:rsidRPr="0040679D" w:rsidRDefault="00992543" w:rsidP="003B1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Times New Roman" w:hAnsi="Angsana New"/>
                <w:b/>
                <w:bCs/>
                <w:color w:val="000000"/>
                <w:sz w:val="28"/>
                <w:szCs w:val="28"/>
              </w:rPr>
            </w:pPr>
            <w:r w:rsidRPr="0040679D">
              <w:rPr>
                <w:rFonts w:ascii="Angsana New" w:eastAsia="Times New Roman" w:hAnsi="Angsana New"/>
                <w:b/>
                <w:bCs/>
                <w:color w:val="000000"/>
                <w:sz w:val="28"/>
                <w:szCs w:val="28"/>
              </w:rPr>
              <w:t xml:space="preserve">          477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225C9" w14:textId="77777777" w:rsidR="00992543" w:rsidRPr="0040679D" w:rsidRDefault="00992543" w:rsidP="003B1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Times New Roman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330399B" w14:textId="77777777" w:rsidR="00992543" w:rsidRPr="0040679D" w:rsidRDefault="00992543" w:rsidP="003B1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Times New Roman" w:hAnsi="Angsana New"/>
                <w:b/>
                <w:bCs/>
                <w:color w:val="000000"/>
                <w:sz w:val="28"/>
                <w:szCs w:val="28"/>
              </w:rPr>
            </w:pPr>
            <w:r w:rsidRPr="0040679D">
              <w:rPr>
                <w:rFonts w:ascii="Angsana New" w:eastAsia="Times New Roman" w:hAnsi="Angsana New"/>
                <w:b/>
                <w:bCs/>
                <w:color w:val="000000"/>
                <w:sz w:val="28"/>
                <w:szCs w:val="28"/>
              </w:rPr>
              <w:t xml:space="preserve">          550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1EC1E1" w14:textId="77777777" w:rsidR="00992543" w:rsidRPr="0040679D" w:rsidRDefault="00992543" w:rsidP="003B1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Times New Roman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300C086" w14:textId="77777777" w:rsidR="00992543" w:rsidRPr="0040679D" w:rsidRDefault="00992543" w:rsidP="003B1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Times New Roman" w:hAnsi="Angsana New"/>
                <w:b/>
                <w:bCs/>
                <w:color w:val="000000"/>
                <w:sz w:val="28"/>
                <w:szCs w:val="28"/>
              </w:rPr>
            </w:pPr>
            <w:r w:rsidRPr="0040679D">
              <w:rPr>
                <w:rFonts w:ascii="Angsana New" w:eastAsia="Times New Roman" w:hAnsi="Angsana New"/>
                <w:b/>
                <w:bCs/>
                <w:color w:val="000000"/>
                <w:sz w:val="28"/>
                <w:szCs w:val="28"/>
              </w:rPr>
              <w:t xml:space="preserve">     58,483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E6A680" w14:textId="77777777" w:rsidR="00992543" w:rsidRPr="0040679D" w:rsidRDefault="00992543" w:rsidP="003B1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Times New Roman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18E63D4" w14:textId="77777777" w:rsidR="00992543" w:rsidRPr="0040679D" w:rsidRDefault="00992543" w:rsidP="003B1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Times New Roman" w:hAnsi="Angsana New"/>
                <w:b/>
                <w:bCs/>
                <w:color w:val="000000"/>
                <w:sz w:val="28"/>
                <w:szCs w:val="28"/>
              </w:rPr>
            </w:pPr>
            <w:r w:rsidRPr="0040679D">
              <w:rPr>
                <w:rFonts w:ascii="Angsana New" w:eastAsia="Times New Roman" w:hAnsi="Angsana New"/>
                <w:b/>
                <w:bCs/>
                <w:color w:val="000000"/>
                <w:sz w:val="28"/>
                <w:szCs w:val="28"/>
              </w:rPr>
              <w:t xml:space="preserve">     58,556 </w:t>
            </w:r>
          </w:p>
        </w:tc>
      </w:tr>
    </w:tbl>
    <w:p w14:paraId="6BC2E65F" w14:textId="77777777" w:rsidR="00992543" w:rsidRPr="00EA0AB2" w:rsidRDefault="00992543" w:rsidP="009925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Theme="majorBidi" w:hAnsiTheme="majorBidi" w:cstheme="majorBidi"/>
          <w:sz w:val="20"/>
          <w:szCs w:val="20"/>
        </w:rPr>
      </w:pPr>
    </w:p>
    <w:p w14:paraId="52837E48" w14:textId="218164D4" w:rsidR="00B47187" w:rsidRPr="00992543" w:rsidRDefault="00992543" w:rsidP="002B35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 w:cstheme="majorBidi"/>
          <w:sz w:val="30"/>
          <w:szCs w:val="30"/>
        </w:rPr>
        <w:sectPr w:rsidR="00B47187" w:rsidRPr="00992543" w:rsidSect="005F7AD5">
          <w:pgSz w:w="11909" w:h="16834" w:code="9"/>
          <w:pgMar w:top="691" w:right="1152" w:bottom="576" w:left="1152" w:header="720" w:footer="720" w:gutter="0"/>
          <w:cols w:space="720"/>
          <w:docGrid w:linePitch="245"/>
        </w:sectPr>
      </w:pPr>
      <w:r w:rsidRPr="00721B5F">
        <w:rPr>
          <w:rFonts w:asciiTheme="majorBidi" w:hAnsiTheme="majorBidi" w:cstheme="majorBidi"/>
          <w:sz w:val="30"/>
          <w:szCs w:val="30"/>
          <w:cs/>
        </w:rPr>
        <w:t xml:space="preserve">มูลค่ายุติธรรมของอสังหาริมทรัพย์เพื่อการลงทุน ณ วันที่ </w:t>
      </w:r>
      <w:r>
        <w:rPr>
          <w:rFonts w:asciiTheme="majorBidi" w:hAnsiTheme="majorBidi" w:cstheme="majorBidi"/>
          <w:sz w:val="30"/>
          <w:szCs w:val="30"/>
        </w:rPr>
        <w:t>31</w:t>
      </w:r>
      <w:r w:rsidRPr="00721B5F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>
        <w:rPr>
          <w:rFonts w:asciiTheme="majorBidi" w:hAnsiTheme="majorBidi" w:cstheme="majorBidi"/>
          <w:sz w:val="30"/>
          <w:szCs w:val="30"/>
        </w:rPr>
        <w:t>2563</w:t>
      </w:r>
      <w:r w:rsidRPr="00721B5F">
        <w:rPr>
          <w:rFonts w:asciiTheme="majorBidi" w:hAnsiTheme="majorBidi" w:cstheme="majorBidi"/>
          <w:sz w:val="30"/>
          <w:szCs w:val="30"/>
        </w:rPr>
        <w:t xml:space="preserve"> </w:t>
      </w:r>
      <w:r w:rsidRPr="001A0F8F">
        <w:rPr>
          <w:rFonts w:asciiTheme="majorBidi" w:hAnsiTheme="majorBidi" w:cstheme="majorBidi"/>
          <w:sz w:val="30"/>
          <w:szCs w:val="30"/>
          <w:cs/>
        </w:rPr>
        <w:t>จำนวน</w:t>
      </w:r>
      <w:r>
        <w:rPr>
          <w:rFonts w:asciiTheme="majorBidi" w:hAnsiTheme="majorBidi" w:cstheme="majorBidi"/>
          <w:sz w:val="30"/>
          <w:szCs w:val="30"/>
        </w:rPr>
        <w:t xml:space="preserve"> 59 </w:t>
      </w:r>
      <w:r w:rsidRPr="001A0F8F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Pr="00721B5F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>
        <w:rPr>
          <w:rFonts w:asciiTheme="majorBidi" w:hAnsiTheme="majorBidi" w:cstheme="majorBidi"/>
          <w:i/>
          <w:iCs/>
          <w:sz w:val="30"/>
          <w:szCs w:val="30"/>
        </w:rPr>
        <w:t>2562</w:t>
      </w:r>
      <w:r w:rsidRPr="00721B5F">
        <w:rPr>
          <w:rFonts w:asciiTheme="majorBidi" w:hAnsiTheme="majorBidi" w:cstheme="majorBidi"/>
          <w:i/>
          <w:iCs/>
          <w:sz w:val="30"/>
          <w:szCs w:val="30"/>
        </w:rPr>
        <w:t>:</w:t>
      </w:r>
      <w:r>
        <w:rPr>
          <w:rFonts w:asciiTheme="majorBidi" w:hAnsiTheme="majorBidi" w:cstheme="majorBidi"/>
          <w:i/>
          <w:iCs/>
          <w:sz w:val="30"/>
          <w:szCs w:val="30"/>
        </w:rPr>
        <w:t xml:space="preserve"> 58 </w:t>
      </w:r>
      <w:r w:rsidRPr="00721B5F">
        <w:rPr>
          <w:rFonts w:asciiTheme="majorBidi" w:hAnsiTheme="majorBidi" w:cstheme="majorBidi" w:hint="cs"/>
          <w:i/>
          <w:iCs/>
          <w:sz w:val="30"/>
          <w:szCs w:val="30"/>
          <w:cs/>
        </w:rPr>
        <w:t>ล้าน</w:t>
      </w:r>
      <w:r w:rsidRPr="00721B5F">
        <w:rPr>
          <w:rFonts w:asciiTheme="majorBidi" w:hAnsiTheme="majorBidi" w:cstheme="majorBidi"/>
          <w:i/>
          <w:iCs/>
          <w:sz w:val="30"/>
          <w:szCs w:val="30"/>
          <w:cs/>
        </w:rPr>
        <w:t>บาท)</w:t>
      </w:r>
      <w:r w:rsidRPr="00721B5F">
        <w:rPr>
          <w:rFonts w:asciiTheme="majorBidi" w:hAnsiTheme="majorBidi" w:cstheme="majorBidi"/>
          <w:sz w:val="30"/>
          <w:szCs w:val="30"/>
          <w:cs/>
        </w:rPr>
        <w:t xml:space="preserve"> ประเมินราคาโดยผู้ประเมินราคาอิสระ</w:t>
      </w:r>
      <w:r w:rsidRPr="00721B5F">
        <w:rPr>
          <w:rFonts w:ascii="Angsana New" w:hAnsi="Angsana New"/>
          <w:sz w:val="30"/>
          <w:szCs w:val="30"/>
          <w:cs/>
        </w:rPr>
        <w:t>โดย</w:t>
      </w:r>
      <w:r w:rsidRPr="001A0F8F">
        <w:rPr>
          <w:rFonts w:ascii="Angsana New" w:hAnsi="Angsana New"/>
          <w:sz w:val="30"/>
          <w:szCs w:val="30"/>
          <w:cs/>
        </w:rPr>
        <w:t>ใช้วิธีเปรียบเทียบราคาตลาด</w:t>
      </w:r>
      <w:r w:rsidRPr="00721B5F">
        <w:rPr>
          <w:rFonts w:asciiTheme="majorBidi" w:hAnsiTheme="majorBidi" w:cstheme="majorBidi"/>
          <w:sz w:val="30"/>
          <w:szCs w:val="30"/>
          <w:cs/>
        </w:rPr>
        <w:t xml:space="preserve"> การวัดมูลค่ายุติธรรมของอสังหาริมทรัพย์เพื่อการลงทุน ถูกจัดลำดับชั้นการวัดมูลค่ายุติธรรมอยู่ในระดับที่ </w:t>
      </w:r>
      <w:r w:rsidRPr="00721B5F">
        <w:rPr>
          <w:rFonts w:asciiTheme="majorBidi" w:hAnsiTheme="majorBidi" w:cstheme="majorBidi"/>
          <w:sz w:val="30"/>
          <w:szCs w:val="30"/>
        </w:rPr>
        <w:t>3</w:t>
      </w:r>
    </w:p>
    <w:p w14:paraId="19907C0E" w14:textId="0457CB19" w:rsidR="008426EE" w:rsidRDefault="00694B12" w:rsidP="0034430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3" w:hanging="547"/>
        <w:jc w:val="thaiDistribute"/>
        <w:rPr>
          <w:rFonts w:asciiTheme="majorBidi" w:hAnsiTheme="majorBidi" w:cstheme="majorBidi"/>
          <w:b/>
          <w:bCs/>
          <w:spacing w:val="-2"/>
          <w:sz w:val="30"/>
          <w:szCs w:val="30"/>
        </w:rPr>
      </w:pPr>
      <w:r w:rsidRPr="00694B12">
        <w:rPr>
          <w:rFonts w:asciiTheme="majorBidi" w:hAnsiTheme="majorBidi" w:cstheme="majorBidi" w:hint="cs"/>
          <w:b/>
          <w:bCs/>
          <w:spacing w:val="-2"/>
          <w:sz w:val="30"/>
          <w:szCs w:val="30"/>
        </w:rPr>
        <w:t>1</w:t>
      </w:r>
      <w:r w:rsidR="00915AE8">
        <w:rPr>
          <w:rFonts w:asciiTheme="majorBidi" w:hAnsiTheme="majorBidi" w:cstheme="majorBidi"/>
          <w:b/>
          <w:bCs/>
          <w:spacing w:val="-2"/>
          <w:sz w:val="30"/>
          <w:szCs w:val="30"/>
        </w:rPr>
        <w:t>3</w:t>
      </w:r>
      <w:r w:rsidR="00B47187" w:rsidRPr="00B47187">
        <w:rPr>
          <w:rFonts w:asciiTheme="majorBidi" w:hAnsiTheme="majorBidi" w:cstheme="majorBidi"/>
          <w:b/>
          <w:bCs/>
          <w:spacing w:val="-2"/>
          <w:sz w:val="30"/>
          <w:szCs w:val="30"/>
          <w:cs/>
        </w:rPr>
        <w:tab/>
      </w:r>
      <w:r w:rsidR="00B47187" w:rsidRPr="00B47187">
        <w:rPr>
          <w:rFonts w:asciiTheme="majorBidi" w:hAnsiTheme="majorBidi" w:cstheme="majorBidi" w:hint="cs"/>
          <w:b/>
          <w:bCs/>
          <w:spacing w:val="-2"/>
          <w:sz w:val="30"/>
          <w:szCs w:val="30"/>
          <w:cs/>
        </w:rPr>
        <w:t>ที่ดิน อาคารและอุปกรณ์</w:t>
      </w:r>
    </w:p>
    <w:p w14:paraId="2A56D8D6" w14:textId="77777777" w:rsidR="00584172" w:rsidRDefault="00584172" w:rsidP="0034430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3" w:hanging="547"/>
        <w:jc w:val="thaiDistribute"/>
        <w:rPr>
          <w:rFonts w:asciiTheme="majorBidi" w:hAnsiTheme="majorBidi" w:cstheme="majorBidi"/>
          <w:b/>
          <w:bCs/>
          <w:spacing w:val="-2"/>
          <w:sz w:val="30"/>
          <w:szCs w:val="30"/>
        </w:rPr>
      </w:pPr>
    </w:p>
    <w:tbl>
      <w:tblPr>
        <w:tblW w:w="14895" w:type="dxa"/>
        <w:tblInd w:w="441" w:type="dxa"/>
        <w:tblLayout w:type="fixed"/>
        <w:tblLook w:val="01E0" w:firstRow="1" w:lastRow="1" w:firstColumn="1" w:lastColumn="1" w:noHBand="0" w:noVBand="0"/>
      </w:tblPr>
      <w:tblGrid>
        <w:gridCol w:w="3060"/>
        <w:gridCol w:w="1440"/>
        <w:gridCol w:w="270"/>
        <w:gridCol w:w="1350"/>
        <w:gridCol w:w="270"/>
        <w:gridCol w:w="1260"/>
        <w:gridCol w:w="247"/>
        <w:gridCol w:w="1193"/>
        <w:gridCol w:w="246"/>
        <w:gridCol w:w="1194"/>
        <w:gridCol w:w="246"/>
        <w:gridCol w:w="1194"/>
        <w:gridCol w:w="270"/>
        <w:gridCol w:w="1170"/>
        <w:gridCol w:w="270"/>
        <w:gridCol w:w="1215"/>
      </w:tblGrid>
      <w:tr w:rsidR="00DA6CAC" w:rsidRPr="006F04B2" w14:paraId="6D1C5CF3" w14:textId="77777777" w:rsidTr="009F28FE">
        <w:trPr>
          <w:tblHeader/>
        </w:trPr>
        <w:tc>
          <w:tcPr>
            <w:tcW w:w="3060" w:type="dxa"/>
            <w:shd w:val="clear" w:color="auto" w:fill="auto"/>
          </w:tcPr>
          <w:p w14:paraId="6121BE76" w14:textId="77777777" w:rsidR="00DA6CAC" w:rsidRPr="006F04B2" w:rsidRDefault="00DA6CAC" w:rsidP="00DE7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72"/>
              <w:rPr>
                <w:rFonts w:asciiTheme="majorBidi" w:hAnsiTheme="majorBidi" w:cstheme="majorBidi"/>
                <w:i/>
                <w:iCs/>
                <w:color w:val="0000FF"/>
                <w:sz w:val="26"/>
                <w:szCs w:val="26"/>
                <w:cs/>
              </w:rPr>
            </w:pPr>
          </w:p>
        </w:tc>
        <w:tc>
          <w:tcPr>
            <w:tcW w:w="11835" w:type="dxa"/>
            <w:gridSpan w:val="15"/>
          </w:tcPr>
          <w:p w14:paraId="669494C6" w14:textId="15C7E875" w:rsidR="00DA6CAC" w:rsidRPr="006F04B2" w:rsidRDefault="00DA6CAC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F04B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งบการเงินรวม </w:t>
            </w:r>
          </w:p>
        </w:tc>
      </w:tr>
      <w:tr w:rsidR="00DA6CAC" w:rsidRPr="006F04B2" w14:paraId="20F7B05B" w14:textId="77777777" w:rsidTr="009F28FE">
        <w:trPr>
          <w:tblHeader/>
        </w:trPr>
        <w:tc>
          <w:tcPr>
            <w:tcW w:w="3060" w:type="dxa"/>
            <w:shd w:val="clear" w:color="auto" w:fill="auto"/>
          </w:tcPr>
          <w:p w14:paraId="7426BB21" w14:textId="7F1045A9" w:rsidR="00DA6CAC" w:rsidRPr="006F04B2" w:rsidRDefault="00DA6CAC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i/>
                <w:iCs/>
                <w:color w:val="0000FF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CE5CDB6" w14:textId="77777777" w:rsidR="00DA6CAC" w:rsidRPr="006F04B2" w:rsidRDefault="00DA6CAC" w:rsidP="009F28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04B2">
              <w:rPr>
                <w:rFonts w:asciiTheme="majorBidi" w:hAnsiTheme="majorBidi" w:cstheme="majorBidi"/>
                <w:sz w:val="26"/>
                <w:szCs w:val="26"/>
                <w:cs/>
              </w:rPr>
              <w:t>ที่ดินและ</w:t>
            </w:r>
          </w:p>
          <w:p w14:paraId="6711882C" w14:textId="77777777" w:rsidR="00DA6CAC" w:rsidRPr="006F04B2" w:rsidRDefault="00DA6CAC" w:rsidP="009F28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04B2">
              <w:rPr>
                <w:rFonts w:asciiTheme="majorBidi" w:hAnsiTheme="majorBidi" w:cstheme="majorBidi"/>
                <w:sz w:val="26"/>
                <w:szCs w:val="26"/>
                <w:cs/>
              </w:rPr>
              <w:t>ส่วน</w:t>
            </w:r>
            <w:r w:rsidRPr="006F04B2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6F04B2">
              <w:rPr>
                <w:rFonts w:asciiTheme="majorBidi" w:hAnsiTheme="majorBidi" w:cstheme="majorBidi"/>
                <w:sz w:val="26"/>
                <w:szCs w:val="26"/>
                <w:cs/>
              </w:rPr>
              <w:t>ปรับปรุงที่ดิน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6A1DDA6" w14:textId="77777777" w:rsidR="00DA6CAC" w:rsidRPr="006F04B2" w:rsidRDefault="00DA6CAC" w:rsidP="009F28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26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AC0DEBB" w14:textId="352751D7" w:rsidR="00DA6CAC" w:rsidRPr="006F04B2" w:rsidRDefault="00DA6CAC" w:rsidP="009F28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26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04B2">
              <w:rPr>
                <w:rFonts w:asciiTheme="majorBidi" w:hAnsiTheme="majorBidi" w:cstheme="majorBidi"/>
                <w:sz w:val="26"/>
                <w:szCs w:val="26"/>
                <w:cs/>
              </w:rPr>
              <w:t>อาคาร</w:t>
            </w:r>
          </w:p>
          <w:p w14:paraId="442D72F7" w14:textId="733D23D2" w:rsidR="00DA6CAC" w:rsidRPr="006F04B2" w:rsidRDefault="00DA6CAC" w:rsidP="009F28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26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04B2">
              <w:rPr>
                <w:rFonts w:asciiTheme="majorBidi" w:hAnsiTheme="majorBidi" w:cstheme="majorBidi"/>
                <w:sz w:val="26"/>
                <w:szCs w:val="26"/>
                <w:cs/>
              </w:rPr>
              <w:t>และส่วนปรับปรุงอาคาร</w:t>
            </w:r>
          </w:p>
        </w:tc>
        <w:tc>
          <w:tcPr>
            <w:tcW w:w="270" w:type="dxa"/>
            <w:vAlign w:val="bottom"/>
          </w:tcPr>
          <w:p w14:paraId="1EA04F11" w14:textId="77777777" w:rsidR="00DA6CAC" w:rsidRPr="006F04B2" w:rsidRDefault="00DA6CAC" w:rsidP="009F28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26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0705F0C8" w14:textId="7C18A14F" w:rsidR="00DA6CAC" w:rsidRPr="006F04B2" w:rsidRDefault="00DA6CAC" w:rsidP="009F28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04B2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เครื่องมือ เครื่องใช้และอุปกรณ์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09F2E594" w14:textId="77777777" w:rsidR="00DA6CAC" w:rsidRPr="006F04B2" w:rsidRDefault="00DA6CAC" w:rsidP="009F28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26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3" w:type="dxa"/>
            <w:shd w:val="clear" w:color="auto" w:fill="auto"/>
            <w:vAlign w:val="bottom"/>
          </w:tcPr>
          <w:p w14:paraId="6B7B91CF" w14:textId="7BA59AC0" w:rsidR="00DA6CAC" w:rsidRPr="006F04B2" w:rsidRDefault="00DA6CAC" w:rsidP="009F28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26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04B2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เครื่องตกแต่ง ติดตั้ง และเครื่องใช้สำนักงาน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7E95B4F2" w14:textId="77777777" w:rsidR="00DA6CAC" w:rsidRPr="006F04B2" w:rsidRDefault="00DA6CAC" w:rsidP="009F28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26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01499AFA" w14:textId="7EF00158" w:rsidR="00DA6CAC" w:rsidRPr="006F04B2" w:rsidRDefault="00DA6CAC" w:rsidP="009F28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26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04B2">
              <w:rPr>
                <w:rFonts w:asciiTheme="majorBidi" w:hAnsiTheme="majorBidi" w:cstheme="majorBidi"/>
                <w:sz w:val="26"/>
                <w:szCs w:val="26"/>
                <w:cs/>
              </w:rPr>
              <w:t>อุปกรณ์ คอมพิวเตอร์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7FCB2044" w14:textId="77777777" w:rsidR="00DA6CAC" w:rsidRPr="006F04B2" w:rsidRDefault="00DA6CAC" w:rsidP="009F28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26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4" w:type="dxa"/>
          </w:tcPr>
          <w:p w14:paraId="331C2FED" w14:textId="77777777" w:rsidR="00DA6CAC" w:rsidRPr="006F04B2" w:rsidRDefault="00DA6CAC" w:rsidP="009F28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26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63CE8B6" w14:textId="77777777" w:rsidR="00DA6CAC" w:rsidRPr="006F04B2" w:rsidRDefault="00DA6CAC" w:rsidP="009F28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26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0F20545" w14:textId="77777777" w:rsidR="00DA6CAC" w:rsidRPr="006F04B2" w:rsidRDefault="00DA6CAC" w:rsidP="009F28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26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3FE1DFC" w14:textId="09B85DC5" w:rsidR="00DA6CAC" w:rsidRPr="006F04B2" w:rsidRDefault="00DA6CAC" w:rsidP="009F28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26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04B2">
              <w:rPr>
                <w:rFonts w:asciiTheme="majorBidi" w:hAnsiTheme="majorBidi" w:cstheme="majorBidi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270" w:type="dxa"/>
          </w:tcPr>
          <w:p w14:paraId="19B890EB" w14:textId="77777777" w:rsidR="00DA6CAC" w:rsidRPr="006F04B2" w:rsidRDefault="00DA6CAC" w:rsidP="009F28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26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EA1BA6E" w14:textId="39415076" w:rsidR="00DA6CAC" w:rsidRPr="006F04B2" w:rsidRDefault="00DA6CAC" w:rsidP="009F28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26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04B2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สินทรัพย์ระหว่างก่อสร้างและติดตั้ง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D79D85E" w14:textId="77777777" w:rsidR="00DA6CAC" w:rsidRPr="006F04B2" w:rsidRDefault="00DA6CAC" w:rsidP="009F28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26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166E4FCA" w14:textId="77777777" w:rsidR="00DA6CAC" w:rsidRPr="006F04B2" w:rsidRDefault="00DA6CAC" w:rsidP="009F28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26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04B2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DA6CAC" w:rsidRPr="006F04B2" w14:paraId="357E4310" w14:textId="77777777" w:rsidTr="009F28FE">
        <w:trPr>
          <w:tblHeader/>
        </w:trPr>
        <w:tc>
          <w:tcPr>
            <w:tcW w:w="3060" w:type="dxa"/>
            <w:shd w:val="clear" w:color="auto" w:fill="auto"/>
          </w:tcPr>
          <w:p w14:paraId="593560D5" w14:textId="77777777" w:rsidR="00DA6CAC" w:rsidRPr="006F04B2" w:rsidRDefault="00DA6CAC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835" w:type="dxa"/>
            <w:gridSpan w:val="15"/>
          </w:tcPr>
          <w:p w14:paraId="6FD0BA0C" w14:textId="54442FB7" w:rsidR="00DA6CAC" w:rsidRPr="006F04B2" w:rsidRDefault="00DA6CAC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</w:pPr>
            <w:r w:rsidRPr="006F04B2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 w:rsidR="00FF4195" w:rsidRPr="006F04B2"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  <w:lang w:bidi="th-TH"/>
              </w:rPr>
              <w:t>พั</w:t>
            </w:r>
            <w:r w:rsidRPr="006F04B2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นบาท)</w:t>
            </w:r>
          </w:p>
        </w:tc>
      </w:tr>
      <w:tr w:rsidR="00DA6CAC" w:rsidRPr="006F04B2" w14:paraId="3E6C7446" w14:textId="77777777" w:rsidTr="009F28FE">
        <w:tc>
          <w:tcPr>
            <w:tcW w:w="3060" w:type="dxa"/>
            <w:shd w:val="clear" w:color="auto" w:fill="auto"/>
          </w:tcPr>
          <w:p w14:paraId="47DF9B72" w14:textId="6A0BEEB1" w:rsidR="00DA6CAC" w:rsidRPr="006F04B2" w:rsidRDefault="00DA6CAC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04B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85B4E10" w14:textId="77777777" w:rsidR="00DA6CAC" w:rsidRPr="006F04B2" w:rsidRDefault="00DA6CAC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1CE9A00" w14:textId="77777777" w:rsidR="00DA6CAC" w:rsidRPr="006F04B2" w:rsidRDefault="00DA6CAC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DF6B1D7" w14:textId="77777777" w:rsidR="00DA6CAC" w:rsidRPr="006F04B2" w:rsidRDefault="00DA6CAC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3C1155A7" w14:textId="77777777" w:rsidR="00DA6CAC" w:rsidRPr="006F04B2" w:rsidRDefault="00DA6CAC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000FCBA0" w14:textId="77777777" w:rsidR="00DA6CAC" w:rsidRPr="006F04B2" w:rsidRDefault="00DA6CAC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79037870" w14:textId="77777777" w:rsidR="00DA6CAC" w:rsidRPr="006F04B2" w:rsidRDefault="00DA6CAC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3" w:type="dxa"/>
            <w:shd w:val="clear" w:color="auto" w:fill="auto"/>
            <w:vAlign w:val="bottom"/>
          </w:tcPr>
          <w:p w14:paraId="15304D30" w14:textId="77777777" w:rsidR="00DA6CAC" w:rsidRPr="006F04B2" w:rsidRDefault="00DA6CAC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790DEC4C" w14:textId="77777777" w:rsidR="00DA6CAC" w:rsidRPr="006F04B2" w:rsidRDefault="00DA6CAC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262F12DA" w14:textId="77777777" w:rsidR="00DA6CAC" w:rsidRPr="006F04B2" w:rsidRDefault="00DA6CAC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76F2F6C1" w14:textId="77777777" w:rsidR="00DA6CAC" w:rsidRPr="006F04B2" w:rsidRDefault="00DA6CAC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4" w:type="dxa"/>
          </w:tcPr>
          <w:p w14:paraId="41215ADA" w14:textId="77777777" w:rsidR="00DA6CAC" w:rsidRPr="006F04B2" w:rsidRDefault="00DA6CAC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D424F18" w14:textId="77777777" w:rsidR="00DA6CAC" w:rsidRPr="006F04B2" w:rsidRDefault="00DA6CAC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1F147D7" w14:textId="10440A0D" w:rsidR="00DA6CAC" w:rsidRPr="006F04B2" w:rsidRDefault="00DA6CAC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05DFB85" w14:textId="77777777" w:rsidR="00DA6CAC" w:rsidRPr="006F04B2" w:rsidRDefault="00DA6CAC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3086CCD2" w14:textId="77777777" w:rsidR="00DA6CAC" w:rsidRPr="006F04B2" w:rsidRDefault="00DA6CAC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44F2D" w:rsidRPr="00D44F2D" w14:paraId="485018E2" w14:textId="77777777" w:rsidTr="009F28FE">
        <w:tc>
          <w:tcPr>
            <w:tcW w:w="3060" w:type="dxa"/>
            <w:shd w:val="clear" w:color="auto" w:fill="auto"/>
          </w:tcPr>
          <w:p w14:paraId="61B57D71" w14:textId="5723EBAD" w:rsidR="00D44F2D" w:rsidRPr="006F04B2" w:rsidRDefault="00D44F2D" w:rsidP="00D44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6F04B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6F04B2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6F04B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มกราคม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A9A33FE" w14:textId="68619F7D" w:rsidR="00D44F2D" w:rsidRPr="00D44F2D" w:rsidRDefault="00D44F2D" w:rsidP="00F32FAC">
            <w:pPr>
              <w:pStyle w:val="acctfourfigures"/>
              <w:tabs>
                <w:tab w:val="clear" w:pos="765"/>
                <w:tab w:val="decimal" w:pos="1196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44F2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243,305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8C945E1" w14:textId="77777777" w:rsidR="00D44F2D" w:rsidRPr="00D44F2D" w:rsidRDefault="00D44F2D" w:rsidP="00F32FA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C8AA1D4" w14:textId="5392DD6A" w:rsidR="00D44F2D" w:rsidRPr="00D44F2D" w:rsidRDefault="00D44F2D" w:rsidP="00F32FA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sz w:val="26"/>
                <w:szCs w:val="26"/>
              </w:rPr>
            </w:pPr>
            <w:r w:rsidRPr="00D44F2D">
              <w:rPr>
                <w:rFonts w:asciiTheme="majorBidi" w:hAnsiTheme="majorBidi" w:cstheme="majorBidi"/>
                <w:sz w:val="26"/>
                <w:szCs w:val="26"/>
              </w:rPr>
              <w:t>231,542</w:t>
            </w:r>
          </w:p>
        </w:tc>
        <w:tc>
          <w:tcPr>
            <w:tcW w:w="270" w:type="dxa"/>
            <w:shd w:val="clear" w:color="auto" w:fill="auto"/>
          </w:tcPr>
          <w:p w14:paraId="2D6F1ABB" w14:textId="77777777" w:rsidR="00D44F2D" w:rsidRPr="00D44F2D" w:rsidRDefault="00D44F2D" w:rsidP="00F32FA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A61542C" w14:textId="266C7EB2" w:rsidR="00D44F2D" w:rsidRPr="00D44F2D" w:rsidRDefault="00D44F2D" w:rsidP="00F32FA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sz w:val="26"/>
                <w:szCs w:val="26"/>
              </w:rPr>
            </w:pPr>
            <w:r w:rsidRPr="00D44F2D">
              <w:rPr>
                <w:rFonts w:asciiTheme="majorBidi" w:hAnsiTheme="majorBidi" w:cstheme="majorBidi"/>
                <w:sz w:val="26"/>
                <w:szCs w:val="26"/>
              </w:rPr>
              <w:t>42,984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22E6E677" w14:textId="77777777" w:rsidR="00D44F2D" w:rsidRPr="00D44F2D" w:rsidRDefault="00D44F2D" w:rsidP="00F32FA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3" w:type="dxa"/>
            <w:shd w:val="clear" w:color="auto" w:fill="auto"/>
            <w:vAlign w:val="bottom"/>
          </w:tcPr>
          <w:p w14:paraId="0F242BD7" w14:textId="1AF1156B" w:rsidR="00D44F2D" w:rsidRPr="00D44F2D" w:rsidRDefault="00D44F2D" w:rsidP="00F32FA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sz w:val="26"/>
                <w:szCs w:val="26"/>
              </w:rPr>
            </w:pPr>
            <w:r w:rsidRPr="00D44F2D">
              <w:rPr>
                <w:rFonts w:asciiTheme="majorBidi" w:hAnsiTheme="majorBidi" w:cstheme="majorBidi"/>
                <w:sz w:val="26"/>
                <w:szCs w:val="26"/>
              </w:rPr>
              <w:t>36,908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79B28AF4" w14:textId="77777777" w:rsidR="00D44F2D" w:rsidRPr="00D44F2D" w:rsidRDefault="00D44F2D" w:rsidP="00F32FA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5189A727" w14:textId="0B19C485" w:rsidR="00D44F2D" w:rsidRPr="00D44F2D" w:rsidRDefault="00D44F2D" w:rsidP="00F32FA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sz w:val="26"/>
                <w:szCs w:val="26"/>
              </w:rPr>
            </w:pPr>
            <w:r w:rsidRPr="00D44F2D">
              <w:rPr>
                <w:rFonts w:asciiTheme="majorBidi" w:hAnsiTheme="majorBidi" w:cstheme="majorBidi"/>
                <w:sz w:val="26"/>
                <w:szCs w:val="26"/>
              </w:rPr>
              <w:t>33,435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28DE6E64" w14:textId="77777777" w:rsidR="00D44F2D" w:rsidRPr="00D44F2D" w:rsidRDefault="00D44F2D" w:rsidP="00F32FA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256740E6" w14:textId="470E5C17" w:rsidR="00D44F2D" w:rsidRPr="00D44F2D" w:rsidRDefault="00D44F2D" w:rsidP="00F32FA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sz w:val="26"/>
                <w:szCs w:val="26"/>
              </w:rPr>
            </w:pPr>
            <w:r w:rsidRPr="00D44F2D">
              <w:rPr>
                <w:rFonts w:asciiTheme="majorBidi" w:hAnsiTheme="majorBidi" w:cstheme="majorBidi"/>
                <w:sz w:val="26"/>
                <w:szCs w:val="26"/>
              </w:rPr>
              <w:t>101,977</w:t>
            </w:r>
          </w:p>
        </w:tc>
        <w:tc>
          <w:tcPr>
            <w:tcW w:w="270" w:type="dxa"/>
            <w:shd w:val="clear" w:color="auto" w:fill="auto"/>
          </w:tcPr>
          <w:p w14:paraId="3C87F1DC" w14:textId="77777777" w:rsidR="00D44F2D" w:rsidRPr="00D44F2D" w:rsidRDefault="00D44F2D" w:rsidP="00F32FA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83DC964" w14:textId="63CAA437" w:rsidR="00D44F2D" w:rsidRPr="00D44F2D" w:rsidRDefault="00D44F2D" w:rsidP="00F32FA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44F2D">
              <w:rPr>
                <w:rFonts w:asciiTheme="majorBidi" w:hAnsiTheme="majorBidi" w:cstheme="majorBidi"/>
                <w:sz w:val="26"/>
                <w:szCs w:val="26"/>
              </w:rPr>
              <w:t>823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5640413" w14:textId="77777777" w:rsidR="00D44F2D" w:rsidRPr="00D44F2D" w:rsidRDefault="00D44F2D" w:rsidP="00F32FA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18FD4BC2" w14:textId="6451AA41" w:rsidR="00D44F2D" w:rsidRPr="00D44F2D" w:rsidRDefault="00D44F2D" w:rsidP="00F32FA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sz w:val="26"/>
                <w:szCs w:val="26"/>
              </w:rPr>
            </w:pPr>
            <w:r w:rsidRPr="00D44F2D">
              <w:rPr>
                <w:rFonts w:asciiTheme="majorBidi" w:hAnsiTheme="majorBidi" w:cstheme="majorBidi"/>
                <w:sz w:val="26"/>
                <w:szCs w:val="26"/>
              </w:rPr>
              <w:t>690,974</w:t>
            </w:r>
          </w:p>
        </w:tc>
      </w:tr>
      <w:tr w:rsidR="00D44F2D" w:rsidRPr="006F04B2" w14:paraId="03C1F0A3" w14:textId="77777777" w:rsidTr="009F28FE">
        <w:tc>
          <w:tcPr>
            <w:tcW w:w="3060" w:type="dxa"/>
            <w:shd w:val="clear" w:color="auto" w:fill="auto"/>
          </w:tcPr>
          <w:p w14:paraId="43D773E9" w14:textId="77777777" w:rsidR="00D44F2D" w:rsidRPr="006F04B2" w:rsidRDefault="00D44F2D" w:rsidP="00D44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04B2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B869B5E" w14:textId="31B984AD" w:rsidR="00D44F2D" w:rsidRPr="006F04B2" w:rsidRDefault="00D44F2D" w:rsidP="00F32FAC">
            <w:pPr>
              <w:pStyle w:val="acctfourfigures"/>
              <w:tabs>
                <w:tab w:val="clear" w:pos="765"/>
                <w:tab w:val="decimal" w:pos="1196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sz w:val="26"/>
                <w:szCs w:val="26"/>
              </w:rPr>
            </w:pPr>
            <w:r w:rsidRPr="006F04B2">
              <w:rPr>
                <w:rFonts w:asciiTheme="majorBidi" w:hAnsiTheme="majorBidi" w:cstheme="majorBidi"/>
                <w:sz w:val="26"/>
                <w:szCs w:val="26"/>
              </w:rPr>
              <w:t>1,470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6034A4D" w14:textId="77777777" w:rsidR="00D44F2D" w:rsidRPr="006F04B2" w:rsidRDefault="00D44F2D" w:rsidP="00F32FA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7464E0E" w14:textId="3428A15B" w:rsidR="00D44F2D" w:rsidRPr="006F04B2" w:rsidRDefault="00D44F2D" w:rsidP="00F32FA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sz w:val="26"/>
                <w:szCs w:val="26"/>
              </w:rPr>
            </w:pPr>
            <w:r w:rsidRPr="006F04B2">
              <w:rPr>
                <w:rFonts w:asciiTheme="majorBidi" w:hAnsiTheme="majorBidi" w:cstheme="majorBidi"/>
                <w:sz w:val="26"/>
                <w:szCs w:val="26"/>
              </w:rPr>
              <w:t>733</w:t>
            </w:r>
          </w:p>
        </w:tc>
        <w:tc>
          <w:tcPr>
            <w:tcW w:w="270" w:type="dxa"/>
            <w:shd w:val="clear" w:color="auto" w:fill="auto"/>
          </w:tcPr>
          <w:p w14:paraId="1F2D4003" w14:textId="77777777" w:rsidR="00D44F2D" w:rsidRPr="006F04B2" w:rsidRDefault="00D44F2D" w:rsidP="00F32FA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5FD6D29" w14:textId="72395266" w:rsidR="00D44F2D" w:rsidRPr="006F04B2" w:rsidRDefault="00D44F2D" w:rsidP="00F32FA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sz w:val="26"/>
                <w:szCs w:val="26"/>
              </w:rPr>
            </w:pPr>
            <w:r w:rsidRPr="006F04B2">
              <w:rPr>
                <w:rFonts w:asciiTheme="majorBidi" w:hAnsiTheme="majorBidi" w:cstheme="majorBidi"/>
                <w:sz w:val="26"/>
                <w:szCs w:val="26"/>
              </w:rPr>
              <w:t>4,641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06518EF9" w14:textId="77777777" w:rsidR="00D44F2D" w:rsidRPr="006F04B2" w:rsidRDefault="00D44F2D" w:rsidP="00F32FA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3" w:type="dxa"/>
            <w:shd w:val="clear" w:color="auto" w:fill="auto"/>
            <w:vAlign w:val="bottom"/>
          </w:tcPr>
          <w:p w14:paraId="01E6881B" w14:textId="5448ED89" w:rsidR="00D44F2D" w:rsidRPr="006F04B2" w:rsidRDefault="00D44F2D" w:rsidP="00F32FA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sz w:val="26"/>
                <w:szCs w:val="26"/>
              </w:rPr>
            </w:pPr>
            <w:r w:rsidRPr="006F04B2">
              <w:rPr>
                <w:rFonts w:asciiTheme="majorBidi" w:hAnsiTheme="majorBidi" w:cstheme="majorBidi"/>
                <w:sz w:val="26"/>
                <w:szCs w:val="26"/>
              </w:rPr>
              <w:t>1,323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04001648" w14:textId="77777777" w:rsidR="00D44F2D" w:rsidRPr="006F04B2" w:rsidRDefault="00D44F2D" w:rsidP="00F32FA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12636A8E" w14:textId="42ABDB6C" w:rsidR="00D44F2D" w:rsidRPr="006F04B2" w:rsidRDefault="00D44F2D" w:rsidP="00F32FA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sz w:val="26"/>
                <w:szCs w:val="26"/>
              </w:rPr>
            </w:pPr>
            <w:r w:rsidRPr="006F04B2">
              <w:rPr>
                <w:rFonts w:asciiTheme="majorBidi" w:hAnsiTheme="majorBidi" w:cstheme="majorBidi"/>
                <w:sz w:val="26"/>
                <w:szCs w:val="26"/>
              </w:rPr>
              <w:t>3,649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0AFB7C02" w14:textId="77777777" w:rsidR="00D44F2D" w:rsidRPr="006F04B2" w:rsidRDefault="00D44F2D" w:rsidP="00F32FA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4" w:type="dxa"/>
            <w:shd w:val="clear" w:color="auto" w:fill="auto"/>
          </w:tcPr>
          <w:p w14:paraId="587B8EAF" w14:textId="60201EA3" w:rsidR="00D44F2D" w:rsidRPr="006F04B2" w:rsidRDefault="00D44F2D" w:rsidP="00F32FA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F04B2">
              <w:rPr>
                <w:rFonts w:asciiTheme="majorBidi" w:hAnsiTheme="majorBidi" w:cstheme="majorBidi"/>
                <w:sz w:val="26"/>
                <w:szCs w:val="26"/>
              </w:rPr>
              <w:t>1,526</w:t>
            </w:r>
          </w:p>
        </w:tc>
        <w:tc>
          <w:tcPr>
            <w:tcW w:w="270" w:type="dxa"/>
            <w:shd w:val="clear" w:color="auto" w:fill="auto"/>
          </w:tcPr>
          <w:p w14:paraId="782B2B47" w14:textId="77777777" w:rsidR="00D44F2D" w:rsidRPr="006F04B2" w:rsidRDefault="00D44F2D" w:rsidP="00F32FA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CD10651" w14:textId="13390FF9" w:rsidR="00D44F2D" w:rsidRPr="006F04B2" w:rsidRDefault="00D44F2D" w:rsidP="00F32FA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sz w:val="26"/>
                <w:szCs w:val="26"/>
              </w:rPr>
            </w:pPr>
            <w:r w:rsidRPr="006F04B2">
              <w:rPr>
                <w:rFonts w:asciiTheme="majorBidi" w:hAnsiTheme="majorBidi" w:cstheme="majorBidi"/>
                <w:sz w:val="26"/>
                <w:szCs w:val="26"/>
              </w:rPr>
              <w:t>12,002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9EC52B7" w14:textId="77777777" w:rsidR="00D44F2D" w:rsidRPr="006F04B2" w:rsidRDefault="00D44F2D" w:rsidP="00F32FA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6A2E0D52" w14:textId="54DAFBE5" w:rsidR="00D44F2D" w:rsidRPr="006F04B2" w:rsidRDefault="00D44F2D" w:rsidP="00F32FA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sz w:val="26"/>
                <w:szCs w:val="26"/>
              </w:rPr>
            </w:pPr>
            <w:r w:rsidRPr="006F04B2">
              <w:rPr>
                <w:rFonts w:asciiTheme="majorBidi" w:hAnsiTheme="majorBidi" w:cstheme="majorBidi"/>
                <w:sz w:val="26"/>
                <w:szCs w:val="26"/>
              </w:rPr>
              <w:t>25,344</w:t>
            </w:r>
          </w:p>
        </w:tc>
      </w:tr>
      <w:tr w:rsidR="00D44F2D" w:rsidRPr="006F04B2" w14:paraId="43BB4148" w14:textId="77777777" w:rsidTr="009F28FE">
        <w:tc>
          <w:tcPr>
            <w:tcW w:w="3060" w:type="dxa"/>
            <w:shd w:val="clear" w:color="auto" w:fill="auto"/>
          </w:tcPr>
          <w:p w14:paraId="1B325E19" w14:textId="77777777" w:rsidR="00D44F2D" w:rsidRPr="006F04B2" w:rsidRDefault="00D44F2D" w:rsidP="00D44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6F04B2">
              <w:rPr>
                <w:rFonts w:asciiTheme="majorBidi" w:hAnsiTheme="majorBidi" w:cstheme="majorBidi"/>
                <w:sz w:val="26"/>
                <w:szCs w:val="26"/>
                <w:cs/>
              </w:rPr>
              <w:t>โอน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650979E" w14:textId="0F31EFA8" w:rsidR="00D44F2D" w:rsidRPr="006F04B2" w:rsidRDefault="00D44F2D" w:rsidP="00F32FAC">
            <w:pPr>
              <w:pStyle w:val="acctfourfigures"/>
              <w:tabs>
                <w:tab w:val="clear" w:pos="765"/>
                <w:tab w:val="decimal" w:pos="1007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F04B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CD5723D" w14:textId="77777777" w:rsidR="00D44F2D" w:rsidRPr="006F04B2" w:rsidRDefault="00D44F2D" w:rsidP="00F32FA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38C4455" w14:textId="31D06AA9" w:rsidR="00D44F2D" w:rsidRPr="006F04B2" w:rsidRDefault="00D44F2D" w:rsidP="00F32FA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F04B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6,236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726573B" w14:textId="77777777" w:rsidR="00D44F2D" w:rsidRPr="006F04B2" w:rsidRDefault="00D44F2D" w:rsidP="00F32FA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4ED5111" w14:textId="32EC2974" w:rsidR="00D44F2D" w:rsidRPr="006F04B2" w:rsidRDefault="00D44F2D" w:rsidP="00F32FA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sz w:val="26"/>
                <w:szCs w:val="26"/>
              </w:rPr>
            </w:pPr>
            <w:r w:rsidRPr="006F04B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4,371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5F4BE2D3" w14:textId="77777777" w:rsidR="00D44F2D" w:rsidRPr="006F04B2" w:rsidRDefault="00D44F2D" w:rsidP="00F32FA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3" w:type="dxa"/>
            <w:shd w:val="clear" w:color="auto" w:fill="auto"/>
            <w:vAlign w:val="bottom"/>
          </w:tcPr>
          <w:p w14:paraId="7D4996D5" w14:textId="5D6A9CD2" w:rsidR="00D44F2D" w:rsidRPr="006F04B2" w:rsidRDefault="00D44F2D" w:rsidP="00F32FA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F04B2">
              <w:rPr>
                <w:rFonts w:asciiTheme="majorBidi" w:hAnsiTheme="majorBidi" w:cstheme="majorBidi"/>
                <w:sz w:val="26"/>
                <w:szCs w:val="26"/>
              </w:rPr>
              <w:t>272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0B2C75F3" w14:textId="77777777" w:rsidR="00D44F2D" w:rsidRPr="006F04B2" w:rsidRDefault="00D44F2D" w:rsidP="00F32FA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43B59576" w14:textId="039C229C" w:rsidR="00D44F2D" w:rsidRPr="006F04B2" w:rsidRDefault="00D44F2D" w:rsidP="00F32FAC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F04B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2833B3D3" w14:textId="77777777" w:rsidR="00D44F2D" w:rsidRPr="006F04B2" w:rsidRDefault="00D44F2D" w:rsidP="00F32FAC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4" w:type="dxa"/>
            <w:shd w:val="clear" w:color="auto" w:fill="auto"/>
          </w:tcPr>
          <w:p w14:paraId="6846B5B0" w14:textId="483B977B" w:rsidR="00D44F2D" w:rsidRPr="006F04B2" w:rsidRDefault="00D44F2D" w:rsidP="00F32FAC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F04B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3E99396" w14:textId="77777777" w:rsidR="00D44F2D" w:rsidRPr="006F04B2" w:rsidRDefault="00D44F2D" w:rsidP="00F32FA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28664F7" w14:textId="77EE634C" w:rsidR="00D44F2D" w:rsidRPr="006F04B2" w:rsidRDefault="00D44F2D" w:rsidP="00F32FA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sz w:val="26"/>
                <w:szCs w:val="26"/>
              </w:rPr>
            </w:pPr>
            <w:r w:rsidRPr="006F04B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(10,879)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8DC443A" w14:textId="77777777" w:rsidR="00D44F2D" w:rsidRPr="006F04B2" w:rsidRDefault="00D44F2D" w:rsidP="00F32FA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15323F83" w14:textId="179533F8" w:rsidR="00D44F2D" w:rsidRPr="006F04B2" w:rsidRDefault="00D44F2D" w:rsidP="00F32FAC">
            <w:pPr>
              <w:pStyle w:val="acctfourfigures"/>
              <w:tabs>
                <w:tab w:val="clear" w:pos="765"/>
                <w:tab w:val="decimal" w:pos="78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F04B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</w:tr>
      <w:tr w:rsidR="00D44F2D" w:rsidRPr="006F04B2" w14:paraId="0414EDC9" w14:textId="77777777" w:rsidTr="009F28FE">
        <w:tc>
          <w:tcPr>
            <w:tcW w:w="3060" w:type="dxa"/>
            <w:shd w:val="clear" w:color="auto" w:fill="auto"/>
          </w:tcPr>
          <w:p w14:paraId="01C445F2" w14:textId="77777777" w:rsidR="00D44F2D" w:rsidRPr="006F04B2" w:rsidRDefault="00D44F2D" w:rsidP="00D44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6F04B2">
              <w:rPr>
                <w:rFonts w:asciiTheme="majorBidi" w:hAnsiTheme="majorBidi" w:cstheme="majorBidi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1BBFFC5" w14:textId="1B10A442" w:rsidR="00D44F2D" w:rsidRPr="006F04B2" w:rsidRDefault="00D44F2D" w:rsidP="00F32FAC">
            <w:pPr>
              <w:pStyle w:val="acctfourfigures"/>
              <w:tabs>
                <w:tab w:val="clear" w:pos="765"/>
                <w:tab w:val="decimal" w:pos="1007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F04B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45024E1" w14:textId="77777777" w:rsidR="00D44F2D" w:rsidRPr="006F04B2" w:rsidRDefault="00D44F2D" w:rsidP="00F32FA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1A37CF8" w14:textId="3194364E" w:rsidR="00D44F2D" w:rsidRPr="006F04B2" w:rsidRDefault="00D44F2D" w:rsidP="00F32FAC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sz w:val="26"/>
                <w:szCs w:val="26"/>
              </w:rPr>
            </w:pPr>
            <w:r w:rsidRPr="006F04B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7FDF688" w14:textId="77777777" w:rsidR="00D44F2D" w:rsidRPr="006F04B2" w:rsidRDefault="00D44F2D" w:rsidP="00F32FA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4E7A156" w14:textId="3A123F64" w:rsidR="00D44F2D" w:rsidRPr="006F04B2" w:rsidRDefault="00D44F2D" w:rsidP="00F32FA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F04B2">
              <w:rPr>
                <w:rFonts w:asciiTheme="majorBidi" w:hAnsiTheme="majorBidi" w:cstheme="majorBidi"/>
                <w:sz w:val="26"/>
                <w:szCs w:val="26"/>
              </w:rPr>
              <w:t>(58)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75254997" w14:textId="77777777" w:rsidR="00D44F2D" w:rsidRPr="006F04B2" w:rsidRDefault="00D44F2D" w:rsidP="00F32FA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3" w:type="dxa"/>
            <w:shd w:val="clear" w:color="auto" w:fill="auto"/>
            <w:vAlign w:val="bottom"/>
          </w:tcPr>
          <w:p w14:paraId="32850EAE" w14:textId="286E50EC" w:rsidR="00D44F2D" w:rsidRPr="006F04B2" w:rsidRDefault="00D44F2D" w:rsidP="00F32FA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sz w:val="26"/>
                <w:szCs w:val="26"/>
              </w:rPr>
            </w:pPr>
            <w:r w:rsidRPr="006F04B2">
              <w:rPr>
                <w:rFonts w:asciiTheme="majorBidi" w:hAnsiTheme="majorBidi" w:cstheme="majorBidi"/>
                <w:sz w:val="26"/>
                <w:szCs w:val="26"/>
              </w:rPr>
              <w:t>(2,211)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3591078C" w14:textId="77777777" w:rsidR="00D44F2D" w:rsidRPr="006F04B2" w:rsidRDefault="00D44F2D" w:rsidP="00F32FA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17DB53A3" w14:textId="02B74D00" w:rsidR="00D44F2D" w:rsidRPr="006F04B2" w:rsidRDefault="00D44F2D" w:rsidP="00F32FA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sz w:val="26"/>
                <w:szCs w:val="26"/>
              </w:rPr>
            </w:pPr>
            <w:r w:rsidRPr="006F04B2">
              <w:rPr>
                <w:rFonts w:asciiTheme="majorBidi" w:hAnsiTheme="majorBidi" w:cstheme="majorBidi"/>
                <w:sz w:val="26"/>
                <w:szCs w:val="26"/>
              </w:rPr>
              <w:t>(925)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54245C85" w14:textId="77777777" w:rsidR="00D44F2D" w:rsidRPr="006F04B2" w:rsidRDefault="00D44F2D" w:rsidP="00F32FA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4" w:type="dxa"/>
            <w:tcBorders>
              <w:bottom w:val="single" w:sz="4" w:space="0" w:color="auto"/>
            </w:tcBorders>
            <w:shd w:val="clear" w:color="auto" w:fill="auto"/>
          </w:tcPr>
          <w:p w14:paraId="6986D025" w14:textId="3C5FDB7C" w:rsidR="00D44F2D" w:rsidRPr="006F04B2" w:rsidRDefault="00D44F2D" w:rsidP="00F32FA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sz w:val="26"/>
                <w:szCs w:val="26"/>
              </w:rPr>
            </w:pPr>
            <w:r w:rsidRPr="006F04B2">
              <w:rPr>
                <w:rFonts w:asciiTheme="majorBidi" w:hAnsiTheme="majorBidi" w:cstheme="majorBidi"/>
                <w:sz w:val="26"/>
                <w:szCs w:val="26"/>
              </w:rPr>
              <w:t>(33,711)</w:t>
            </w:r>
          </w:p>
        </w:tc>
        <w:tc>
          <w:tcPr>
            <w:tcW w:w="270" w:type="dxa"/>
            <w:shd w:val="clear" w:color="auto" w:fill="auto"/>
          </w:tcPr>
          <w:p w14:paraId="264F9DAF" w14:textId="77777777" w:rsidR="00D44F2D" w:rsidRPr="006F04B2" w:rsidRDefault="00D44F2D" w:rsidP="00F32FA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1FE3F06" w14:textId="2E619BD9" w:rsidR="00D44F2D" w:rsidRPr="006F04B2" w:rsidRDefault="00D44F2D" w:rsidP="00F32FA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F04B2">
              <w:rPr>
                <w:rFonts w:asciiTheme="majorBidi" w:hAnsiTheme="majorBidi" w:cstheme="majorBidi"/>
                <w:sz w:val="26"/>
                <w:szCs w:val="26"/>
              </w:rPr>
              <w:t>(538)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1C48173" w14:textId="77777777" w:rsidR="00D44F2D" w:rsidRPr="006F04B2" w:rsidRDefault="00D44F2D" w:rsidP="00F32FA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4AA7026D" w14:textId="54B5FC05" w:rsidR="00D44F2D" w:rsidRPr="006F04B2" w:rsidRDefault="00D44F2D" w:rsidP="00F32FA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sz w:val="26"/>
                <w:szCs w:val="26"/>
              </w:rPr>
            </w:pPr>
            <w:r w:rsidRPr="006F04B2">
              <w:rPr>
                <w:rFonts w:asciiTheme="majorBidi" w:hAnsiTheme="majorBidi" w:cstheme="majorBidi"/>
                <w:sz w:val="26"/>
                <w:szCs w:val="26"/>
              </w:rPr>
              <w:t>(37,443)</w:t>
            </w:r>
          </w:p>
        </w:tc>
      </w:tr>
      <w:tr w:rsidR="00D44F2D" w:rsidRPr="006F04B2" w14:paraId="4B8024ED" w14:textId="77777777" w:rsidTr="009F28FE">
        <w:tc>
          <w:tcPr>
            <w:tcW w:w="3060" w:type="dxa"/>
            <w:shd w:val="clear" w:color="auto" w:fill="auto"/>
          </w:tcPr>
          <w:p w14:paraId="36F235C4" w14:textId="15FE4D22" w:rsidR="00D44F2D" w:rsidRPr="006F04B2" w:rsidRDefault="00D44F2D" w:rsidP="00D44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F04B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6F04B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6F04B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2562</w:t>
            </w:r>
            <w:r w:rsidRPr="006F04B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 </w:t>
            </w:r>
            <w:r w:rsidRPr="006F04B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และ</w:t>
            </w:r>
          </w:p>
          <w:p w14:paraId="05056032" w14:textId="1C1A7963" w:rsidR="00D44F2D" w:rsidRPr="006F04B2" w:rsidRDefault="00D44F2D" w:rsidP="00D44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F04B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ab/>
              <w:t xml:space="preserve">1 </w:t>
            </w:r>
            <w:r w:rsidRPr="006F04B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มกราคม 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481649" w14:textId="64922641" w:rsidR="00D44F2D" w:rsidRPr="006F04B2" w:rsidRDefault="00D44F2D" w:rsidP="00F32FAC">
            <w:pPr>
              <w:pStyle w:val="acctfourfigures"/>
              <w:tabs>
                <w:tab w:val="clear" w:pos="765"/>
                <w:tab w:val="decimal" w:pos="1196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6F04B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244,775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A8BCA3A" w14:textId="77777777" w:rsidR="00D44F2D" w:rsidRPr="006F04B2" w:rsidRDefault="00D44F2D" w:rsidP="00F32FA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DA1FDC" w14:textId="55D26EAB" w:rsidR="00D44F2D" w:rsidRPr="006F04B2" w:rsidRDefault="00D44F2D" w:rsidP="00F32FA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F04B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238,511</w:t>
            </w:r>
          </w:p>
        </w:tc>
        <w:tc>
          <w:tcPr>
            <w:tcW w:w="270" w:type="dxa"/>
            <w:shd w:val="clear" w:color="auto" w:fill="auto"/>
          </w:tcPr>
          <w:p w14:paraId="4E052073" w14:textId="77777777" w:rsidR="00D44F2D" w:rsidRPr="006F04B2" w:rsidRDefault="00D44F2D" w:rsidP="00F32FA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BABA56" w14:textId="04EC74E9" w:rsidR="00D44F2D" w:rsidRPr="006F04B2" w:rsidRDefault="00D44F2D" w:rsidP="00F32FA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F04B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51,938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578B57EC" w14:textId="77777777" w:rsidR="00D44F2D" w:rsidRPr="006F04B2" w:rsidRDefault="00D44F2D" w:rsidP="00F32FA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B8DB0B" w14:textId="7E4DB980" w:rsidR="00D44F2D" w:rsidRPr="006F04B2" w:rsidRDefault="00D44F2D" w:rsidP="00F32FA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F04B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36,292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29B7F476" w14:textId="77777777" w:rsidR="00D44F2D" w:rsidRPr="006F04B2" w:rsidRDefault="00D44F2D" w:rsidP="00F32FA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2A26F1" w14:textId="06D25FCF" w:rsidR="00D44F2D" w:rsidRPr="006F04B2" w:rsidRDefault="00D44F2D" w:rsidP="00F32FA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F04B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36,159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19249763" w14:textId="77777777" w:rsidR="00D44F2D" w:rsidRPr="006F04B2" w:rsidRDefault="00D44F2D" w:rsidP="00F32FA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94" w:type="dxa"/>
            <w:tcBorders>
              <w:top w:val="single" w:sz="4" w:space="0" w:color="auto"/>
            </w:tcBorders>
            <w:shd w:val="clear" w:color="auto" w:fill="auto"/>
          </w:tcPr>
          <w:p w14:paraId="798DB2E0" w14:textId="77777777" w:rsidR="00D44F2D" w:rsidRDefault="00D44F2D" w:rsidP="00F32FA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3F13927B" w14:textId="3355B1AB" w:rsidR="00D44F2D" w:rsidRPr="006F04B2" w:rsidRDefault="00D44F2D" w:rsidP="00F32FA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F04B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69,792</w:t>
            </w:r>
          </w:p>
        </w:tc>
        <w:tc>
          <w:tcPr>
            <w:tcW w:w="270" w:type="dxa"/>
            <w:shd w:val="clear" w:color="auto" w:fill="auto"/>
          </w:tcPr>
          <w:p w14:paraId="3E5BDBEE" w14:textId="77777777" w:rsidR="00D44F2D" w:rsidRPr="006F04B2" w:rsidRDefault="00D44F2D" w:rsidP="00F32FA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D06E68" w14:textId="05A216C3" w:rsidR="00D44F2D" w:rsidRPr="006F04B2" w:rsidRDefault="00D44F2D" w:rsidP="00F32FA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F04B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1,408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6286385" w14:textId="77777777" w:rsidR="00D44F2D" w:rsidRPr="006F04B2" w:rsidRDefault="00D44F2D" w:rsidP="00F32FA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7EDA0F" w14:textId="364FED77" w:rsidR="00D44F2D" w:rsidRPr="006F04B2" w:rsidRDefault="00D44F2D" w:rsidP="00F32FA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F04B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678,875</w:t>
            </w:r>
          </w:p>
        </w:tc>
      </w:tr>
      <w:tr w:rsidR="00D11356" w:rsidRPr="006F04B2" w14:paraId="79A5CAAA" w14:textId="77777777" w:rsidTr="001E33B8">
        <w:tc>
          <w:tcPr>
            <w:tcW w:w="3060" w:type="dxa"/>
            <w:shd w:val="clear" w:color="auto" w:fill="auto"/>
          </w:tcPr>
          <w:p w14:paraId="0D4DD750" w14:textId="797D20B6" w:rsidR="00D11356" w:rsidRPr="00717753" w:rsidRDefault="00942265" w:rsidP="00942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6"/>
                <w:szCs w:val="26"/>
                <w:highlight w:val="yellow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การโอนสินทรัพย์ภายใต้สัญญาเช่าการเงินจากการถือปฏิบัติตาม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 xml:space="preserve">TFRS 16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เป็นครั้งแรก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49C17F" w14:textId="6C0BF133" w:rsidR="00D11356" w:rsidRPr="006F04B2" w:rsidRDefault="00D11356" w:rsidP="00D11356">
            <w:pPr>
              <w:pStyle w:val="acctfourfigures"/>
              <w:tabs>
                <w:tab w:val="clear" w:pos="765"/>
                <w:tab w:val="decimal" w:pos="1007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E911022" w14:textId="77777777" w:rsidR="00D11356" w:rsidRPr="006F04B2" w:rsidRDefault="00D11356" w:rsidP="00D11356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E24D0E0" w14:textId="21311004" w:rsidR="00D11356" w:rsidRPr="006F04B2" w:rsidRDefault="00D11356" w:rsidP="00D11356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56E0A32" w14:textId="77777777" w:rsidR="00D11356" w:rsidRPr="006F04B2" w:rsidRDefault="00D11356" w:rsidP="00D11356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98A24CA" w14:textId="72401EE0" w:rsidR="00D11356" w:rsidRPr="00D11356" w:rsidRDefault="00D11356" w:rsidP="00D11356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63B22057" w14:textId="77777777" w:rsidR="00D11356" w:rsidRPr="006F04B2" w:rsidRDefault="00D11356" w:rsidP="00D11356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93" w:type="dxa"/>
            <w:shd w:val="clear" w:color="auto" w:fill="auto"/>
            <w:vAlign w:val="bottom"/>
          </w:tcPr>
          <w:p w14:paraId="438F83F8" w14:textId="20ED64C6" w:rsidR="00D11356" w:rsidRPr="00D11356" w:rsidRDefault="00D11356" w:rsidP="00D11356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73C69D2E" w14:textId="77777777" w:rsidR="00D11356" w:rsidRPr="006F04B2" w:rsidRDefault="00D11356" w:rsidP="00D11356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2588D09E" w14:textId="4E3FBAE6" w:rsidR="00D11356" w:rsidRPr="00D11356" w:rsidRDefault="00D11356" w:rsidP="00D11356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0CB80E40" w14:textId="77777777" w:rsidR="00D11356" w:rsidRPr="006F04B2" w:rsidRDefault="00D11356" w:rsidP="00D11356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0C07605B" w14:textId="7CD30070" w:rsidR="00D11356" w:rsidRDefault="00D11356" w:rsidP="00D11356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(4</w:t>
            </w:r>
            <w:r w:rsidR="0054377A"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,1</w:t>
            </w:r>
            <w:r w:rsidR="0054377A">
              <w:rPr>
                <w:rFonts w:asciiTheme="majorBidi" w:hAnsiTheme="majorBidi" w:cstheme="majorBidi"/>
                <w:sz w:val="26"/>
                <w:szCs w:val="26"/>
              </w:rPr>
              <w:t>76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120831E4" w14:textId="77777777" w:rsidR="00D11356" w:rsidRPr="006F04B2" w:rsidRDefault="00D11356" w:rsidP="00D11356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F6EBF75" w14:textId="43658E99" w:rsidR="00D11356" w:rsidRPr="00D11356" w:rsidRDefault="00D11356" w:rsidP="00D11356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6B3DE38" w14:textId="77777777" w:rsidR="00D11356" w:rsidRPr="006F04B2" w:rsidRDefault="00D11356" w:rsidP="00D11356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2D60E7B5" w14:textId="1F7E7736" w:rsidR="00D11356" w:rsidRPr="006F04B2" w:rsidRDefault="00D11356" w:rsidP="00D11356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54377A">
              <w:rPr>
                <w:rFonts w:asciiTheme="majorBidi" w:hAnsiTheme="majorBidi" w:cstheme="majorBidi"/>
                <w:sz w:val="26"/>
                <w:szCs w:val="26"/>
              </w:rPr>
              <w:t>48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54377A">
              <w:rPr>
                <w:rFonts w:asciiTheme="majorBidi" w:hAnsiTheme="majorBidi" w:cstheme="majorBidi"/>
                <w:sz w:val="26"/>
                <w:szCs w:val="26"/>
              </w:rPr>
              <w:t>176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942265" w:rsidRPr="006F04B2" w14:paraId="749C41D3" w14:textId="77777777" w:rsidTr="00942265">
        <w:tc>
          <w:tcPr>
            <w:tcW w:w="3060" w:type="dxa"/>
            <w:shd w:val="clear" w:color="auto" w:fill="auto"/>
          </w:tcPr>
          <w:p w14:paraId="0E1569C6" w14:textId="52508017" w:rsidR="00942265" w:rsidRPr="00717753" w:rsidRDefault="00942265" w:rsidP="00942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6"/>
                <w:szCs w:val="26"/>
                <w:highlight w:val="yellow"/>
                <w:cs/>
              </w:rPr>
            </w:pPr>
            <w:r w:rsidRPr="0071775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ณ วันที่</w:t>
            </w:r>
            <w:r w:rsidRPr="0071775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1 </w:t>
            </w:r>
            <w:r w:rsidRPr="0071775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มกราคม </w:t>
            </w:r>
            <w:r w:rsidRPr="0071775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2563 - </w:t>
            </w:r>
            <w:r w:rsidRPr="0071775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ปรับปรุงใหม่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8783F4" w14:textId="25548D04" w:rsidR="00942265" w:rsidRPr="009E7999" w:rsidRDefault="00942265" w:rsidP="009E7999">
            <w:pPr>
              <w:pStyle w:val="acctfourfigures"/>
              <w:tabs>
                <w:tab w:val="clear" w:pos="765"/>
                <w:tab w:val="decimal" w:pos="1196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42265">
              <w:rPr>
                <w:rFonts w:asciiTheme="majorBidi" w:hAnsiTheme="majorBidi" w:cstheme="majorBidi" w:hint="cs"/>
                <w:b/>
                <w:bCs/>
                <w:sz w:val="26"/>
                <w:szCs w:val="26"/>
              </w:rPr>
              <w:t>244,775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7DE1C3A" w14:textId="77777777" w:rsidR="00942265" w:rsidRPr="00942265" w:rsidRDefault="00942265" w:rsidP="00942265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EDCF30" w14:textId="564B776D" w:rsidR="00942265" w:rsidRPr="00942265" w:rsidRDefault="00942265" w:rsidP="00942265">
            <w:pPr>
              <w:pStyle w:val="acctfourfigures"/>
              <w:tabs>
                <w:tab w:val="clear" w:pos="765"/>
                <w:tab w:val="decimal" w:pos="980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sz w:val="26"/>
                <w:szCs w:val="26"/>
              </w:rPr>
            </w:pPr>
            <w:r w:rsidRPr="00942265">
              <w:rPr>
                <w:rFonts w:asciiTheme="majorBidi" w:hAnsiTheme="majorBidi" w:cstheme="majorBidi" w:hint="cs"/>
                <w:b/>
                <w:bCs/>
                <w:sz w:val="26"/>
                <w:szCs w:val="26"/>
              </w:rPr>
              <w:t>238,511</w:t>
            </w:r>
          </w:p>
        </w:tc>
        <w:tc>
          <w:tcPr>
            <w:tcW w:w="270" w:type="dxa"/>
            <w:shd w:val="clear" w:color="auto" w:fill="auto"/>
          </w:tcPr>
          <w:p w14:paraId="2432307E" w14:textId="77777777" w:rsidR="00942265" w:rsidRPr="00942265" w:rsidRDefault="00942265" w:rsidP="00942265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7B1343" w14:textId="2831698A" w:rsidR="00942265" w:rsidRPr="00942265" w:rsidRDefault="00942265" w:rsidP="00942265">
            <w:pPr>
              <w:pStyle w:val="acctfourfigures"/>
              <w:tabs>
                <w:tab w:val="clear" w:pos="765"/>
                <w:tab w:val="decimal" w:pos="980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sz w:val="26"/>
                <w:szCs w:val="26"/>
              </w:rPr>
            </w:pPr>
            <w:r w:rsidRPr="00942265">
              <w:rPr>
                <w:rFonts w:asciiTheme="majorBidi" w:hAnsiTheme="majorBidi" w:cstheme="majorBidi" w:hint="cs"/>
                <w:b/>
                <w:bCs/>
                <w:sz w:val="26"/>
                <w:szCs w:val="26"/>
              </w:rPr>
              <w:t>51,938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709EC1BC" w14:textId="77777777" w:rsidR="00942265" w:rsidRPr="00942265" w:rsidRDefault="00942265" w:rsidP="00942265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7B45AE" w14:textId="0AAA9DEA" w:rsidR="00942265" w:rsidRPr="00942265" w:rsidRDefault="00942265" w:rsidP="00942265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sz w:val="26"/>
                <w:szCs w:val="26"/>
              </w:rPr>
            </w:pPr>
            <w:r w:rsidRPr="00942265">
              <w:rPr>
                <w:rFonts w:asciiTheme="majorBidi" w:hAnsiTheme="majorBidi" w:cstheme="majorBidi" w:hint="cs"/>
                <w:b/>
                <w:bCs/>
                <w:sz w:val="26"/>
                <w:szCs w:val="26"/>
              </w:rPr>
              <w:t>36,292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352CEBC5" w14:textId="77777777" w:rsidR="00942265" w:rsidRPr="00942265" w:rsidRDefault="00942265" w:rsidP="00942265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5DA9F4" w14:textId="4E78D81F" w:rsidR="00942265" w:rsidRPr="00942265" w:rsidRDefault="00942265" w:rsidP="00942265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sz w:val="26"/>
                <w:szCs w:val="26"/>
              </w:rPr>
            </w:pPr>
            <w:r w:rsidRPr="00942265">
              <w:rPr>
                <w:rFonts w:asciiTheme="majorBidi" w:hAnsiTheme="majorBidi" w:cstheme="majorBidi" w:hint="cs"/>
                <w:b/>
                <w:bCs/>
                <w:sz w:val="26"/>
                <w:szCs w:val="26"/>
              </w:rPr>
              <w:t>36,159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7F4DB0C1" w14:textId="77777777" w:rsidR="00942265" w:rsidRPr="00942265" w:rsidRDefault="00942265" w:rsidP="00942265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A015F9" w14:textId="0D080D5C" w:rsidR="00942265" w:rsidRPr="00942265" w:rsidRDefault="00942265" w:rsidP="00942265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sz w:val="26"/>
                <w:szCs w:val="26"/>
              </w:rPr>
            </w:pPr>
            <w:r w:rsidRPr="00942265">
              <w:rPr>
                <w:rFonts w:asciiTheme="majorBidi" w:hAnsiTheme="majorBidi" w:cstheme="majorBidi" w:hint="cs"/>
                <w:b/>
                <w:bCs/>
                <w:sz w:val="26"/>
                <w:szCs w:val="26"/>
              </w:rPr>
              <w:t>21,616</w:t>
            </w:r>
          </w:p>
        </w:tc>
        <w:tc>
          <w:tcPr>
            <w:tcW w:w="270" w:type="dxa"/>
            <w:shd w:val="clear" w:color="auto" w:fill="auto"/>
          </w:tcPr>
          <w:p w14:paraId="58EADBFE" w14:textId="77777777" w:rsidR="00942265" w:rsidRPr="00942265" w:rsidRDefault="00942265" w:rsidP="00942265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82E861" w14:textId="08F52BB6" w:rsidR="00942265" w:rsidRPr="00942265" w:rsidRDefault="00942265" w:rsidP="00942265">
            <w:pPr>
              <w:pStyle w:val="acctfourfigures"/>
              <w:tabs>
                <w:tab w:val="clear" w:pos="765"/>
                <w:tab w:val="decimal" w:pos="980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sz w:val="26"/>
                <w:szCs w:val="26"/>
              </w:rPr>
            </w:pPr>
            <w:r w:rsidRPr="00942265">
              <w:rPr>
                <w:rFonts w:asciiTheme="majorBidi" w:hAnsiTheme="majorBidi" w:cstheme="majorBidi" w:hint="cs"/>
                <w:b/>
                <w:bCs/>
                <w:sz w:val="26"/>
                <w:szCs w:val="26"/>
              </w:rPr>
              <w:t>1,408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319AC46" w14:textId="77777777" w:rsidR="00942265" w:rsidRPr="00942265" w:rsidRDefault="00942265" w:rsidP="00942265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F2EDDF" w14:textId="409A9BD1" w:rsidR="00942265" w:rsidRPr="00942265" w:rsidRDefault="00942265" w:rsidP="00942265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sz w:val="26"/>
                <w:szCs w:val="26"/>
              </w:rPr>
            </w:pPr>
            <w:r w:rsidRPr="00942265">
              <w:rPr>
                <w:rFonts w:asciiTheme="majorBidi" w:hAnsiTheme="majorBidi" w:cstheme="majorBidi" w:hint="cs"/>
                <w:b/>
                <w:bCs/>
                <w:sz w:val="26"/>
                <w:szCs w:val="26"/>
              </w:rPr>
              <w:t>630,699</w:t>
            </w:r>
          </w:p>
        </w:tc>
      </w:tr>
      <w:tr w:rsidR="00942265" w:rsidRPr="006F04B2" w14:paraId="0FDF27F9" w14:textId="77777777" w:rsidTr="001E33B8">
        <w:tc>
          <w:tcPr>
            <w:tcW w:w="3060" w:type="dxa"/>
            <w:shd w:val="clear" w:color="auto" w:fill="auto"/>
          </w:tcPr>
          <w:p w14:paraId="63C4F785" w14:textId="61C4F165" w:rsidR="00942265" w:rsidRPr="006F04B2" w:rsidRDefault="00942265" w:rsidP="00942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04B2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658887A" w14:textId="1197B9CE" w:rsidR="00942265" w:rsidRPr="006F04B2" w:rsidRDefault="00942265" w:rsidP="00D47EAC">
            <w:pPr>
              <w:pStyle w:val="acctfourfigures"/>
              <w:tabs>
                <w:tab w:val="clear" w:pos="765"/>
                <w:tab w:val="decimal" w:pos="1196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130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D787E05" w14:textId="77777777" w:rsidR="00942265" w:rsidRPr="006F04B2" w:rsidRDefault="00942265" w:rsidP="00942265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2876D84" w14:textId="194A0293" w:rsidR="00942265" w:rsidRPr="006F04B2" w:rsidRDefault="00BE200F" w:rsidP="00942265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</w:t>
            </w:r>
            <w:r w:rsidR="00942265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14:paraId="508149C7" w14:textId="77777777" w:rsidR="00942265" w:rsidRPr="006F04B2" w:rsidRDefault="00942265" w:rsidP="00942265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AF835A2" w14:textId="5F5C38F9" w:rsidR="00942265" w:rsidRPr="006F04B2" w:rsidRDefault="00BE200F" w:rsidP="00942265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="0094226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55</w:t>
            </w:r>
            <w:r w:rsidR="00942265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6F2E2F43" w14:textId="77777777" w:rsidR="00942265" w:rsidRPr="006F04B2" w:rsidRDefault="00942265" w:rsidP="00942265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3" w:type="dxa"/>
            <w:shd w:val="clear" w:color="auto" w:fill="auto"/>
            <w:vAlign w:val="bottom"/>
          </w:tcPr>
          <w:p w14:paraId="59D80C02" w14:textId="283D5ED1" w:rsidR="00942265" w:rsidRPr="006F04B2" w:rsidRDefault="00942265" w:rsidP="00942265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3,655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50518D81" w14:textId="77777777" w:rsidR="00942265" w:rsidRPr="006F04B2" w:rsidRDefault="00942265" w:rsidP="00942265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63AE7377" w14:textId="189EBCDD" w:rsidR="00942265" w:rsidRPr="006F04B2" w:rsidRDefault="00942265" w:rsidP="00942265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5,717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369081C2" w14:textId="77777777" w:rsidR="00942265" w:rsidRPr="006F04B2" w:rsidRDefault="00942265" w:rsidP="00942265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4" w:type="dxa"/>
            <w:shd w:val="clear" w:color="auto" w:fill="auto"/>
          </w:tcPr>
          <w:p w14:paraId="60CECE09" w14:textId="799FE087" w:rsidR="00942265" w:rsidRPr="006F04B2" w:rsidRDefault="00942265" w:rsidP="00942265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2,290</w:t>
            </w:r>
          </w:p>
        </w:tc>
        <w:tc>
          <w:tcPr>
            <w:tcW w:w="270" w:type="dxa"/>
            <w:shd w:val="clear" w:color="auto" w:fill="auto"/>
          </w:tcPr>
          <w:p w14:paraId="78C311F2" w14:textId="77777777" w:rsidR="00942265" w:rsidRPr="006F04B2" w:rsidRDefault="00942265" w:rsidP="00942265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E947995" w14:textId="06DE5B28" w:rsidR="00942265" w:rsidRPr="006F04B2" w:rsidRDefault="00FB21E2" w:rsidP="00942265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4,972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1092EF5" w14:textId="77777777" w:rsidR="00942265" w:rsidRPr="006F04B2" w:rsidRDefault="00942265" w:rsidP="00942265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685B4125" w14:textId="3CC618B7" w:rsidR="00942265" w:rsidRPr="006F04B2" w:rsidRDefault="00942265" w:rsidP="00942265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BE200F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BE200F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59</w:t>
            </w:r>
          </w:p>
        </w:tc>
      </w:tr>
      <w:tr w:rsidR="00942265" w:rsidRPr="006F04B2" w14:paraId="65268BFC" w14:textId="77777777" w:rsidTr="001E33B8">
        <w:tc>
          <w:tcPr>
            <w:tcW w:w="3060" w:type="dxa"/>
            <w:shd w:val="clear" w:color="auto" w:fill="auto"/>
          </w:tcPr>
          <w:p w14:paraId="11CDBF89" w14:textId="77777777" w:rsidR="00942265" w:rsidRPr="006F04B2" w:rsidRDefault="00942265" w:rsidP="00942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6F04B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โอน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D39A4FE" w14:textId="0293FD82" w:rsidR="00942265" w:rsidRPr="006F04B2" w:rsidRDefault="00942265" w:rsidP="00942265">
            <w:pPr>
              <w:pStyle w:val="acctfourfigures"/>
              <w:tabs>
                <w:tab w:val="clear" w:pos="765"/>
                <w:tab w:val="decimal" w:pos="1007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77B5CEB" w14:textId="77777777" w:rsidR="00942265" w:rsidRPr="006F04B2" w:rsidRDefault="00942265" w:rsidP="00942265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2A8897F" w14:textId="3A34D774" w:rsidR="00942265" w:rsidRPr="006F04B2" w:rsidRDefault="00942265" w:rsidP="00942265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4,906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6AFBD14" w14:textId="77777777" w:rsidR="00942265" w:rsidRPr="006F04B2" w:rsidRDefault="00942265" w:rsidP="00942265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EF59057" w14:textId="11AEC6C8" w:rsidR="00942265" w:rsidRPr="006F04B2" w:rsidRDefault="00942265" w:rsidP="00942265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19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3DAF3EFC" w14:textId="77777777" w:rsidR="00942265" w:rsidRPr="006F04B2" w:rsidRDefault="00942265" w:rsidP="00942265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3" w:type="dxa"/>
            <w:shd w:val="clear" w:color="auto" w:fill="auto"/>
            <w:vAlign w:val="bottom"/>
          </w:tcPr>
          <w:p w14:paraId="07101A2C" w14:textId="790C97CE" w:rsidR="00942265" w:rsidRPr="006F04B2" w:rsidRDefault="00942265" w:rsidP="00942265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0FC8CE8C" w14:textId="77777777" w:rsidR="00942265" w:rsidRPr="006F04B2" w:rsidRDefault="00942265" w:rsidP="00942265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25A88C0E" w14:textId="7328C008" w:rsidR="00942265" w:rsidRPr="006F04B2" w:rsidRDefault="00942265" w:rsidP="00942265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4E11BB98" w14:textId="77777777" w:rsidR="00942265" w:rsidRPr="006F04B2" w:rsidRDefault="00942265" w:rsidP="00942265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4" w:type="dxa"/>
            <w:shd w:val="clear" w:color="auto" w:fill="auto"/>
          </w:tcPr>
          <w:p w14:paraId="1C723153" w14:textId="0B6A164B" w:rsidR="00942265" w:rsidRPr="006F04B2" w:rsidRDefault="00942265" w:rsidP="00942265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4A05C5D" w14:textId="77777777" w:rsidR="00942265" w:rsidRPr="006F04B2" w:rsidRDefault="00942265" w:rsidP="00942265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9568D23" w14:textId="243346A1" w:rsidR="00942265" w:rsidRPr="006F04B2" w:rsidRDefault="00942265" w:rsidP="00942265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(4,925)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871462B" w14:textId="77777777" w:rsidR="00942265" w:rsidRPr="006F04B2" w:rsidRDefault="00942265" w:rsidP="00942265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1C9D99EB" w14:textId="5E294975" w:rsidR="00942265" w:rsidRPr="006F04B2" w:rsidRDefault="00942265" w:rsidP="00942265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</w:tr>
      <w:tr w:rsidR="00942265" w:rsidRPr="006F04B2" w14:paraId="79AF7B91" w14:textId="77777777" w:rsidTr="00584172">
        <w:tc>
          <w:tcPr>
            <w:tcW w:w="3060" w:type="dxa"/>
            <w:shd w:val="clear" w:color="auto" w:fill="auto"/>
          </w:tcPr>
          <w:p w14:paraId="2CFBE120" w14:textId="77777777" w:rsidR="00942265" w:rsidRPr="006F04B2" w:rsidRDefault="00942265" w:rsidP="00942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04B2">
              <w:rPr>
                <w:rFonts w:asciiTheme="majorBidi" w:hAnsiTheme="majorBidi" w:cstheme="majorBidi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F859EC" w14:textId="3DDEEABA" w:rsidR="00942265" w:rsidRPr="00887CF3" w:rsidRDefault="00942265" w:rsidP="00942265">
            <w:pPr>
              <w:pStyle w:val="acctfourfigures"/>
              <w:tabs>
                <w:tab w:val="clear" w:pos="765"/>
                <w:tab w:val="decimal" w:pos="1007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sz w:val="26"/>
                <w:szCs w:val="26"/>
              </w:rPr>
            </w:pPr>
            <w:r w:rsidRPr="00887CF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39E8FA6" w14:textId="77777777" w:rsidR="00942265" w:rsidRPr="006F04B2" w:rsidRDefault="00942265" w:rsidP="00942265">
            <w:pPr>
              <w:pStyle w:val="acctfourfigures"/>
              <w:tabs>
                <w:tab w:val="clear" w:pos="765"/>
                <w:tab w:val="decimal" w:pos="972"/>
                <w:tab w:val="decimal" w:pos="1007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F98FC5" w14:textId="2BDFA66E" w:rsidR="00942265" w:rsidRPr="00887CF3" w:rsidRDefault="00942265" w:rsidP="00942265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sz w:val="26"/>
                <w:szCs w:val="26"/>
              </w:rPr>
            </w:pPr>
            <w:r w:rsidRPr="00887CF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50D68CF" w14:textId="77777777" w:rsidR="00942265" w:rsidRPr="006F04B2" w:rsidRDefault="00942265" w:rsidP="00942265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7AAAC8" w14:textId="6A7AD18C" w:rsidR="00942265" w:rsidRPr="006F04B2" w:rsidRDefault="00942265" w:rsidP="00942265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(1,871)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42F6B5D7" w14:textId="77777777" w:rsidR="00942265" w:rsidRPr="006F04B2" w:rsidRDefault="00942265" w:rsidP="00942265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AAC443" w14:textId="4987A574" w:rsidR="00942265" w:rsidRPr="006F04B2" w:rsidRDefault="00942265" w:rsidP="00942265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(4,272)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6B37F8EE" w14:textId="77777777" w:rsidR="00942265" w:rsidRPr="006F04B2" w:rsidRDefault="00942265" w:rsidP="00942265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55C44F" w14:textId="268DB8DB" w:rsidR="00942265" w:rsidRPr="006F04B2" w:rsidRDefault="00942265" w:rsidP="00942265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(32)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3E5902A9" w14:textId="77777777" w:rsidR="00942265" w:rsidRPr="006F04B2" w:rsidRDefault="00942265" w:rsidP="00942265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4" w:type="dxa"/>
            <w:tcBorders>
              <w:bottom w:val="single" w:sz="4" w:space="0" w:color="auto"/>
            </w:tcBorders>
            <w:shd w:val="clear" w:color="auto" w:fill="auto"/>
          </w:tcPr>
          <w:p w14:paraId="0054B865" w14:textId="7CEB2430" w:rsidR="00942265" w:rsidRPr="006F04B2" w:rsidRDefault="00942265" w:rsidP="00942265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(1,131)</w:t>
            </w:r>
          </w:p>
        </w:tc>
        <w:tc>
          <w:tcPr>
            <w:tcW w:w="270" w:type="dxa"/>
            <w:shd w:val="clear" w:color="auto" w:fill="auto"/>
          </w:tcPr>
          <w:p w14:paraId="3C59AC30" w14:textId="77777777" w:rsidR="00942265" w:rsidRPr="006F04B2" w:rsidRDefault="00942265" w:rsidP="00942265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C7DFD0" w14:textId="0A8678D4" w:rsidR="00942265" w:rsidRPr="00FB21E2" w:rsidRDefault="00FB21E2" w:rsidP="00FB21E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(1,337)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9E22746" w14:textId="77777777" w:rsidR="00942265" w:rsidRPr="006F04B2" w:rsidRDefault="00942265" w:rsidP="00942265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0973E3" w14:textId="5C627499" w:rsidR="00942265" w:rsidRPr="006F04B2" w:rsidRDefault="00942265" w:rsidP="00942265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(8,643)</w:t>
            </w:r>
          </w:p>
        </w:tc>
      </w:tr>
      <w:tr w:rsidR="00942265" w:rsidRPr="006F04B2" w14:paraId="19A503E8" w14:textId="77777777" w:rsidTr="00584172">
        <w:tc>
          <w:tcPr>
            <w:tcW w:w="3060" w:type="dxa"/>
            <w:shd w:val="clear" w:color="auto" w:fill="auto"/>
          </w:tcPr>
          <w:p w14:paraId="68C40D58" w14:textId="60F8775A" w:rsidR="00942265" w:rsidRPr="006F04B2" w:rsidRDefault="00942265" w:rsidP="00942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F04B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6F04B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6F04B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40CC53" w14:textId="2DEC52C3" w:rsidR="00942265" w:rsidRPr="006F04B2" w:rsidRDefault="00942265" w:rsidP="009E7999">
            <w:pPr>
              <w:pStyle w:val="acctfourfigures"/>
              <w:tabs>
                <w:tab w:val="clear" w:pos="765"/>
                <w:tab w:val="decimal" w:pos="1196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244,905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4EB6073" w14:textId="77777777" w:rsidR="00942265" w:rsidRPr="006F04B2" w:rsidRDefault="00942265" w:rsidP="00942265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DFDC84" w14:textId="2D838B08" w:rsidR="00942265" w:rsidRPr="006F04B2" w:rsidRDefault="00942265" w:rsidP="00942265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243,</w:t>
            </w:r>
            <w:r w:rsidR="00BE200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855</w:t>
            </w:r>
          </w:p>
        </w:tc>
        <w:tc>
          <w:tcPr>
            <w:tcW w:w="270" w:type="dxa"/>
            <w:shd w:val="clear" w:color="auto" w:fill="auto"/>
          </w:tcPr>
          <w:p w14:paraId="2B1B8B65" w14:textId="77777777" w:rsidR="00942265" w:rsidRPr="006F04B2" w:rsidRDefault="00942265" w:rsidP="00942265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BF7A8E" w14:textId="2F5DD3F0" w:rsidR="00942265" w:rsidRPr="006F04B2" w:rsidRDefault="00942265" w:rsidP="00942265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</w:t>
            </w:r>
            <w:r w:rsidR="00BE200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="00BE200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643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7ECD83C1" w14:textId="77777777" w:rsidR="00942265" w:rsidRPr="006F04B2" w:rsidRDefault="00942265" w:rsidP="00942265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449214" w14:textId="43706D79" w:rsidR="00942265" w:rsidRPr="00C26575" w:rsidRDefault="00942265" w:rsidP="00942265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35,67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5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3AA4D29F" w14:textId="77777777" w:rsidR="00942265" w:rsidRPr="006F04B2" w:rsidRDefault="00942265" w:rsidP="00942265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30F0EE" w14:textId="3C6FDC2C" w:rsidR="00942265" w:rsidRPr="006F04B2" w:rsidRDefault="00942265" w:rsidP="00942265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41,844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5097CC20" w14:textId="77777777" w:rsidR="00942265" w:rsidRPr="006F04B2" w:rsidRDefault="00942265" w:rsidP="00942265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812B96" w14:textId="322AA31C" w:rsidR="00942265" w:rsidRPr="006F04B2" w:rsidRDefault="00942265" w:rsidP="00942265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22,775</w:t>
            </w:r>
          </w:p>
        </w:tc>
        <w:tc>
          <w:tcPr>
            <w:tcW w:w="270" w:type="dxa"/>
            <w:shd w:val="clear" w:color="auto" w:fill="auto"/>
          </w:tcPr>
          <w:p w14:paraId="52AAFFE4" w14:textId="77777777" w:rsidR="00942265" w:rsidRPr="006F04B2" w:rsidRDefault="00942265" w:rsidP="00942265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7ED684" w14:textId="2DE9EE6F" w:rsidR="00942265" w:rsidRPr="006F04B2" w:rsidRDefault="00942265" w:rsidP="00942265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118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EF87F90" w14:textId="77777777" w:rsidR="00942265" w:rsidRPr="006F04B2" w:rsidRDefault="00942265" w:rsidP="00942265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428996" w14:textId="7C553684" w:rsidR="00942265" w:rsidRPr="006F04B2" w:rsidRDefault="00942265" w:rsidP="00942265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64</w:t>
            </w:r>
            <w:r w:rsidR="00BE200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="00BE200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81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</w:t>
            </w:r>
          </w:p>
        </w:tc>
      </w:tr>
      <w:tr w:rsidR="009E7999" w:rsidRPr="006F04B2" w14:paraId="448F1E11" w14:textId="77777777" w:rsidTr="009E7999">
        <w:tc>
          <w:tcPr>
            <w:tcW w:w="3060" w:type="dxa"/>
            <w:shd w:val="clear" w:color="auto" w:fill="auto"/>
          </w:tcPr>
          <w:p w14:paraId="211F19DC" w14:textId="77777777" w:rsidR="009E7999" w:rsidRDefault="009E7999" w:rsidP="00942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12FE244" w14:textId="77777777" w:rsidR="009E7999" w:rsidRPr="006148FB" w:rsidRDefault="009E7999" w:rsidP="00942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5082045" w14:textId="77777777" w:rsidR="009E7999" w:rsidRPr="006148FB" w:rsidRDefault="009E7999" w:rsidP="00942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3CAE18B" w14:textId="77777777" w:rsidR="009E7999" w:rsidRPr="006148FB" w:rsidRDefault="009E7999" w:rsidP="00942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</w:p>
        </w:tc>
        <w:tc>
          <w:tcPr>
            <w:tcW w:w="270" w:type="dxa"/>
          </w:tcPr>
          <w:p w14:paraId="193B493F" w14:textId="77777777" w:rsidR="009E7999" w:rsidRPr="006148FB" w:rsidRDefault="009E7999" w:rsidP="00942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</w:p>
        </w:tc>
        <w:tc>
          <w:tcPr>
            <w:tcW w:w="1260" w:type="dxa"/>
            <w:vAlign w:val="bottom"/>
          </w:tcPr>
          <w:p w14:paraId="1275AEC3" w14:textId="77777777" w:rsidR="009E7999" w:rsidRPr="006148FB" w:rsidRDefault="009E7999" w:rsidP="00942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47BE1D25" w14:textId="77777777" w:rsidR="009E7999" w:rsidRPr="006148FB" w:rsidRDefault="009E7999" w:rsidP="00942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</w:p>
        </w:tc>
        <w:tc>
          <w:tcPr>
            <w:tcW w:w="1193" w:type="dxa"/>
            <w:shd w:val="clear" w:color="auto" w:fill="auto"/>
            <w:vAlign w:val="bottom"/>
          </w:tcPr>
          <w:p w14:paraId="6370F805" w14:textId="77777777" w:rsidR="009E7999" w:rsidRPr="006148FB" w:rsidRDefault="009E7999" w:rsidP="00942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7FE7C103" w14:textId="77777777" w:rsidR="009E7999" w:rsidRPr="006148FB" w:rsidRDefault="009E7999" w:rsidP="00942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78E49130" w14:textId="77777777" w:rsidR="009E7999" w:rsidRPr="006148FB" w:rsidRDefault="009E7999" w:rsidP="00942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73A2DD70" w14:textId="77777777" w:rsidR="009E7999" w:rsidRPr="006148FB" w:rsidRDefault="009E7999" w:rsidP="00942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</w:p>
        </w:tc>
        <w:tc>
          <w:tcPr>
            <w:tcW w:w="1194" w:type="dxa"/>
          </w:tcPr>
          <w:p w14:paraId="4A160D65" w14:textId="77777777" w:rsidR="009E7999" w:rsidRPr="006148FB" w:rsidRDefault="009E7999" w:rsidP="00942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</w:p>
        </w:tc>
        <w:tc>
          <w:tcPr>
            <w:tcW w:w="270" w:type="dxa"/>
          </w:tcPr>
          <w:p w14:paraId="4B0CB156" w14:textId="77777777" w:rsidR="009E7999" w:rsidRPr="006148FB" w:rsidRDefault="009E7999" w:rsidP="00942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0FBFB52" w14:textId="77777777" w:rsidR="009E7999" w:rsidRPr="006148FB" w:rsidRDefault="009E7999" w:rsidP="00942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DE552C8" w14:textId="77777777" w:rsidR="009E7999" w:rsidRPr="006148FB" w:rsidRDefault="009E7999" w:rsidP="00942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01A57BE8" w14:textId="77777777" w:rsidR="009E7999" w:rsidRPr="006148FB" w:rsidRDefault="009E7999" w:rsidP="00942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</w:p>
        </w:tc>
      </w:tr>
      <w:tr w:rsidR="00942265" w:rsidRPr="006F04B2" w14:paraId="5DFD767D" w14:textId="77777777" w:rsidTr="009F28FE">
        <w:tc>
          <w:tcPr>
            <w:tcW w:w="3060" w:type="dxa"/>
            <w:shd w:val="clear" w:color="auto" w:fill="auto"/>
            <w:vAlign w:val="center"/>
          </w:tcPr>
          <w:p w14:paraId="3905B0CB" w14:textId="484EBDBE" w:rsidR="00942265" w:rsidRPr="006F04B2" w:rsidRDefault="00942265" w:rsidP="00942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F04B2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ค่าเสื่อมราคา</w:t>
            </w:r>
            <w:r w:rsidRPr="006F04B2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>และขาดทุนจากการด้อยค่า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A5C210E" w14:textId="77777777" w:rsidR="00942265" w:rsidRPr="006F04B2" w:rsidRDefault="00942265" w:rsidP="00942265">
            <w:pPr>
              <w:pStyle w:val="acctfourfigures"/>
              <w:tabs>
                <w:tab w:val="clear" w:pos="765"/>
                <w:tab w:val="decimal" w:pos="1196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B6CF09A" w14:textId="77777777" w:rsidR="00942265" w:rsidRPr="006F04B2" w:rsidRDefault="00942265" w:rsidP="00942265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D57079C" w14:textId="77777777" w:rsidR="00942265" w:rsidRPr="006F04B2" w:rsidRDefault="00942265" w:rsidP="00942265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5ECB9FF8" w14:textId="77777777" w:rsidR="00942265" w:rsidRPr="006F04B2" w:rsidRDefault="00942265" w:rsidP="00942265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44C4E50E" w14:textId="77777777" w:rsidR="00942265" w:rsidRPr="006F04B2" w:rsidRDefault="00942265" w:rsidP="00942265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50941C82" w14:textId="77777777" w:rsidR="00942265" w:rsidRPr="006F04B2" w:rsidRDefault="00942265" w:rsidP="00942265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93" w:type="dxa"/>
            <w:shd w:val="clear" w:color="auto" w:fill="auto"/>
            <w:vAlign w:val="bottom"/>
          </w:tcPr>
          <w:p w14:paraId="5D167992" w14:textId="77777777" w:rsidR="00942265" w:rsidRPr="006F04B2" w:rsidRDefault="00942265" w:rsidP="00942265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4242C7C8" w14:textId="77777777" w:rsidR="00942265" w:rsidRPr="006F04B2" w:rsidRDefault="00942265" w:rsidP="00942265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16F71328" w14:textId="77777777" w:rsidR="00942265" w:rsidRPr="006F04B2" w:rsidRDefault="00942265" w:rsidP="00942265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1FA6B4A8" w14:textId="77777777" w:rsidR="00942265" w:rsidRPr="006F04B2" w:rsidRDefault="00942265" w:rsidP="00942265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94" w:type="dxa"/>
          </w:tcPr>
          <w:p w14:paraId="4CFCA1D4" w14:textId="77777777" w:rsidR="00942265" w:rsidRPr="006F04B2" w:rsidRDefault="00942265" w:rsidP="00942265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3BE4D378" w14:textId="77777777" w:rsidR="00942265" w:rsidRPr="006F04B2" w:rsidRDefault="00942265" w:rsidP="00942265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96D63AD" w14:textId="5742E1FF" w:rsidR="00942265" w:rsidRPr="006F04B2" w:rsidRDefault="00942265" w:rsidP="00942265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495CB19" w14:textId="77777777" w:rsidR="00942265" w:rsidRPr="006F04B2" w:rsidRDefault="00942265" w:rsidP="00942265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119D6377" w14:textId="77777777" w:rsidR="00942265" w:rsidRPr="006F04B2" w:rsidRDefault="00942265" w:rsidP="00942265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942265" w:rsidRPr="006F04B2" w14:paraId="1B0CE82C" w14:textId="77777777" w:rsidTr="002066CB">
        <w:tc>
          <w:tcPr>
            <w:tcW w:w="3060" w:type="dxa"/>
            <w:shd w:val="clear" w:color="auto" w:fill="auto"/>
            <w:vAlign w:val="center"/>
          </w:tcPr>
          <w:p w14:paraId="5FB78455" w14:textId="51DB3027" w:rsidR="00942265" w:rsidRPr="006F04B2" w:rsidRDefault="00942265" w:rsidP="00942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6F04B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6F04B2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6F04B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มกราคม </w:t>
            </w:r>
            <w:r w:rsidRPr="006F04B2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E5C9270" w14:textId="6B2CB61A" w:rsidR="00942265" w:rsidRPr="00D0098E" w:rsidRDefault="00942265" w:rsidP="00942265">
            <w:pPr>
              <w:pStyle w:val="acctfourfigures"/>
              <w:tabs>
                <w:tab w:val="clear" w:pos="765"/>
                <w:tab w:val="decimal" w:pos="1196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0098E">
              <w:rPr>
                <w:rFonts w:asciiTheme="majorBidi" w:hAnsiTheme="majorBidi" w:cstheme="majorBidi"/>
                <w:sz w:val="26"/>
                <w:szCs w:val="26"/>
              </w:rPr>
              <w:t>1,369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06A9932" w14:textId="77777777" w:rsidR="00942265" w:rsidRPr="00D0098E" w:rsidRDefault="00942265" w:rsidP="00942265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483EA14" w14:textId="604A9C78" w:rsidR="00942265" w:rsidRPr="00D0098E" w:rsidRDefault="00942265" w:rsidP="00942265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0098E">
              <w:rPr>
                <w:rFonts w:asciiTheme="majorBidi" w:hAnsiTheme="majorBidi" w:cstheme="majorBidi"/>
                <w:sz w:val="26"/>
                <w:szCs w:val="26"/>
              </w:rPr>
              <w:t>134,508</w:t>
            </w:r>
          </w:p>
        </w:tc>
        <w:tc>
          <w:tcPr>
            <w:tcW w:w="270" w:type="dxa"/>
            <w:shd w:val="clear" w:color="auto" w:fill="auto"/>
          </w:tcPr>
          <w:p w14:paraId="03B7F615" w14:textId="77777777" w:rsidR="00942265" w:rsidRPr="00D0098E" w:rsidRDefault="00942265" w:rsidP="00942265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3683E00" w14:textId="1CAC7121" w:rsidR="00942265" w:rsidRPr="00D0098E" w:rsidRDefault="00942265" w:rsidP="00942265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0098E">
              <w:rPr>
                <w:rFonts w:asciiTheme="majorBidi" w:hAnsiTheme="majorBidi" w:cstheme="majorBidi"/>
                <w:sz w:val="26"/>
                <w:szCs w:val="26"/>
              </w:rPr>
              <w:t>34,955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111F4C96" w14:textId="77777777" w:rsidR="00942265" w:rsidRPr="00D0098E" w:rsidRDefault="00942265" w:rsidP="00942265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93" w:type="dxa"/>
            <w:shd w:val="clear" w:color="auto" w:fill="auto"/>
            <w:vAlign w:val="bottom"/>
          </w:tcPr>
          <w:p w14:paraId="78C9CE03" w14:textId="31642A91" w:rsidR="00942265" w:rsidRPr="00D0098E" w:rsidRDefault="00942265" w:rsidP="00942265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0098E">
              <w:rPr>
                <w:rFonts w:asciiTheme="majorBidi" w:hAnsiTheme="majorBidi" w:cstheme="majorBidi"/>
                <w:sz w:val="26"/>
                <w:szCs w:val="26"/>
              </w:rPr>
              <w:t>25,714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70F139C8" w14:textId="77777777" w:rsidR="00942265" w:rsidRPr="00D0098E" w:rsidRDefault="00942265" w:rsidP="00942265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71428EB0" w14:textId="27BA09DD" w:rsidR="00942265" w:rsidRPr="00D0098E" w:rsidRDefault="00942265" w:rsidP="00942265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0098E">
              <w:rPr>
                <w:rFonts w:asciiTheme="majorBidi" w:hAnsiTheme="majorBidi" w:cstheme="majorBidi"/>
                <w:sz w:val="26"/>
                <w:szCs w:val="26"/>
              </w:rPr>
              <w:t>22,972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2168D878" w14:textId="77777777" w:rsidR="00942265" w:rsidRPr="00D0098E" w:rsidRDefault="00942265" w:rsidP="00942265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2C8783D2" w14:textId="09515F98" w:rsidR="00942265" w:rsidRPr="00D0098E" w:rsidRDefault="00942265" w:rsidP="00942265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0098E">
              <w:rPr>
                <w:rFonts w:asciiTheme="majorBidi" w:hAnsiTheme="majorBidi" w:cstheme="majorBidi"/>
                <w:sz w:val="26"/>
                <w:szCs w:val="26"/>
              </w:rPr>
              <w:t>43,715</w:t>
            </w:r>
          </w:p>
        </w:tc>
        <w:tc>
          <w:tcPr>
            <w:tcW w:w="270" w:type="dxa"/>
            <w:shd w:val="clear" w:color="auto" w:fill="auto"/>
          </w:tcPr>
          <w:p w14:paraId="6E340AEA" w14:textId="77777777" w:rsidR="00942265" w:rsidRPr="00D0098E" w:rsidRDefault="00942265" w:rsidP="00942265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E45480A" w14:textId="7DBDA365" w:rsidR="00942265" w:rsidRPr="00D0098E" w:rsidRDefault="00942265" w:rsidP="00942265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0098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2E9764F" w14:textId="77777777" w:rsidR="00942265" w:rsidRPr="00D0098E" w:rsidRDefault="00942265" w:rsidP="00942265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616C83E6" w14:textId="7B674413" w:rsidR="00942265" w:rsidRPr="00D0098E" w:rsidRDefault="00942265" w:rsidP="00942265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sz w:val="26"/>
                <w:szCs w:val="26"/>
              </w:rPr>
            </w:pPr>
            <w:r w:rsidRPr="00D0098E">
              <w:rPr>
                <w:rFonts w:asciiTheme="majorBidi" w:hAnsiTheme="majorBidi" w:cstheme="majorBidi"/>
                <w:sz w:val="26"/>
                <w:szCs w:val="26"/>
              </w:rPr>
              <w:t>263,233</w:t>
            </w:r>
          </w:p>
        </w:tc>
      </w:tr>
      <w:tr w:rsidR="00942265" w:rsidRPr="006F04B2" w14:paraId="66AC2DD1" w14:textId="77777777" w:rsidTr="002066CB">
        <w:tc>
          <w:tcPr>
            <w:tcW w:w="3060" w:type="dxa"/>
            <w:shd w:val="clear" w:color="auto" w:fill="auto"/>
            <w:vAlign w:val="center"/>
          </w:tcPr>
          <w:p w14:paraId="59339CC0" w14:textId="77777777" w:rsidR="00942265" w:rsidRPr="006F04B2" w:rsidRDefault="00942265" w:rsidP="00942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04B2">
              <w:rPr>
                <w:rFonts w:asciiTheme="majorBidi" w:hAnsiTheme="majorBidi" w:cstheme="majorBidi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C115781" w14:textId="24C1B40B" w:rsidR="00942265" w:rsidRPr="00453A2E" w:rsidRDefault="00942265" w:rsidP="00942265">
            <w:pPr>
              <w:pStyle w:val="acctfourfigures"/>
              <w:tabs>
                <w:tab w:val="clear" w:pos="765"/>
                <w:tab w:val="decimal" w:pos="1196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453A2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423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056BCF7" w14:textId="77777777" w:rsidR="00942265" w:rsidRPr="00453A2E" w:rsidRDefault="00942265" w:rsidP="00942265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A9C260D" w14:textId="3E5410CA" w:rsidR="00942265" w:rsidRPr="00453A2E" w:rsidRDefault="00942265" w:rsidP="00942265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453A2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19,517</w:t>
            </w:r>
          </w:p>
        </w:tc>
        <w:tc>
          <w:tcPr>
            <w:tcW w:w="270" w:type="dxa"/>
            <w:shd w:val="clear" w:color="auto" w:fill="auto"/>
          </w:tcPr>
          <w:p w14:paraId="236C7DCB" w14:textId="77777777" w:rsidR="00942265" w:rsidRPr="00453A2E" w:rsidRDefault="00942265" w:rsidP="00942265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42289A6" w14:textId="4DB4ABB3" w:rsidR="00942265" w:rsidRPr="00453A2E" w:rsidRDefault="00942265" w:rsidP="00942265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453A2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4,222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0C0761ED" w14:textId="77777777" w:rsidR="00942265" w:rsidRPr="00453A2E" w:rsidRDefault="00942265" w:rsidP="00942265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93" w:type="dxa"/>
            <w:shd w:val="clear" w:color="auto" w:fill="auto"/>
            <w:vAlign w:val="bottom"/>
          </w:tcPr>
          <w:p w14:paraId="1244728E" w14:textId="592CD34E" w:rsidR="00942265" w:rsidRPr="00453A2E" w:rsidRDefault="00942265" w:rsidP="00942265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453A2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4,696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66EB6090" w14:textId="77777777" w:rsidR="00942265" w:rsidRPr="00453A2E" w:rsidRDefault="00942265" w:rsidP="00942265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6EE4703E" w14:textId="24AE0C44" w:rsidR="00942265" w:rsidRPr="00453A2E" w:rsidRDefault="00942265" w:rsidP="00942265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453A2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5,976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4CB2E4FF" w14:textId="77777777" w:rsidR="00942265" w:rsidRPr="00453A2E" w:rsidRDefault="00942265" w:rsidP="00942265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94" w:type="dxa"/>
            <w:shd w:val="clear" w:color="auto" w:fill="auto"/>
          </w:tcPr>
          <w:p w14:paraId="4B24434D" w14:textId="1A9175ED" w:rsidR="00942265" w:rsidRPr="00453A2E" w:rsidRDefault="00942265" w:rsidP="00942265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453A2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12,310</w:t>
            </w:r>
          </w:p>
        </w:tc>
        <w:tc>
          <w:tcPr>
            <w:tcW w:w="270" w:type="dxa"/>
            <w:shd w:val="clear" w:color="auto" w:fill="auto"/>
          </w:tcPr>
          <w:p w14:paraId="034F72D3" w14:textId="77777777" w:rsidR="00942265" w:rsidRPr="006F04B2" w:rsidRDefault="00942265" w:rsidP="00942265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607E8D3" w14:textId="2E8C0F65" w:rsidR="00942265" w:rsidRPr="006F04B2" w:rsidRDefault="00942265" w:rsidP="00942265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F04B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87BA67D" w14:textId="77777777" w:rsidR="00942265" w:rsidRPr="006F04B2" w:rsidRDefault="00942265" w:rsidP="00942265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3AAF0052" w14:textId="3D65C11C" w:rsidR="00942265" w:rsidRPr="00453A2E" w:rsidRDefault="00942265" w:rsidP="00942265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F04B2">
              <w:rPr>
                <w:rFonts w:asciiTheme="majorBidi" w:hAnsiTheme="majorBidi" w:cstheme="majorBidi"/>
                <w:sz w:val="26"/>
                <w:szCs w:val="26"/>
              </w:rPr>
              <w:t>47,144</w:t>
            </w:r>
          </w:p>
        </w:tc>
      </w:tr>
      <w:tr w:rsidR="00942265" w:rsidRPr="006F04B2" w14:paraId="7C5D2CE3" w14:textId="77777777" w:rsidTr="009F28FE">
        <w:tc>
          <w:tcPr>
            <w:tcW w:w="3060" w:type="dxa"/>
            <w:shd w:val="clear" w:color="auto" w:fill="auto"/>
            <w:vAlign w:val="center"/>
          </w:tcPr>
          <w:p w14:paraId="7524006C" w14:textId="2BB473A5" w:rsidR="00942265" w:rsidRPr="006F04B2" w:rsidRDefault="00942265" w:rsidP="00942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04B2">
              <w:rPr>
                <w:rFonts w:asciiTheme="majorBidi" w:hAnsiTheme="majorBidi" w:cstheme="majorBidi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1312327" w14:textId="482F2EE1" w:rsidR="00942265" w:rsidRPr="006F04B2" w:rsidRDefault="00942265" w:rsidP="00942265">
            <w:pPr>
              <w:pStyle w:val="acctfourfigures"/>
              <w:tabs>
                <w:tab w:val="clear" w:pos="765"/>
                <w:tab w:val="decimal" w:pos="1016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F04B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51E42A5" w14:textId="77777777" w:rsidR="00942265" w:rsidRPr="006F04B2" w:rsidRDefault="00942265" w:rsidP="00942265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4EF859E" w14:textId="37897677" w:rsidR="00942265" w:rsidRPr="00453A2E" w:rsidRDefault="00942265" w:rsidP="00942265">
            <w:pPr>
              <w:pStyle w:val="acctfourfigures"/>
              <w:tabs>
                <w:tab w:val="clear" w:pos="765"/>
                <w:tab w:val="decimal" w:pos="791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sz w:val="26"/>
                <w:szCs w:val="26"/>
              </w:rPr>
            </w:pPr>
            <w:r w:rsidRPr="006F04B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3E5BCE3" w14:textId="77777777" w:rsidR="00942265" w:rsidRPr="006F04B2" w:rsidRDefault="00942265" w:rsidP="00942265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F8C3D09" w14:textId="241B1EA3" w:rsidR="00942265" w:rsidRPr="006F04B2" w:rsidRDefault="00942265" w:rsidP="00B02C65">
            <w:pPr>
              <w:pStyle w:val="acctfourfigures"/>
              <w:tabs>
                <w:tab w:val="clear" w:pos="765"/>
                <w:tab w:val="decimal" w:pos="979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453A2E">
              <w:rPr>
                <w:rFonts w:asciiTheme="majorBidi" w:hAnsiTheme="majorBidi" w:cstheme="majorBidi"/>
                <w:sz w:val="26"/>
                <w:szCs w:val="26"/>
              </w:rPr>
              <w:t>46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520E63C0" w14:textId="77777777" w:rsidR="00942265" w:rsidRPr="006F04B2" w:rsidRDefault="00942265" w:rsidP="00942265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3" w:type="dxa"/>
            <w:shd w:val="clear" w:color="auto" w:fill="auto"/>
            <w:vAlign w:val="bottom"/>
          </w:tcPr>
          <w:p w14:paraId="0D15A2A8" w14:textId="3BCE9AB9" w:rsidR="00942265" w:rsidRPr="006F04B2" w:rsidRDefault="00942265" w:rsidP="00942265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453A2E">
              <w:rPr>
                <w:rFonts w:asciiTheme="majorBidi" w:hAnsiTheme="majorBidi" w:cstheme="majorBidi"/>
                <w:sz w:val="26"/>
                <w:szCs w:val="26"/>
              </w:rPr>
              <w:t>2,199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120DBBB5" w14:textId="77777777" w:rsidR="00942265" w:rsidRPr="006F04B2" w:rsidRDefault="00942265" w:rsidP="00942265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33E6DCD5" w14:textId="5F78E6B2" w:rsidR="00942265" w:rsidRPr="006F04B2" w:rsidRDefault="00942265" w:rsidP="00942265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453A2E">
              <w:rPr>
                <w:rFonts w:asciiTheme="majorBidi" w:hAnsiTheme="majorBidi" w:cstheme="majorBidi"/>
                <w:sz w:val="26"/>
                <w:szCs w:val="26"/>
              </w:rPr>
              <w:t>639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3AB29532" w14:textId="77777777" w:rsidR="00942265" w:rsidRPr="006F04B2" w:rsidRDefault="00942265" w:rsidP="00942265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127361" w14:textId="2BD1ED5E" w:rsidR="00942265" w:rsidRPr="00453A2E" w:rsidRDefault="00942265" w:rsidP="00942265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453A2E">
              <w:rPr>
                <w:rFonts w:asciiTheme="majorBidi" w:hAnsiTheme="majorBidi" w:cstheme="majorBidi"/>
                <w:sz w:val="26"/>
                <w:szCs w:val="26"/>
              </w:rPr>
              <w:t>22,175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EE156BD" w14:textId="77777777" w:rsidR="00942265" w:rsidRPr="006F04B2" w:rsidRDefault="00942265" w:rsidP="00942265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5C945EE" w14:textId="27536556" w:rsidR="00942265" w:rsidRPr="006F04B2" w:rsidRDefault="00942265" w:rsidP="00942265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F04B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58CC148" w14:textId="77777777" w:rsidR="00942265" w:rsidRPr="006F04B2" w:rsidRDefault="00942265" w:rsidP="00942265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43DFD0E1" w14:textId="12A84B9F" w:rsidR="00942265" w:rsidRPr="00453A2E" w:rsidRDefault="00942265" w:rsidP="00942265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453A2E">
              <w:rPr>
                <w:rFonts w:asciiTheme="majorBidi" w:hAnsiTheme="majorBidi" w:cstheme="majorBidi"/>
                <w:sz w:val="26"/>
                <w:szCs w:val="26"/>
              </w:rPr>
              <w:t>25</w:t>
            </w:r>
            <w:r w:rsidRPr="006F04B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,059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)</w:t>
            </w:r>
          </w:p>
        </w:tc>
      </w:tr>
      <w:tr w:rsidR="00942265" w:rsidRPr="006F04B2" w14:paraId="50EF98D5" w14:textId="77777777" w:rsidTr="002066CB">
        <w:tc>
          <w:tcPr>
            <w:tcW w:w="3060" w:type="dxa"/>
            <w:shd w:val="clear" w:color="auto" w:fill="auto"/>
            <w:vAlign w:val="center"/>
          </w:tcPr>
          <w:p w14:paraId="3C795CDB" w14:textId="3B103B64" w:rsidR="00942265" w:rsidRPr="006F04B2" w:rsidRDefault="00942265" w:rsidP="00942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F04B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6F04B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6F04B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6F04B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</w:t>
            </w:r>
            <w:r w:rsidRPr="006F04B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6F04B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และ </w:t>
            </w:r>
            <w:r w:rsidRPr="006F04B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br/>
              <w:t xml:space="preserve">1 </w:t>
            </w:r>
            <w:r w:rsidRPr="006F04B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มกราคม </w:t>
            </w:r>
            <w:r w:rsidRPr="006F04B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EC03EB" w14:textId="39626BB0" w:rsidR="00942265" w:rsidRPr="00453A2E" w:rsidRDefault="00942265" w:rsidP="00942265">
            <w:pPr>
              <w:pStyle w:val="acctfourfigures"/>
              <w:tabs>
                <w:tab w:val="clear" w:pos="765"/>
                <w:tab w:val="decimal" w:pos="1196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F04B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1,792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75F1759" w14:textId="77777777" w:rsidR="00942265" w:rsidRPr="00453A2E" w:rsidRDefault="00942265" w:rsidP="00942265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0FAE64" w14:textId="5664C4A1" w:rsidR="00942265" w:rsidRPr="00453A2E" w:rsidRDefault="00942265" w:rsidP="00942265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F04B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154,025</w:t>
            </w:r>
          </w:p>
        </w:tc>
        <w:tc>
          <w:tcPr>
            <w:tcW w:w="270" w:type="dxa"/>
            <w:shd w:val="clear" w:color="auto" w:fill="auto"/>
          </w:tcPr>
          <w:p w14:paraId="72A1EBF2" w14:textId="77777777" w:rsidR="00942265" w:rsidRPr="00453A2E" w:rsidRDefault="00942265" w:rsidP="00942265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E596E7" w14:textId="6B8731E6" w:rsidR="00942265" w:rsidRPr="00453A2E" w:rsidRDefault="00942265" w:rsidP="00942265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F04B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39,131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2ADAFCA7" w14:textId="77777777" w:rsidR="00942265" w:rsidRPr="00453A2E" w:rsidRDefault="00942265" w:rsidP="00942265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1B5940" w14:textId="51286673" w:rsidR="00942265" w:rsidRPr="00453A2E" w:rsidRDefault="00942265" w:rsidP="00942265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F04B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28,211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6A3BCA22" w14:textId="77777777" w:rsidR="00942265" w:rsidRPr="00453A2E" w:rsidRDefault="00942265" w:rsidP="00942265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C66B0C" w14:textId="122216FB" w:rsidR="00942265" w:rsidRPr="00453A2E" w:rsidRDefault="00942265" w:rsidP="00942265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F04B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28,309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61056607" w14:textId="77777777" w:rsidR="00942265" w:rsidRPr="00453A2E" w:rsidRDefault="00942265" w:rsidP="00942265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94" w:type="dxa"/>
            <w:tcBorders>
              <w:top w:val="single" w:sz="4" w:space="0" w:color="auto"/>
            </w:tcBorders>
            <w:shd w:val="clear" w:color="auto" w:fill="auto"/>
          </w:tcPr>
          <w:p w14:paraId="524FF17F" w14:textId="77777777" w:rsidR="00942265" w:rsidRDefault="00942265" w:rsidP="00942265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0EC037DC" w14:textId="58E13235" w:rsidR="00942265" w:rsidRPr="00453A2E" w:rsidRDefault="00942265" w:rsidP="00942265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F04B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33,850</w:t>
            </w:r>
          </w:p>
        </w:tc>
        <w:tc>
          <w:tcPr>
            <w:tcW w:w="270" w:type="dxa"/>
            <w:shd w:val="clear" w:color="auto" w:fill="auto"/>
          </w:tcPr>
          <w:p w14:paraId="0E214948" w14:textId="77777777" w:rsidR="00942265" w:rsidRPr="006F04B2" w:rsidRDefault="00942265" w:rsidP="00942265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27FD00" w14:textId="228021EF" w:rsidR="00942265" w:rsidRPr="006F04B2" w:rsidRDefault="00942265" w:rsidP="00942265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F04B2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421B667" w14:textId="77777777" w:rsidR="00942265" w:rsidRPr="006F04B2" w:rsidRDefault="00942265" w:rsidP="00942265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5F593E" w14:textId="021E20E9" w:rsidR="00942265" w:rsidRPr="006F04B2" w:rsidRDefault="00942265" w:rsidP="00942265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F04B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285,318</w:t>
            </w:r>
          </w:p>
        </w:tc>
      </w:tr>
      <w:tr w:rsidR="00942265" w:rsidRPr="00B02C65" w14:paraId="2A6EBDB7" w14:textId="77777777" w:rsidTr="001E33B8">
        <w:tc>
          <w:tcPr>
            <w:tcW w:w="3060" w:type="dxa"/>
            <w:shd w:val="clear" w:color="auto" w:fill="auto"/>
          </w:tcPr>
          <w:p w14:paraId="4AF6834F" w14:textId="79F665FB" w:rsidR="00942265" w:rsidRPr="006F04B2" w:rsidRDefault="00942265" w:rsidP="00942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การโอนสินทรัพย์ภายใต้สัญญาเช่าการเงินจากการถือปฏิบัติตาม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 xml:space="preserve">TFRS 16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เป็นครั้งแรก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E185685" w14:textId="5C3BAA4A" w:rsidR="00942265" w:rsidRPr="00B02C65" w:rsidRDefault="00942265" w:rsidP="00942265">
            <w:pPr>
              <w:pStyle w:val="acctfourfigures"/>
              <w:tabs>
                <w:tab w:val="clear" w:pos="765"/>
                <w:tab w:val="decimal" w:pos="1034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sz w:val="26"/>
                <w:szCs w:val="26"/>
              </w:rPr>
            </w:pPr>
            <w:r w:rsidRPr="00B02C6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6BC30F1" w14:textId="77777777" w:rsidR="00942265" w:rsidRPr="00B02C65" w:rsidRDefault="00942265" w:rsidP="00942265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CAE5481" w14:textId="7800B5DE" w:rsidR="00942265" w:rsidRPr="00B02C65" w:rsidRDefault="00942265" w:rsidP="00942265">
            <w:pPr>
              <w:pStyle w:val="acctfourfigures"/>
              <w:tabs>
                <w:tab w:val="clear" w:pos="765"/>
                <w:tab w:val="decimal" w:pos="791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sz w:val="26"/>
                <w:szCs w:val="26"/>
              </w:rPr>
            </w:pPr>
            <w:r w:rsidRPr="00B02C6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6ECD996" w14:textId="77777777" w:rsidR="00942265" w:rsidRPr="00B02C65" w:rsidRDefault="00942265" w:rsidP="00942265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7645217" w14:textId="4E4DEF72" w:rsidR="00942265" w:rsidRPr="00B02C65" w:rsidRDefault="00942265" w:rsidP="00942265">
            <w:pPr>
              <w:pStyle w:val="acctfourfigures"/>
              <w:tabs>
                <w:tab w:val="clear" w:pos="765"/>
                <w:tab w:val="decimal" w:pos="791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sz w:val="26"/>
                <w:szCs w:val="26"/>
              </w:rPr>
            </w:pPr>
            <w:r w:rsidRPr="00B02C6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5EAE2D45" w14:textId="77777777" w:rsidR="00942265" w:rsidRPr="00B02C65" w:rsidRDefault="00942265" w:rsidP="00942265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3" w:type="dxa"/>
            <w:shd w:val="clear" w:color="auto" w:fill="auto"/>
            <w:vAlign w:val="bottom"/>
          </w:tcPr>
          <w:p w14:paraId="5B0BA614" w14:textId="1EE7D48A" w:rsidR="00942265" w:rsidRPr="00B02C65" w:rsidRDefault="00942265" w:rsidP="00942265">
            <w:pPr>
              <w:pStyle w:val="acctfourfigures"/>
              <w:tabs>
                <w:tab w:val="clear" w:pos="765"/>
                <w:tab w:val="decimal" w:pos="791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sz w:val="26"/>
                <w:szCs w:val="26"/>
              </w:rPr>
            </w:pPr>
            <w:r w:rsidRPr="00B02C6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68EF2A53" w14:textId="77777777" w:rsidR="00942265" w:rsidRPr="00B02C65" w:rsidRDefault="00942265" w:rsidP="00942265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3A37A2EC" w14:textId="3ED169BB" w:rsidR="00942265" w:rsidRPr="00B02C65" w:rsidRDefault="00942265" w:rsidP="00942265">
            <w:pPr>
              <w:pStyle w:val="acctfourfigures"/>
              <w:tabs>
                <w:tab w:val="clear" w:pos="765"/>
                <w:tab w:val="decimal" w:pos="791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sz w:val="26"/>
                <w:szCs w:val="26"/>
              </w:rPr>
            </w:pPr>
            <w:r w:rsidRPr="00B02C6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0371F960" w14:textId="77777777" w:rsidR="00942265" w:rsidRPr="00B02C65" w:rsidRDefault="00942265" w:rsidP="00942265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4" w:type="dxa"/>
            <w:shd w:val="clear" w:color="auto" w:fill="auto"/>
          </w:tcPr>
          <w:p w14:paraId="6ACF9B32" w14:textId="3981B5EA" w:rsidR="00942265" w:rsidRPr="00B02C65" w:rsidRDefault="00942265" w:rsidP="00942265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02CA973" w14:textId="77777777" w:rsidR="00942265" w:rsidRPr="00B02C65" w:rsidRDefault="00942265" w:rsidP="00942265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6788FD9" w14:textId="6BB34666" w:rsidR="00942265" w:rsidRPr="00B02C65" w:rsidRDefault="00942265" w:rsidP="00942265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sz w:val="26"/>
                <w:szCs w:val="26"/>
              </w:rPr>
            </w:pPr>
            <w:r w:rsidRPr="00B02C65">
              <w:rPr>
                <w:rFonts w:asciiTheme="majorBidi" w:hAnsiTheme="majorBidi" w:cstheme="majorBidi"/>
                <w:sz w:val="26"/>
                <w:szCs w:val="26"/>
              </w:rPr>
              <w:t>(21,8</w:t>
            </w:r>
            <w:r w:rsidR="00013174">
              <w:rPr>
                <w:rFonts w:asciiTheme="majorBidi" w:hAnsiTheme="majorBidi" w:cstheme="majorBidi"/>
                <w:sz w:val="26"/>
                <w:szCs w:val="26"/>
              </w:rPr>
              <w:t>90</w:t>
            </w:r>
            <w:r w:rsidRPr="00B02C65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1A33459C" w14:textId="77777777" w:rsidR="00942265" w:rsidRPr="00B02C65" w:rsidRDefault="00942265" w:rsidP="00942265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C0239FA" w14:textId="4CC64058" w:rsidR="00942265" w:rsidRPr="00B02C65" w:rsidRDefault="00942265" w:rsidP="00942265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02C6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C771086" w14:textId="77777777" w:rsidR="00942265" w:rsidRPr="00B02C65" w:rsidRDefault="00942265" w:rsidP="00942265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3EC1C351" w14:textId="2A3476E6" w:rsidR="00942265" w:rsidRPr="00B02C65" w:rsidRDefault="00942265" w:rsidP="00942265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sz w:val="26"/>
                <w:szCs w:val="26"/>
              </w:rPr>
            </w:pPr>
            <w:r w:rsidRPr="00B02C65">
              <w:rPr>
                <w:rFonts w:asciiTheme="majorBidi" w:hAnsiTheme="majorBidi" w:cstheme="majorBidi"/>
                <w:sz w:val="26"/>
                <w:szCs w:val="26"/>
              </w:rPr>
              <w:t>(21,8</w:t>
            </w:r>
            <w:r w:rsidR="00013174">
              <w:rPr>
                <w:rFonts w:asciiTheme="majorBidi" w:hAnsiTheme="majorBidi" w:cstheme="majorBidi"/>
                <w:sz w:val="26"/>
                <w:szCs w:val="26"/>
              </w:rPr>
              <w:t>90</w:t>
            </w:r>
            <w:r w:rsidRPr="00B02C65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B02C65" w:rsidRPr="006F04B2" w14:paraId="1FBA1F0D" w14:textId="77777777" w:rsidTr="001E33B8">
        <w:tc>
          <w:tcPr>
            <w:tcW w:w="3060" w:type="dxa"/>
            <w:shd w:val="clear" w:color="auto" w:fill="auto"/>
          </w:tcPr>
          <w:p w14:paraId="2C1F399E" w14:textId="3121E8F9" w:rsidR="00B02C65" w:rsidRPr="006F04B2" w:rsidRDefault="00B02C65" w:rsidP="00B02C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71775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ณ วันที่</w:t>
            </w:r>
            <w:r w:rsidRPr="0071775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1 </w:t>
            </w:r>
            <w:r w:rsidRPr="0071775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มกราคม </w:t>
            </w:r>
            <w:r w:rsidRPr="0071775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2563 - </w:t>
            </w:r>
            <w:r w:rsidRPr="0071775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ปรับปรุงใหม่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F23B43" w14:textId="167162B2" w:rsidR="00B02C65" w:rsidRPr="006F04B2" w:rsidRDefault="00B02C65" w:rsidP="00B02C65">
            <w:pPr>
              <w:pStyle w:val="acctfourfigures"/>
              <w:tabs>
                <w:tab w:val="clear" w:pos="765"/>
                <w:tab w:val="decimal" w:pos="1196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</w:rPr>
              <w:t>1,792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BD86384" w14:textId="77777777" w:rsidR="00B02C65" w:rsidRPr="00453A2E" w:rsidRDefault="00B02C65" w:rsidP="00B02C65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6E8130" w14:textId="16E4138B" w:rsidR="00B02C65" w:rsidRPr="006F04B2" w:rsidRDefault="00B02C65" w:rsidP="00B02C65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</w:rPr>
              <w:t>154,025</w:t>
            </w:r>
          </w:p>
        </w:tc>
        <w:tc>
          <w:tcPr>
            <w:tcW w:w="270" w:type="dxa"/>
            <w:shd w:val="clear" w:color="auto" w:fill="auto"/>
          </w:tcPr>
          <w:p w14:paraId="455EFE28" w14:textId="77777777" w:rsidR="00B02C65" w:rsidRPr="00453A2E" w:rsidRDefault="00B02C65" w:rsidP="00B02C65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4917B3" w14:textId="46CE7CE9" w:rsidR="00B02C65" w:rsidRPr="006F04B2" w:rsidRDefault="00B02C65" w:rsidP="00B02C65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</w:rPr>
              <w:t>39,131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571F1FB1" w14:textId="77777777" w:rsidR="00B02C65" w:rsidRPr="00453A2E" w:rsidRDefault="00B02C65" w:rsidP="00B02C65">
            <w:pPr>
              <w:pStyle w:val="acctfourfigures"/>
              <w:tabs>
                <w:tab w:val="clear" w:pos="765"/>
                <w:tab w:val="decimal" w:pos="791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0FB831" w14:textId="7A9AC012" w:rsidR="00B02C65" w:rsidRPr="006F04B2" w:rsidRDefault="00B02C65" w:rsidP="00B02C65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</w:rPr>
              <w:t>28,211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561A2969" w14:textId="77777777" w:rsidR="00B02C65" w:rsidRPr="00453A2E" w:rsidRDefault="00B02C65" w:rsidP="00B02C65">
            <w:pPr>
              <w:pStyle w:val="acctfourfigures"/>
              <w:tabs>
                <w:tab w:val="clear" w:pos="765"/>
                <w:tab w:val="decimal" w:pos="791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B3736A" w14:textId="1DC7730B" w:rsidR="00B02C65" w:rsidRPr="006F04B2" w:rsidRDefault="00B02C65" w:rsidP="00B02C65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</w:rPr>
              <w:t>28,309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335F9448" w14:textId="77777777" w:rsidR="00B02C65" w:rsidRPr="00453A2E" w:rsidRDefault="00B02C65" w:rsidP="00B02C65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4C861C6" w14:textId="4BEB0D6A" w:rsidR="00B02C65" w:rsidRDefault="00B02C65" w:rsidP="00B02C65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</w:rPr>
              <w:t>11,96</w:t>
            </w:r>
            <w:r w:rsidR="0001317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0</w:t>
            </w:r>
          </w:p>
        </w:tc>
        <w:tc>
          <w:tcPr>
            <w:tcW w:w="270" w:type="dxa"/>
            <w:shd w:val="clear" w:color="auto" w:fill="auto"/>
          </w:tcPr>
          <w:p w14:paraId="465BDE0B" w14:textId="77777777" w:rsidR="00B02C65" w:rsidRPr="006F04B2" w:rsidRDefault="00B02C65" w:rsidP="00B02C65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62223D" w14:textId="32C89404" w:rsidR="00B02C65" w:rsidRPr="006F04B2" w:rsidRDefault="00B02C65" w:rsidP="00B02C65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8C85A9F" w14:textId="77777777" w:rsidR="00B02C65" w:rsidRPr="006F04B2" w:rsidRDefault="00B02C65" w:rsidP="00B02C65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496525" w14:textId="6833F7C9" w:rsidR="00B02C65" w:rsidRPr="006F04B2" w:rsidRDefault="00B02C65" w:rsidP="00B02C65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</w:rPr>
              <w:t>263,42</w:t>
            </w:r>
            <w:r w:rsidR="0001317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</w:t>
            </w:r>
          </w:p>
        </w:tc>
      </w:tr>
      <w:tr w:rsidR="00B02C65" w:rsidRPr="006F04B2" w14:paraId="13DFF266" w14:textId="77777777" w:rsidTr="001E33B8">
        <w:tc>
          <w:tcPr>
            <w:tcW w:w="3060" w:type="dxa"/>
            <w:shd w:val="clear" w:color="auto" w:fill="auto"/>
            <w:vAlign w:val="center"/>
          </w:tcPr>
          <w:p w14:paraId="12C70025" w14:textId="77777777" w:rsidR="00B02C65" w:rsidRPr="006F04B2" w:rsidRDefault="00B02C65" w:rsidP="00B02C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F04B2">
              <w:rPr>
                <w:rFonts w:asciiTheme="majorBidi" w:hAnsiTheme="majorBidi" w:cstheme="majorBidi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75D39F8" w14:textId="103B0636" w:rsidR="00B02C65" w:rsidRPr="00453A2E" w:rsidRDefault="00B02C65" w:rsidP="00B02C65">
            <w:pPr>
              <w:pStyle w:val="acctfourfigures"/>
              <w:tabs>
                <w:tab w:val="clear" w:pos="765"/>
                <w:tab w:val="decimal" w:pos="1196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456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E85D794" w14:textId="77777777" w:rsidR="00B02C65" w:rsidRPr="00453A2E" w:rsidRDefault="00B02C65" w:rsidP="00B02C65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FAC2599" w14:textId="059609DC" w:rsidR="00B02C65" w:rsidRPr="00453A2E" w:rsidRDefault="00B02C65" w:rsidP="00B02C65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  <w:r w:rsidR="001C72D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="001C72D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355</w:t>
            </w:r>
          </w:p>
        </w:tc>
        <w:tc>
          <w:tcPr>
            <w:tcW w:w="270" w:type="dxa"/>
            <w:shd w:val="clear" w:color="auto" w:fill="auto"/>
          </w:tcPr>
          <w:p w14:paraId="0A2B60D0" w14:textId="77777777" w:rsidR="00B02C65" w:rsidRPr="00453A2E" w:rsidRDefault="00B02C65" w:rsidP="00B02C65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D2DB35A" w14:textId="625AA922" w:rsidR="00B02C65" w:rsidRPr="00453A2E" w:rsidRDefault="00B02C65" w:rsidP="00B02C65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4,6</w:t>
            </w:r>
            <w:r w:rsidR="001C72D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87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1D46487B" w14:textId="77777777" w:rsidR="00B02C65" w:rsidRPr="00453A2E" w:rsidRDefault="00B02C65" w:rsidP="00B02C65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93" w:type="dxa"/>
            <w:shd w:val="clear" w:color="auto" w:fill="auto"/>
            <w:vAlign w:val="bottom"/>
          </w:tcPr>
          <w:p w14:paraId="2C5766C9" w14:textId="7F3F481C" w:rsidR="00B02C65" w:rsidRPr="00453A2E" w:rsidRDefault="00B02C65" w:rsidP="00B02C65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4,20</w:t>
            </w:r>
            <w:r w:rsidR="001C72D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300EE72A" w14:textId="77777777" w:rsidR="00B02C65" w:rsidRPr="00453A2E" w:rsidRDefault="00B02C65" w:rsidP="00B02C65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46C70E4C" w14:textId="366AAEB0" w:rsidR="00B02C65" w:rsidRPr="00453A2E" w:rsidRDefault="00B02C65" w:rsidP="00B02C65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5,38</w:t>
            </w:r>
            <w:r w:rsidR="0001317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5D7C63DB" w14:textId="77777777" w:rsidR="00B02C65" w:rsidRPr="00453A2E" w:rsidRDefault="00B02C65" w:rsidP="00B02C65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94" w:type="dxa"/>
            <w:shd w:val="clear" w:color="auto" w:fill="auto"/>
          </w:tcPr>
          <w:p w14:paraId="4736F8C3" w14:textId="3E447860" w:rsidR="00B02C65" w:rsidRPr="00453A2E" w:rsidRDefault="00B02C65" w:rsidP="00B02C65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1,899</w:t>
            </w:r>
          </w:p>
        </w:tc>
        <w:tc>
          <w:tcPr>
            <w:tcW w:w="270" w:type="dxa"/>
            <w:shd w:val="clear" w:color="auto" w:fill="auto"/>
          </w:tcPr>
          <w:p w14:paraId="0FD00336" w14:textId="77777777" w:rsidR="00B02C65" w:rsidRPr="006F04B2" w:rsidRDefault="00B02C65" w:rsidP="00B02C65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80FB821" w14:textId="4B572575" w:rsidR="00B02C65" w:rsidRPr="006F04B2" w:rsidRDefault="00B02C65" w:rsidP="00B02C65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E178F38" w14:textId="77777777" w:rsidR="00B02C65" w:rsidRPr="006F04B2" w:rsidRDefault="00B02C65" w:rsidP="00B02C65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48DE5140" w14:textId="26377275" w:rsidR="00B02C65" w:rsidRPr="006F04B2" w:rsidRDefault="00B02C65" w:rsidP="00B02C65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34,</w:t>
            </w:r>
            <w:r w:rsidR="00013174">
              <w:rPr>
                <w:rFonts w:asciiTheme="majorBidi" w:hAnsiTheme="majorBidi" w:cstheme="majorBidi"/>
                <w:sz w:val="26"/>
                <w:szCs w:val="26"/>
              </w:rPr>
              <w:t>988</w:t>
            </w:r>
          </w:p>
        </w:tc>
      </w:tr>
      <w:tr w:rsidR="00B02C65" w:rsidRPr="006F04B2" w14:paraId="4CA6D1F8" w14:textId="77777777" w:rsidTr="001E33B8">
        <w:tc>
          <w:tcPr>
            <w:tcW w:w="3060" w:type="dxa"/>
            <w:shd w:val="clear" w:color="auto" w:fill="auto"/>
            <w:vAlign w:val="center"/>
          </w:tcPr>
          <w:p w14:paraId="6B00F255" w14:textId="77777777" w:rsidR="00B02C65" w:rsidRPr="006F04B2" w:rsidRDefault="00B02C65" w:rsidP="00B02C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04B2">
              <w:rPr>
                <w:rFonts w:asciiTheme="majorBidi" w:hAnsiTheme="majorBidi" w:cstheme="majorBidi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E5D8B0F" w14:textId="5A87B28D" w:rsidR="00B02C65" w:rsidRPr="006F04B2" w:rsidRDefault="00B02C65" w:rsidP="00B02C65">
            <w:pPr>
              <w:pStyle w:val="acctfourfigures"/>
              <w:tabs>
                <w:tab w:val="clear" w:pos="765"/>
                <w:tab w:val="decimal" w:pos="1034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5AC92BF" w14:textId="77777777" w:rsidR="00B02C65" w:rsidRPr="006F04B2" w:rsidRDefault="00B02C65" w:rsidP="00B02C65">
            <w:pPr>
              <w:pStyle w:val="acctfourfigures"/>
              <w:tabs>
                <w:tab w:val="clear" w:pos="765"/>
                <w:tab w:val="decimal" w:pos="972"/>
                <w:tab w:val="decimal" w:pos="1034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8866A20" w14:textId="22D9A630" w:rsidR="00B02C65" w:rsidRPr="006F04B2" w:rsidRDefault="00B02C65" w:rsidP="00B02C65">
            <w:pPr>
              <w:pStyle w:val="acctfourfigures"/>
              <w:tabs>
                <w:tab w:val="clear" w:pos="765"/>
                <w:tab w:val="decimal" w:pos="791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7A22510" w14:textId="77777777" w:rsidR="00B02C65" w:rsidRPr="006F04B2" w:rsidRDefault="00B02C65" w:rsidP="00B02C65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274D60A" w14:textId="538D2313" w:rsidR="00B02C65" w:rsidRPr="00453A2E" w:rsidRDefault="00B02C65" w:rsidP="00B02C65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(1,838)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674427CE" w14:textId="77777777" w:rsidR="00B02C65" w:rsidRPr="00453A2E" w:rsidRDefault="00B02C65" w:rsidP="00B02C65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3" w:type="dxa"/>
            <w:shd w:val="clear" w:color="auto" w:fill="auto"/>
            <w:vAlign w:val="bottom"/>
          </w:tcPr>
          <w:p w14:paraId="3CB7F270" w14:textId="31D5E2D2" w:rsidR="00B02C65" w:rsidRPr="00453A2E" w:rsidRDefault="00B02C65" w:rsidP="00B02C65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(4,239)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77DC7C0A" w14:textId="77777777" w:rsidR="00B02C65" w:rsidRPr="00453A2E" w:rsidRDefault="00B02C65" w:rsidP="00B02C65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608F852A" w14:textId="337972AC" w:rsidR="00B02C65" w:rsidRPr="00453A2E" w:rsidRDefault="00B02C65" w:rsidP="00B02C65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(29)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7CF48E12" w14:textId="77777777" w:rsidR="00B02C65" w:rsidRPr="00453A2E" w:rsidRDefault="00B02C65" w:rsidP="00B02C65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12B2C7" w14:textId="1D6BEB38" w:rsidR="00B02C65" w:rsidRPr="00453A2E" w:rsidRDefault="00B02C65" w:rsidP="00B02C65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(656)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8E4F0C1" w14:textId="77777777" w:rsidR="00B02C65" w:rsidRPr="006F04B2" w:rsidRDefault="00B02C65" w:rsidP="00B02C65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CFB455F" w14:textId="243F61E0" w:rsidR="00B02C65" w:rsidRPr="006F04B2" w:rsidRDefault="00B02C65" w:rsidP="00B02C65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EA118AA" w14:textId="77777777" w:rsidR="00B02C65" w:rsidRPr="006F04B2" w:rsidRDefault="00B02C65" w:rsidP="00B02C65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653C12B7" w14:textId="197473CE" w:rsidR="00B02C65" w:rsidRPr="006F04B2" w:rsidRDefault="00B02C65" w:rsidP="00B02C65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(6,762)</w:t>
            </w:r>
          </w:p>
        </w:tc>
      </w:tr>
      <w:tr w:rsidR="00B02C65" w:rsidRPr="006F04B2" w14:paraId="134A8C0D" w14:textId="77777777" w:rsidTr="001E33B8">
        <w:tc>
          <w:tcPr>
            <w:tcW w:w="3060" w:type="dxa"/>
            <w:shd w:val="clear" w:color="auto" w:fill="auto"/>
          </w:tcPr>
          <w:p w14:paraId="778EA73F" w14:textId="7691D0AB" w:rsidR="00B02C65" w:rsidRPr="006F04B2" w:rsidRDefault="00B02C65" w:rsidP="00B02C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04B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6F04B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6F04B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6F04B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B31472" w14:textId="71513FD8" w:rsidR="00B02C65" w:rsidRPr="006F04B2" w:rsidRDefault="00B02C65" w:rsidP="00B02C65">
            <w:pPr>
              <w:pStyle w:val="acctfourfigures"/>
              <w:tabs>
                <w:tab w:val="clear" w:pos="765"/>
                <w:tab w:val="decimal" w:pos="1196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2,248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F243D4C" w14:textId="77777777" w:rsidR="00B02C65" w:rsidRPr="006F04B2" w:rsidRDefault="00B02C65" w:rsidP="00B02C65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5044F4" w14:textId="4DE5B902" w:rsidR="00B02C65" w:rsidRPr="006F04B2" w:rsidRDefault="00B02C65" w:rsidP="00B02C65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17</w:t>
            </w:r>
            <w:r w:rsidR="001C72D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="001C72D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380</w:t>
            </w:r>
          </w:p>
        </w:tc>
        <w:tc>
          <w:tcPr>
            <w:tcW w:w="270" w:type="dxa"/>
            <w:shd w:val="clear" w:color="auto" w:fill="auto"/>
          </w:tcPr>
          <w:p w14:paraId="2E723542" w14:textId="77777777" w:rsidR="00B02C65" w:rsidRPr="006F04B2" w:rsidRDefault="00B02C65" w:rsidP="00B02C65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71FF1D" w14:textId="4B236777" w:rsidR="00B02C65" w:rsidRPr="006F04B2" w:rsidRDefault="00B02C65" w:rsidP="00B02C65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41,9</w:t>
            </w:r>
            <w:r w:rsidR="001C72D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80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2654E915" w14:textId="77777777" w:rsidR="00B02C65" w:rsidRPr="006F04B2" w:rsidRDefault="00B02C65" w:rsidP="00B02C65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7E93B0" w14:textId="50ECBCA9" w:rsidR="00B02C65" w:rsidRPr="006F04B2" w:rsidRDefault="00B02C65" w:rsidP="00B02C65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28,1</w:t>
            </w:r>
            <w:r w:rsidR="0001317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80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6CF47E3B" w14:textId="77777777" w:rsidR="00B02C65" w:rsidRPr="006F04B2" w:rsidRDefault="00B02C65" w:rsidP="00B02C65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9B9F95" w14:textId="1613B9C2" w:rsidR="00B02C65" w:rsidRPr="006F04B2" w:rsidRDefault="00B02C65" w:rsidP="00B02C65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33,66</w:t>
            </w:r>
            <w:r w:rsidR="0001317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3F460499" w14:textId="77777777" w:rsidR="00B02C65" w:rsidRPr="006F04B2" w:rsidRDefault="00B02C65" w:rsidP="00B02C65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279CBC" w14:textId="115634F6" w:rsidR="00B02C65" w:rsidRPr="006F04B2" w:rsidRDefault="00B02C65" w:rsidP="00B02C65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13,20</w:t>
            </w:r>
            <w:r w:rsidR="0001317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72CADC97" w14:textId="77777777" w:rsidR="00B02C65" w:rsidRPr="006F04B2" w:rsidRDefault="00B02C65" w:rsidP="00B02C65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2B49F4" w14:textId="44EB5B55" w:rsidR="00B02C65" w:rsidRPr="006F04B2" w:rsidRDefault="00B02C65" w:rsidP="00B02C65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3C116D2" w14:textId="77777777" w:rsidR="00B02C65" w:rsidRPr="006F04B2" w:rsidRDefault="00B02C65" w:rsidP="00B02C65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952F76" w14:textId="55EC9368" w:rsidR="00B02C65" w:rsidRPr="003B7A8A" w:rsidRDefault="00B02C65" w:rsidP="00B02C65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291,</w:t>
            </w:r>
            <w:r w:rsidR="0001317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654</w:t>
            </w:r>
          </w:p>
        </w:tc>
      </w:tr>
      <w:tr w:rsidR="00B02C65" w:rsidRPr="006F04B2" w14:paraId="42E4F6C1" w14:textId="77777777" w:rsidTr="00942265">
        <w:tc>
          <w:tcPr>
            <w:tcW w:w="3060" w:type="dxa"/>
            <w:shd w:val="clear" w:color="auto" w:fill="auto"/>
          </w:tcPr>
          <w:p w14:paraId="2DEB7B75" w14:textId="060CF8E3" w:rsidR="00B02C65" w:rsidRPr="006F04B2" w:rsidRDefault="00B02C65" w:rsidP="00B02C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EBFBD7" w14:textId="77777777" w:rsidR="00B02C65" w:rsidRPr="006F04B2" w:rsidRDefault="00B02C65" w:rsidP="00B02C65">
            <w:pPr>
              <w:pStyle w:val="acctfourfigures"/>
              <w:tabs>
                <w:tab w:val="clear" w:pos="765"/>
                <w:tab w:val="decimal" w:pos="1196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12933C2" w14:textId="77777777" w:rsidR="00B02C65" w:rsidRPr="006F04B2" w:rsidRDefault="00B02C65" w:rsidP="00B02C65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B36C59" w14:textId="77777777" w:rsidR="00B02C65" w:rsidRPr="006F04B2" w:rsidRDefault="00B02C65" w:rsidP="00B02C65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32506820" w14:textId="77777777" w:rsidR="00B02C65" w:rsidRPr="006F04B2" w:rsidRDefault="00B02C65" w:rsidP="00B02C65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B76CA4" w14:textId="77777777" w:rsidR="00B02C65" w:rsidRPr="006F04B2" w:rsidRDefault="00B02C65" w:rsidP="00B02C65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04CFA154" w14:textId="77777777" w:rsidR="00B02C65" w:rsidRPr="006F04B2" w:rsidRDefault="00B02C65" w:rsidP="00B02C65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6CCD83" w14:textId="77777777" w:rsidR="00B02C65" w:rsidRPr="006F04B2" w:rsidRDefault="00B02C65" w:rsidP="00B02C65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6514E4B1" w14:textId="77777777" w:rsidR="00B02C65" w:rsidRPr="006F04B2" w:rsidRDefault="00B02C65" w:rsidP="00B02C65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964CCA" w14:textId="77777777" w:rsidR="00B02C65" w:rsidRPr="006F04B2" w:rsidRDefault="00B02C65" w:rsidP="00B02C65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3A0CD034" w14:textId="77777777" w:rsidR="00B02C65" w:rsidRPr="006F04B2" w:rsidRDefault="00B02C65" w:rsidP="00B02C65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94" w:type="dxa"/>
            <w:tcBorders>
              <w:top w:val="single" w:sz="4" w:space="0" w:color="auto"/>
            </w:tcBorders>
            <w:shd w:val="clear" w:color="auto" w:fill="auto"/>
          </w:tcPr>
          <w:p w14:paraId="34A36687" w14:textId="77777777" w:rsidR="00B02C65" w:rsidRPr="006F04B2" w:rsidRDefault="00B02C65" w:rsidP="00B02C65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4B42E2A4" w14:textId="77777777" w:rsidR="00B02C65" w:rsidRPr="006F04B2" w:rsidRDefault="00B02C65" w:rsidP="00B02C65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9C273F" w14:textId="6B7D917A" w:rsidR="00B02C65" w:rsidRPr="006F04B2" w:rsidRDefault="00B02C65" w:rsidP="00B02C65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99A52E3" w14:textId="77777777" w:rsidR="00B02C65" w:rsidRPr="006F04B2" w:rsidRDefault="00B02C65" w:rsidP="00B02C65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6A8E60" w14:textId="77777777" w:rsidR="00B02C65" w:rsidRPr="006F04B2" w:rsidRDefault="00B02C65" w:rsidP="00B02C65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B02C65" w:rsidRPr="006F04B2" w14:paraId="0C1FC932" w14:textId="77777777" w:rsidTr="00942265">
        <w:tc>
          <w:tcPr>
            <w:tcW w:w="3060" w:type="dxa"/>
            <w:shd w:val="clear" w:color="auto" w:fill="auto"/>
          </w:tcPr>
          <w:p w14:paraId="4A3FA78B" w14:textId="77777777" w:rsidR="00B02C65" w:rsidRPr="006F04B2" w:rsidRDefault="00B02C65" w:rsidP="00B02C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70B65DA" w14:textId="77777777" w:rsidR="00B02C65" w:rsidRPr="006F04B2" w:rsidRDefault="00B02C65" w:rsidP="00B02C65">
            <w:pPr>
              <w:pStyle w:val="acctfourfigures"/>
              <w:tabs>
                <w:tab w:val="clear" w:pos="765"/>
                <w:tab w:val="decimal" w:pos="1196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B4F1451" w14:textId="77777777" w:rsidR="00B02C65" w:rsidRPr="006F04B2" w:rsidRDefault="00B02C65" w:rsidP="00B02C65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3CB4324" w14:textId="77777777" w:rsidR="00B02C65" w:rsidRPr="006F04B2" w:rsidRDefault="00B02C65" w:rsidP="00B02C65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27DB7C25" w14:textId="77777777" w:rsidR="00B02C65" w:rsidRPr="006F04B2" w:rsidRDefault="00B02C65" w:rsidP="00B02C65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A365688" w14:textId="77777777" w:rsidR="00B02C65" w:rsidRPr="006F04B2" w:rsidRDefault="00B02C65" w:rsidP="00B02C65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01A27700" w14:textId="77777777" w:rsidR="00B02C65" w:rsidRPr="006F04B2" w:rsidRDefault="00B02C65" w:rsidP="00B02C65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93" w:type="dxa"/>
            <w:shd w:val="clear" w:color="auto" w:fill="auto"/>
            <w:vAlign w:val="bottom"/>
          </w:tcPr>
          <w:p w14:paraId="50BBFB70" w14:textId="77777777" w:rsidR="00B02C65" w:rsidRPr="006F04B2" w:rsidRDefault="00B02C65" w:rsidP="00B02C65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56A9D99E" w14:textId="77777777" w:rsidR="00B02C65" w:rsidRPr="006F04B2" w:rsidRDefault="00B02C65" w:rsidP="00B02C65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4D0E7736" w14:textId="77777777" w:rsidR="00B02C65" w:rsidRPr="006F04B2" w:rsidRDefault="00B02C65" w:rsidP="00B02C65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3F003346" w14:textId="77777777" w:rsidR="00B02C65" w:rsidRPr="006F04B2" w:rsidRDefault="00B02C65" w:rsidP="00B02C65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94" w:type="dxa"/>
            <w:shd w:val="clear" w:color="auto" w:fill="auto"/>
          </w:tcPr>
          <w:p w14:paraId="05BBEA69" w14:textId="77777777" w:rsidR="00B02C65" w:rsidRPr="006F04B2" w:rsidRDefault="00B02C65" w:rsidP="00B02C65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151C79CA" w14:textId="77777777" w:rsidR="00B02C65" w:rsidRPr="006F04B2" w:rsidRDefault="00B02C65" w:rsidP="00B02C65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0790457" w14:textId="77777777" w:rsidR="00B02C65" w:rsidRPr="006F04B2" w:rsidRDefault="00B02C65" w:rsidP="00B02C65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DA83BCC" w14:textId="77777777" w:rsidR="00B02C65" w:rsidRPr="006F04B2" w:rsidRDefault="00B02C65" w:rsidP="00B02C65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7A0AD1CE" w14:textId="77777777" w:rsidR="00B02C65" w:rsidRPr="006F04B2" w:rsidRDefault="00B02C65" w:rsidP="00B02C65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B02C65" w:rsidRPr="006F04B2" w14:paraId="346C8E6F" w14:textId="77777777" w:rsidTr="00942265">
        <w:tc>
          <w:tcPr>
            <w:tcW w:w="3060" w:type="dxa"/>
            <w:shd w:val="clear" w:color="auto" w:fill="auto"/>
          </w:tcPr>
          <w:p w14:paraId="63D7CD1F" w14:textId="77777777" w:rsidR="00B02C65" w:rsidRPr="006F04B2" w:rsidRDefault="00B02C65" w:rsidP="00B02C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8E50FDA" w14:textId="77777777" w:rsidR="00B02C65" w:rsidRPr="006F04B2" w:rsidRDefault="00B02C65" w:rsidP="00B02C65">
            <w:pPr>
              <w:pStyle w:val="acctfourfigures"/>
              <w:tabs>
                <w:tab w:val="clear" w:pos="765"/>
                <w:tab w:val="decimal" w:pos="1196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69E061F" w14:textId="77777777" w:rsidR="00B02C65" w:rsidRPr="006F04B2" w:rsidRDefault="00B02C65" w:rsidP="00B02C65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75DAAA0" w14:textId="77777777" w:rsidR="00B02C65" w:rsidRPr="006F04B2" w:rsidRDefault="00B02C65" w:rsidP="00B02C65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0F67B463" w14:textId="77777777" w:rsidR="00B02C65" w:rsidRPr="006F04B2" w:rsidRDefault="00B02C65" w:rsidP="00B02C65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88001E6" w14:textId="77777777" w:rsidR="00B02C65" w:rsidRPr="006F04B2" w:rsidRDefault="00B02C65" w:rsidP="00B02C65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01D5966C" w14:textId="77777777" w:rsidR="00B02C65" w:rsidRPr="006F04B2" w:rsidRDefault="00B02C65" w:rsidP="00B02C65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93" w:type="dxa"/>
            <w:shd w:val="clear" w:color="auto" w:fill="auto"/>
            <w:vAlign w:val="bottom"/>
          </w:tcPr>
          <w:p w14:paraId="79F853BF" w14:textId="77777777" w:rsidR="00B02C65" w:rsidRPr="006F04B2" w:rsidRDefault="00B02C65" w:rsidP="00B02C65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46B1AE2A" w14:textId="77777777" w:rsidR="00B02C65" w:rsidRPr="006F04B2" w:rsidRDefault="00B02C65" w:rsidP="00B02C65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297361B1" w14:textId="77777777" w:rsidR="00B02C65" w:rsidRPr="006F04B2" w:rsidRDefault="00B02C65" w:rsidP="00B02C65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4A77945F" w14:textId="77777777" w:rsidR="00B02C65" w:rsidRPr="006F04B2" w:rsidRDefault="00B02C65" w:rsidP="00B02C65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94" w:type="dxa"/>
            <w:shd w:val="clear" w:color="auto" w:fill="auto"/>
          </w:tcPr>
          <w:p w14:paraId="6883EEE1" w14:textId="77777777" w:rsidR="00B02C65" w:rsidRPr="006F04B2" w:rsidRDefault="00B02C65" w:rsidP="00B02C65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28701CEF" w14:textId="77777777" w:rsidR="00B02C65" w:rsidRPr="006F04B2" w:rsidRDefault="00B02C65" w:rsidP="00B02C65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012C594" w14:textId="77777777" w:rsidR="00B02C65" w:rsidRPr="006F04B2" w:rsidRDefault="00B02C65" w:rsidP="00B02C65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B32A6EB" w14:textId="77777777" w:rsidR="00B02C65" w:rsidRPr="006F04B2" w:rsidRDefault="00B02C65" w:rsidP="00B02C65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013A4B6F" w14:textId="77777777" w:rsidR="00B02C65" w:rsidRPr="006F04B2" w:rsidRDefault="00B02C65" w:rsidP="00B02C65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854D5D" w:rsidRPr="006F04B2" w14:paraId="76C80F13" w14:textId="77777777" w:rsidTr="00942265">
        <w:tc>
          <w:tcPr>
            <w:tcW w:w="3060" w:type="dxa"/>
            <w:shd w:val="clear" w:color="auto" w:fill="auto"/>
          </w:tcPr>
          <w:p w14:paraId="663775C8" w14:textId="77777777" w:rsidR="00854D5D" w:rsidRPr="006F04B2" w:rsidRDefault="00854D5D" w:rsidP="00B02C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8AE6A0C" w14:textId="77777777" w:rsidR="00854D5D" w:rsidRPr="006F04B2" w:rsidRDefault="00854D5D" w:rsidP="00B02C65">
            <w:pPr>
              <w:pStyle w:val="acctfourfigures"/>
              <w:tabs>
                <w:tab w:val="clear" w:pos="765"/>
                <w:tab w:val="decimal" w:pos="1196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62739E1" w14:textId="77777777" w:rsidR="00854D5D" w:rsidRPr="006F04B2" w:rsidRDefault="00854D5D" w:rsidP="00B02C65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9E45FC1" w14:textId="77777777" w:rsidR="00854D5D" w:rsidRPr="006F04B2" w:rsidRDefault="00854D5D" w:rsidP="00B02C65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093A41FD" w14:textId="77777777" w:rsidR="00854D5D" w:rsidRPr="006F04B2" w:rsidRDefault="00854D5D" w:rsidP="00B02C65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B023658" w14:textId="77777777" w:rsidR="00854D5D" w:rsidRPr="006F04B2" w:rsidRDefault="00854D5D" w:rsidP="00B02C65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3EEB809F" w14:textId="77777777" w:rsidR="00854D5D" w:rsidRPr="006F04B2" w:rsidRDefault="00854D5D" w:rsidP="00B02C65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93" w:type="dxa"/>
            <w:shd w:val="clear" w:color="auto" w:fill="auto"/>
            <w:vAlign w:val="bottom"/>
          </w:tcPr>
          <w:p w14:paraId="6BB22582" w14:textId="77777777" w:rsidR="00854D5D" w:rsidRPr="006F04B2" w:rsidRDefault="00854D5D" w:rsidP="00B02C65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2C55CC96" w14:textId="77777777" w:rsidR="00854D5D" w:rsidRPr="006F04B2" w:rsidRDefault="00854D5D" w:rsidP="00B02C65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729660BE" w14:textId="77777777" w:rsidR="00854D5D" w:rsidRPr="006F04B2" w:rsidRDefault="00854D5D" w:rsidP="00B02C65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0E0A5974" w14:textId="77777777" w:rsidR="00854D5D" w:rsidRPr="006F04B2" w:rsidRDefault="00854D5D" w:rsidP="00B02C65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94" w:type="dxa"/>
            <w:shd w:val="clear" w:color="auto" w:fill="auto"/>
          </w:tcPr>
          <w:p w14:paraId="3E167781" w14:textId="77777777" w:rsidR="00854D5D" w:rsidRPr="006F04B2" w:rsidRDefault="00854D5D" w:rsidP="00B02C65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7EF36AD3" w14:textId="77777777" w:rsidR="00854D5D" w:rsidRPr="006F04B2" w:rsidRDefault="00854D5D" w:rsidP="00B02C65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B560E1F" w14:textId="77777777" w:rsidR="00854D5D" w:rsidRPr="006F04B2" w:rsidRDefault="00854D5D" w:rsidP="00B02C65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F68A3A4" w14:textId="77777777" w:rsidR="00854D5D" w:rsidRPr="006F04B2" w:rsidRDefault="00854D5D" w:rsidP="00B02C65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3C5A7F07" w14:textId="77777777" w:rsidR="00854D5D" w:rsidRPr="006F04B2" w:rsidRDefault="00854D5D" w:rsidP="00B02C65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B02C65" w:rsidRPr="006F04B2" w14:paraId="420AAF59" w14:textId="77777777" w:rsidTr="009F28FE">
        <w:tc>
          <w:tcPr>
            <w:tcW w:w="3060" w:type="dxa"/>
            <w:shd w:val="clear" w:color="auto" w:fill="auto"/>
          </w:tcPr>
          <w:p w14:paraId="64DB29F2" w14:textId="77777777" w:rsidR="00B02C65" w:rsidRPr="006F04B2" w:rsidRDefault="00B02C65" w:rsidP="00B02C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F04B2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มูลค่าสุทธิทางบัญชี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6E50EF7" w14:textId="77777777" w:rsidR="00B02C65" w:rsidRPr="006F04B2" w:rsidRDefault="00B02C65" w:rsidP="00B02C65">
            <w:pPr>
              <w:pStyle w:val="acctfourfigures"/>
              <w:tabs>
                <w:tab w:val="clear" w:pos="765"/>
                <w:tab w:val="decimal" w:pos="1196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C7C02B4" w14:textId="77777777" w:rsidR="00B02C65" w:rsidRPr="006F04B2" w:rsidRDefault="00B02C65" w:rsidP="00B02C65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C809F97" w14:textId="77777777" w:rsidR="00B02C65" w:rsidRPr="006F04B2" w:rsidRDefault="00B02C65" w:rsidP="00B02C65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0D77226D" w14:textId="77777777" w:rsidR="00B02C65" w:rsidRPr="006F04B2" w:rsidRDefault="00B02C65" w:rsidP="00B02C65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14:paraId="2E705669" w14:textId="77777777" w:rsidR="00B02C65" w:rsidRPr="006F04B2" w:rsidRDefault="00B02C65" w:rsidP="00B02C65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26AFD76F" w14:textId="77777777" w:rsidR="00B02C65" w:rsidRPr="006F04B2" w:rsidRDefault="00B02C65" w:rsidP="00B02C65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93" w:type="dxa"/>
            <w:shd w:val="clear" w:color="auto" w:fill="auto"/>
            <w:vAlign w:val="bottom"/>
          </w:tcPr>
          <w:p w14:paraId="42E87645" w14:textId="77777777" w:rsidR="00B02C65" w:rsidRPr="006F04B2" w:rsidRDefault="00B02C65" w:rsidP="00B02C65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6B0E10B4" w14:textId="77777777" w:rsidR="00B02C65" w:rsidRPr="006F04B2" w:rsidRDefault="00B02C65" w:rsidP="00B02C65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15A3A8DA" w14:textId="77777777" w:rsidR="00B02C65" w:rsidRPr="006F04B2" w:rsidRDefault="00B02C65" w:rsidP="00B02C65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4291768E" w14:textId="77777777" w:rsidR="00B02C65" w:rsidRPr="006F04B2" w:rsidRDefault="00B02C65" w:rsidP="00B02C65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94" w:type="dxa"/>
            <w:shd w:val="clear" w:color="auto" w:fill="auto"/>
          </w:tcPr>
          <w:p w14:paraId="6F458F76" w14:textId="77777777" w:rsidR="00B02C65" w:rsidRPr="006F04B2" w:rsidRDefault="00B02C65" w:rsidP="00B02C65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1C57E483" w14:textId="77777777" w:rsidR="00B02C65" w:rsidRPr="006F04B2" w:rsidRDefault="00B02C65" w:rsidP="00B02C65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17E0ABD" w14:textId="5FFD8804" w:rsidR="00B02C65" w:rsidRPr="006F04B2" w:rsidRDefault="00B02C65" w:rsidP="00B02C65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B6ED6BE" w14:textId="77777777" w:rsidR="00B02C65" w:rsidRPr="006F04B2" w:rsidRDefault="00B02C65" w:rsidP="00B02C65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263107F3" w14:textId="77777777" w:rsidR="00B02C65" w:rsidRPr="006F04B2" w:rsidRDefault="00B02C65" w:rsidP="00B02C65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B02C65" w:rsidRPr="006F04B2" w14:paraId="0B36852B" w14:textId="77777777" w:rsidTr="009F28FE">
        <w:tc>
          <w:tcPr>
            <w:tcW w:w="3060" w:type="dxa"/>
            <w:shd w:val="clear" w:color="auto" w:fill="auto"/>
          </w:tcPr>
          <w:p w14:paraId="2EF5BA68" w14:textId="3101F997" w:rsidR="00B02C65" w:rsidRPr="006F04B2" w:rsidRDefault="00B02C65" w:rsidP="00B02C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F04B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6F04B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6F04B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3FCEFCA" w14:textId="39D7EB1C" w:rsidR="00B02C65" w:rsidRPr="006F04B2" w:rsidRDefault="00B02C65" w:rsidP="00B02C65">
            <w:pPr>
              <w:pStyle w:val="acctfourfigures"/>
              <w:tabs>
                <w:tab w:val="clear" w:pos="765"/>
                <w:tab w:val="decimal" w:pos="1196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987E137" w14:textId="77777777" w:rsidR="00B02C65" w:rsidRPr="006F04B2" w:rsidRDefault="00B02C65" w:rsidP="00B02C65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CD7C3BD" w14:textId="1DA764EF" w:rsidR="00B02C65" w:rsidRPr="006F04B2" w:rsidRDefault="00B02C65" w:rsidP="00B02C65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6C7CEB72" w14:textId="77777777" w:rsidR="00B02C65" w:rsidRPr="006F04B2" w:rsidRDefault="00B02C65" w:rsidP="00B02C65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F6160B0" w14:textId="0F2BC814" w:rsidR="00B02C65" w:rsidRPr="006F04B2" w:rsidRDefault="00B02C65" w:rsidP="00B02C65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25C7058C" w14:textId="77777777" w:rsidR="00B02C65" w:rsidRPr="006F04B2" w:rsidRDefault="00B02C65" w:rsidP="00B02C65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93" w:type="dxa"/>
            <w:shd w:val="clear" w:color="auto" w:fill="auto"/>
            <w:vAlign w:val="bottom"/>
          </w:tcPr>
          <w:p w14:paraId="5F2C9BE2" w14:textId="53236022" w:rsidR="00B02C65" w:rsidRPr="006F04B2" w:rsidRDefault="00B02C65" w:rsidP="00B02C65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4D6506A4" w14:textId="77777777" w:rsidR="00B02C65" w:rsidRPr="006F04B2" w:rsidRDefault="00B02C65" w:rsidP="00B02C65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37BC9DBE" w14:textId="6625CC81" w:rsidR="00B02C65" w:rsidRPr="006F04B2" w:rsidRDefault="00B02C65" w:rsidP="00B02C65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59FC4588" w14:textId="77777777" w:rsidR="00B02C65" w:rsidRPr="006F04B2" w:rsidRDefault="00B02C65" w:rsidP="00B02C65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6AC170E8" w14:textId="6C53CE7F" w:rsidR="00B02C65" w:rsidRPr="006F04B2" w:rsidRDefault="00B02C65" w:rsidP="00B02C65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037FFA51" w14:textId="77777777" w:rsidR="00B02C65" w:rsidRPr="006F04B2" w:rsidRDefault="00B02C65" w:rsidP="00B02C65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E04657F" w14:textId="2584A251" w:rsidR="00B02C65" w:rsidRPr="006F04B2" w:rsidRDefault="00B02C65" w:rsidP="00B02C65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9B692FA" w14:textId="77777777" w:rsidR="00B02C65" w:rsidRPr="006F04B2" w:rsidRDefault="00B02C65" w:rsidP="00B02C65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7C31527D" w14:textId="149EA74B" w:rsidR="00B02C65" w:rsidRPr="006F04B2" w:rsidRDefault="00B02C65" w:rsidP="00B02C65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B02C65" w:rsidRPr="006F04B2" w14:paraId="70230923" w14:textId="77777777" w:rsidTr="009F28FE">
        <w:tc>
          <w:tcPr>
            <w:tcW w:w="3060" w:type="dxa"/>
            <w:shd w:val="clear" w:color="auto" w:fill="auto"/>
            <w:vAlign w:val="center"/>
          </w:tcPr>
          <w:p w14:paraId="6596ADF9" w14:textId="45066D4F" w:rsidR="00B02C65" w:rsidRPr="006F04B2" w:rsidRDefault="00B02C65" w:rsidP="00B02C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F04B2">
              <w:rPr>
                <w:rFonts w:asciiTheme="majorBidi" w:hAnsiTheme="majorBidi" w:cstheme="majorBidi"/>
                <w:sz w:val="26"/>
                <w:szCs w:val="26"/>
                <w:cs/>
              </w:rPr>
              <w:t>ภายใต้กรรมสิทธิ์ของกลุ่มบริษัท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09D03BE" w14:textId="225AD76F" w:rsidR="00B02C65" w:rsidRPr="005115AD" w:rsidRDefault="00B02C65" w:rsidP="00B02C65">
            <w:pPr>
              <w:pStyle w:val="acctfourfigures"/>
              <w:tabs>
                <w:tab w:val="clear" w:pos="765"/>
                <w:tab w:val="decimal" w:pos="1196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sz w:val="26"/>
                <w:szCs w:val="26"/>
              </w:rPr>
            </w:pPr>
            <w:r w:rsidRPr="005115AD">
              <w:rPr>
                <w:rFonts w:asciiTheme="majorBidi" w:hAnsiTheme="majorBidi" w:cstheme="majorBidi"/>
                <w:sz w:val="26"/>
                <w:szCs w:val="26"/>
              </w:rPr>
              <w:t>242,983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2A58B82" w14:textId="77777777" w:rsidR="00B02C65" w:rsidRPr="005115AD" w:rsidRDefault="00B02C65" w:rsidP="00B02C65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3E5BAE4" w14:textId="45F7722F" w:rsidR="00B02C65" w:rsidRPr="005115AD" w:rsidRDefault="00B02C65" w:rsidP="00B02C65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sz w:val="26"/>
                <w:szCs w:val="26"/>
              </w:rPr>
            </w:pPr>
            <w:r w:rsidRPr="005115AD">
              <w:rPr>
                <w:rFonts w:asciiTheme="majorBidi" w:hAnsiTheme="majorBidi" w:cstheme="majorBidi"/>
                <w:sz w:val="26"/>
                <w:szCs w:val="26"/>
              </w:rPr>
              <w:t>84,486</w:t>
            </w:r>
          </w:p>
        </w:tc>
        <w:tc>
          <w:tcPr>
            <w:tcW w:w="270" w:type="dxa"/>
            <w:shd w:val="clear" w:color="auto" w:fill="auto"/>
          </w:tcPr>
          <w:p w14:paraId="3F3F8D4E" w14:textId="77777777" w:rsidR="00B02C65" w:rsidRPr="005115AD" w:rsidRDefault="00B02C65" w:rsidP="00B02C65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41CB6F7" w14:textId="10866643" w:rsidR="00B02C65" w:rsidRPr="005115AD" w:rsidRDefault="00B02C65" w:rsidP="00B02C65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sz w:val="26"/>
                <w:szCs w:val="26"/>
              </w:rPr>
            </w:pPr>
            <w:r w:rsidRPr="005115AD">
              <w:rPr>
                <w:rFonts w:asciiTheme="majorBidi" w:hAnsiTheme="majorBidi" w:cstheme="majorBidi"/>
                <w:sz w:val="26"/>
                <w:szCs w:val="26"/>
              </w:rPr>
              <w:t>12,807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5CA3DC19" w14:textId="77777777" w:rsidR="00B02C65" w:rsidRPr="005115AD" w:rsidRDefault="00B02C65" w:rsidP="00B02C65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3" w:type="dxa"/>
            <w:shd w:val="clear" w:color="auto" w:fill="auto"/>
            <w:vAlign w:val="bottom"/>
          </w:tcPr>
          <w:p w14:paraId="153F9808" w14:textId="20DAB0E2" w:rsidR="00B02C65" w:rsidRPr="005115AD" w:rsidRDefault="00B02C65" w:rsidP="00B02C65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sz w:val="26"/>
                <w:szCs w:val="26"/>
              </w:rPr>
            </w:pPr>
            <w:r w:rsidRPr="005115AD">
              <w:rPr>
                <w:rFonts w:asciiTheme="majorBidi" w:hAnsiTheme="majorBidi" w:cstheme="majorBidi"/>
                <w:sz w:val="26"/>
                <w:szCs w:val="26"/>
              </w:rPr>
              <w:t>8,081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43B8226E" w14:textId="77777777" w:rsidR="00B02C65" w:rsidRPr="005115AD" w:rsidRDefault="00B02C65" w:rsidP="00B02C65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0A0DA04B" w14:textId="75C76A75" w:rsidR="00B02C65" w:rsidRPr="005115AD" w:rsidRDefault="00B02C65" w:rsidP="00B02C65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sz w:val="26"/>
                <w:szCs w:val="26"/>
              </w:rPr>
            </w:pPr>
            <w:r w:rsidRPr="005115AD">
              <w:rPr>
                <w:rFonts w:asciiTheme="majorBidi" w:hAnsiTheme="majorBidi" w:cstheme="majorBidi"/>
                <w:sz w:val="26"/>
                <w:szCs w:val="26"/>
              </w:rPr>
              <w:t>7,850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47CB17EA" w14:textId="77777777" w:rsidR="00B02C65" w:rsidRPr="005115AD" w:rsidRDefault="00B02C65" w:rsidP="00B02C65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55614E76" w14:textId="23ADB17D" w:rsidR="00B02C65" w:rsidRPr="005115AD" w:rsidRDefault="00B02C65" w:rsidP="00B02C65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</w:t>
            </w:r>
            <w:r w:rsidRPr="005115A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655</w:t>
            </w:r>
          </w:p>
        </w:tc>
        <w:tc>
          <w:tcPr>
            <w:tcW w:w="270" w:type="dxa"/>
            <w:shd w:val="clear" w:color="auto" w:fill="auto"/>
          </w:tcPr>
          <w:p w14:paraId="110BF8A2" w14:textId="77777777" w:rsidR="00B02C65" w:rsidRPr="005115AD" w:rsidRDefault="00B02C65" w:rsidP="00B02C65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34E2AAF" w14:textId="3B39820D" w:rsidR="00B02C65" w:rsidRPr="005115AD" w:rsidRDefault="00B02C65" w:rsidP="00B02C65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sz w:val="26"/>
                <w:szCs w:val="26"/>
              </w:rPr>
            </w:pPr>
            <w:r w:rsidRPr="005115AD">
              <w:rPr>
                <w:rFonts w:asciiTheme="majorBidi" w:hAnsiTheme="majorBidi" w:cstheme="majorBidi"/>
                <w:sz w:val="26"/>
                <w:szCs w:val="26"/>
              </w:rPr>
              <w:t>1,408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8C82828" w14:textId="77777777" w:rsidR="00B02C65" w:rsidRPr="005115AD" w:rsidRDefault="00B02C65" w:rsidP="00B02C65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71B9634A" w14:textId="7299D7E9" w:rsidR="00B02C65" w:rsidRPr="005115AD" w:rsidRDefault="00B02C65" w:rsidP="00B02C65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sz w:val="26"/>
                <w:szCs w:val="26"/>
              </w:rPr>
            </w:pPr>
            <w:r w:rsidRPr="005115AD">
              <w:rPr>
                <w:rFonts w:asciiTheme="majorBidi" w:hAnsiTheme="majorBidi" w:cstheme="majorBidi"/>
                <w:sz w:val="26"/>
                <w:szCs w:val="26"/>
              </w:rPr>
              <w:t>36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Pr="005115A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270</w:t>
            </w:r>
          </w:p>
        </w:tc>
      </w:tr>
      <w:tr w:rsidR="00B02C65" w:rsidRPr="006F04B2" w14:paraId="44150FEC" w14:textId="77777777" w:rsidTr="009F28FE">
        <w:tc>
          <w:tcPr>
            <w:tcW w:w="3060" w:type="dxa"/>
            <w:shd w:val="clear" w:color="auto" w:fill="auto"/>
            <w:vAlign w:val="center"/>
          </w:tcPr>
          <w:p w14:paraId="123DEE7F" w14:textId="58998D6C" w:rsidR="00B02C65" w:rsidRPr="006F04B2" w:rsidRDefault="00B02C65" w:rsidP="00B02C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F04B2">
              <w:rPr>
                <w:rFonts w:asciiTheme="majorBidi" w:hAnsiTheme="majorBidi" w:cstheme="majorBidi"/>
                <w:sz w:val="26"/>
                <w:szCs w:val="26"/>
                <w:cs/>
              </w:rPr>
              <w:t>ภายใต้สัญญาเช่าการเงิน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F33E7F" w14:textId="58A35AB7" w:rsidR="00B02C65" w:rsidRPr="005115AD" w:rsidRDefault="00B02C65" w:rsidP="00B02C65">
            <w:pPr>
              <w:pStyle w:val="acctfourfigures"/>
              <w:tabs>
                <w:tab w:val="clear" w:pos="765"/>
                <w:tab w:val="decimal" w:pos="1034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5115A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AB18F76" w14:textId="77777777" w:rsidR="00B02C65" w:rsidRPr="005115AD" w:rsidRDefault="00B02C65" w:rsidP="00B02C65">
            <w:pPr>
              <w:pStyle w:val="acctfourfigures"/>
              <w:tabs>
                <w:tab w:val="clear" w:pos="765"/>
                <w:tab w:val="decimal" w:pos="972"/>
                <w:tab w:val="decimal" w:pos="1034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D98F7D" w14:textId="4CFA1AA1" w:rsidR="00B02C65" w:rsidRPr="005115AD" w:rsidRDefault="00B02C65" w:rsidP="00B02C65">
            <w:pPr>
              <w:pStyle w:val="acctfourfigures"/>
              <w:tabs>
                <w:tab w:val="clear" w:pos="765"/>
                <w:tab w:val="decimal" w:pos="791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5115A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D627E48" w14:textId="77777777" w:rsidR="00B02C65" w:rsidRPr="005115AD" w:rsidRDefault="00B02C65" w:rsidP="00B02C65">
            <w:pPr>
              <w:pStyle w:val="acctfourfigures"/>
              <w:tabs>
                <w:tab w:val="clear" w:pos="765"/>
                <w:tab w:val="decimal" w:pos="972"/>
                <w:tab w:val="decimal" w:pos="1034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93821F" w14:textId="724B4C21" w:rsidR="00B02C65" w:rsidRPr="005115AD" w:rsidRDefault="00B02C65" w:rsidP="00B02C65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5115A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13F3C3BE" w14:textId="77777777" w:rsidR="00B02C65" w:rsidRPr="005115AD" w:rsidRDefault="00B02C65" w:rsidP="00B02C65">
            <w:pPr>
              <w:pStyle w:val="acctfourfigures"/>
              <w:tabs>
                <w:tab w:val="clear" w:pos="765"/>
                <w:tab w:val="decimal" w:pos="972"/>
                <w:tab w:val="decimal" w:pos="1034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A919D5" w14:textId="22CB3F08" w:rsidR="00B02C65" w:rsidRPr="005115AD" w:rsidRDefault="00B02C65" w:rsidP="00B02C65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5115A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3750B0A2" w14:textId="77777777" w:rsidR="00B02C65" w:rsidRPr="005115AD" w:rsidRDefault="00B02C65" w:rsidP="00B02C65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950FCB" w14:textId="63A4F542" w:rsidR="00B02C65" w:rsidRPr="005115AD" w:rsidRDefault="00B02C65" w:rsidP="00B02C65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5115A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4A8BA986" w14:textId="77777777" w:rsidR="00B02C65" w:rsidRPr="005115AD" w:rsidRDefault="00B02C65" w:rsidP="00B02C65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F35E28" w14:textId="5EAB9135" w:rsidR="00B02C65" w:rsidRPr="005115AD" w:rsidRDefault="00B02C65" w:rsidP="00B02C65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26</w:t>
            </w:r>
            <w:r w:rsidRPr="005115A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287</w:t>
            </w:r>
          </w:p>
        </w:tc>
        <w:tc>
          <w:tcPr>
            <w:tcW w:w="270" w:type="dxa"/>
            <w:shd w:val="clear" w:color="auto" w:fill="auto"/>
          </w:tcPr>
          <w:p w14:paraId="157014A0" w14:textId="77777777" w:rsidR="00B02C65" w:rsidRPr="005115AD" w:rsidRDefault="00B02C65" w:rsidP="00B02C65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D40DC7" w14:textId="0A746A47" w:rsidR="00B02C65" w:rsidRPr="005115AD" w:rsidRDefault="00B02C65" w:rsidP="00B02C65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5115A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D2141FD" w14:textId="77777777" w:rsidR="00B02C65" w:rsidRPr="005115AD" w:rsidRDefault="00B02C65" w:rsidP="00B02C65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1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ED77AE" w14:textId="0F37FCC2" w:rsidR="00B02C65" w:rsidRPr="005115AD" w:rsidRDefault="00B02C65" w:rsidP="00B02C65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26</w:t>
            </w:r>
            <w:r w:rsidRPr="005115A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287</w:t>
            </w:r>
          </w:p>
        </w:tc>
      </w:tr>
      <w:tr w:rsidR="00B02C65" w:rsidRPr="006F04B2" w14:paraId="44AE6999" w14:textId="77777777" w:rsidTr="009F28FE">
        <w:tc>
          <w:tcPr>
            <w:tcW w:w="3060" w:type="dxa"/>
            <w:shd w:val="clear" w:color="auto" w:fill="auto"/>
          </w:tcPr>
          <w:p w14:paraId="1D47F1BD" w14:textId="77777777" w:rsidR="00B02C65" w:rsidRPr="006F04B2" w:rsidRDefault="00B02C65" w:rsidP="00B02C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C119EF9" w14:textId="56F991B5" w:rsidR="00B02C65" w:rsidRPr="005115AD" w:rsidRDefault="00B02C65" w:rsidP="00B02C65">
            <w:pPr>
              <w:pStyle w:val="acctfourfigures"/>
              <w:tabs>
                <w:tab w:val="clear" w:pos="765"/>
                <w:tab w:val="decimal" w:pos="1196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F04B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242,983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B0CA2F3" w14:textId="77777777" w:rsidR="00B02C65" w:rsidRPr="005115AD" w:rsidRDefault="00B02C65" w:rsidP="00B02C65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ED44515" w14:textId="21EF37C3" w:rsidR="00B02C65" w:rsidRPr="005115AD" w:rsidRDefault="00B02C65" w:rsidP="00B02C65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F04B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84,486</w:t>
            </w:r>
          </w:p>
        </w:tc>
        <w:tc>
          <w:tcPr>
            <w:tcW w:w="270" w:type="dxa"/>
            <w:shd w:val="clear" w:color="auto" w:fill="auto"/>
          </w:tcPr>
          <w:p w14:paraId="206AF366" w14:textId="77777777" w:rsidR="00B02C65" w:rsidRPr="005115AD" w:rsidRDefault="00B02C65" w:rsidP="00B02C65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2084F72" w14:textId="7E32E44A" w:rsidR="00B02C65" w:rsidRPr="005115AD" w:rsidRDefault="00B02C65" w:rsidP="00B02C65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F04B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12,807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53DC9584" w14:textId="77777777" w:rsidR="00B02C65" w:rsidRPr="005115AD" w:rsidRDefault="00B02C65" w:rsidP="00B02C65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060BF45" w14:textId="49E843B9" w:rsidR="00B02C65" w:rsidRPr="005115AD" w:rsidRDefault="00B02C65" w:rsidP="00B02C65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F04B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8,081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2A969D7F" w14:textId="77777777" w:rsidR="00B02C65" w:rsidRPr="005115AD" w:rsidRDefault="00B02C65" w:rsidP="00B02C65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F24EC66" w14:textId="7C468D6F" w:rsidR="00B02C65" w:rsidRPr="005115AD" w:rsidRDefault="00B02C65" w:rsidP="00B02C65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F04B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7,850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768DE808" w14:textId="77777777" w:rsidR="00B02C65" w:rsidRPr="005115AD" w:rsidRDefault="00B02C65" w:rsidP="00B02C65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D0B7929" w14:textId="33EDC424" w:rsidR="00B02C65" w:rsidRPr="005115AD" w:rsidRDefault="00B02C65" w:rsidP="00B02C65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F04B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35,942</w:t>
            </w:r>
          </w:p>
        </w:tc>
        <w:tc>
          <w:tcPr>
            <w:tcW w:w="270" w:type="dxa"/>
            <w:shd w:val="clear" w:color="auto" w:fill="auto"/>
          </w:tcPr>
          <w:p w14:paraId="7C33F647" w14:textId="77777777" w:rsidR="00B02C65" w:rsidRPr="005115AD" w:rsidRDefault="00B02C65" w:rsidP="00B02C65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07C0092" w14:textId="2F98A7DE" w:rsidR="00B02C65" w:rsidRPr="005115AD" w:rsidRDefault="00B02C65" w:rsidP="00B02C65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F04B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1,408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02EC7C4" w14:textId="77777777" w:rsidR="00B02C65" w:rsidRPr="005115AD" w:rsidRDefault="00B02C65" w:rsidP="00B02C65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DB2853D" w14:textId="7A5BA18B" w:rsidR="00B02C65" w:rsidRPr="005115AD" w:rsidRDefault="00B02C65" w:rsidP="00B02C65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F04B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393,557</w:t>
            </w:r>
          </w:p>
        </w:tc>
      </w:tr>
      <w:tr w:rsidR="00B02C65" w:rsidRPr="006F04B2" w14:paraId="2FACE6C3" w14:textId="77777777" w:rsidTr="009F28FE">
        <w:tc>
          <w:tcPr>
            <w:tcW w:w="3060" w:type="dxa"/>
            <w:shd w:val="clear" w:color="auto" w:fill="auto"/>
            <w:vAlign w:val="center"/>
          </w:tcPr>
          <w:p w14:paraId="4B7C15EB" w14:textId="3E0C146D" w:rsidR="00B02C65" w:rsidRPr="006F04B2" w:rsidRDefault="00B02C65" w:rsidP="00B02C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F04B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6F04B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6F04B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6F04B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261B91A" w14:textId="29F3A6E7" w:rsidR="00B02C65" w:rsidRPr="005115AD" w:rsidRDefault="00B02C65" w:rsidP="00B02C65">
            <w:pPr>
              <w:pStyle w:val="acctfourfigures"/>
              <w:tabs>
                <w:tab w:val="clear" w:pos="765"/>
                <w:tab w:val="decimal" w:pos="1196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A070765" w14:textId="77777777" w:rsidR="00B02C65" w:rsidRPr="005115AD" w:rsidRDefault="00B02C65" w:rsidP="00B02C65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AB3655C" w14:textId="3B9DA5EF" w:rsidR="00B02C65" w:rsidRPr="005115AD" w:rsidRDefault="00B02C65" w:rsidP="00B02C65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7F44790C" w14:textId="77777777" w:rsidR="00B02C65" w:rsidRPr="005115AD" w:rsidRDefault="00B02C65" w:rsidP="00B02C65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0E4C084" w14:textId="3BFEDE29" w:rsidR="00B02C65" w:rsidRPr="005115AD" w:rsidRDefault="00B02C65" w:rsidP="00B02C65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62BA44DE" w14:textId="77777777" w:rsidR="00B02C65" w:rsidRPr="005115AD" w:rsidRDefault="00B02C65" w:rsidP="00B02C65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93" w:type="dxa"/>
            <w:shd w:val="clear" w:color="auto" w:fill="auto"/>
            <w:vAlign w:val="bottom"/>
          </w:tcPr>
          <w:p w14:paraId="1EF0EC57" w14:textId="02E5912B" w:rsidR="00B02C65" w:rsidRPr="005115AD" w:rsidRDefault="00B02C65" w:rsidP="00B02C65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1BA795EE" w14:textId="77777777" w:rsidR="00B02C65" w:rsidRPr="005115AD" w:rsidRDefault="00B02C65" w:rsidP="00B02C65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072F9A84" w14:textId="17D9357C" w:rsidR="00B02C65" w:rsidRPr="005115AD" w:rsidRDefault="00B02C65" w:rsidP="00B02C65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48475F44" w14:textId="77777777" w:rsidR="00B02C65" w:rsidRPr="005115AD" w:rsidRDefault="00B02C65" w:rsidP="00B02C65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785108CD" w14:textId="0D65DCED" w:rsidR="00B02C65" w:rsidRPr="005115AD" w:rsidRDefault="00B02C65" w:rsidP="00B02C65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2840C68A" w14:textId="77777777" w:rsidR="00B02C65" w:rsidRPr="005115AD" w:rsidRDefault="00B02C65" w:rsidP="00B02C65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51E9F13" w14:textId="185198F6" w:rsidR="00B02C65" w:rsidRPr="005115AD" w:rsidRDefault="00B02C65" w:rsidP="00B02C65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2C980E8" w14:textId="77777777" w:rsidR="00B02C65" w:rsidRPr="005115AD" w:rsidRDefault="00B02C65" w:rsidP="00B02C65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7763186C" w14:textId="7195BBC6" w:rsidR="00B02C65" w:rsidRPr="005115AD" w:rsidRDefault="00B02C65" w:rsidP="00B02C65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B02C65" w:rsidRPr="006F04B2" w14:paraId="61118148" w14:textId="77777777" w:rsidTr="001E33B8">
        <w:tc>
          <w:tcPr>
            <w:tcW w:w="3060" w:type="dxa"/>
            <w:shd w:val="clear" w:color="auto" w:fill="auto"/>
            <w:vAlign w:val="center"/>
          </w:tcPr>
          <w:p w14:paraId="1C4469EB" w14:textId="4BDFE637" w:rsidR="00B02C65" w:rsidRPr="006F04B2" w:rsidRDefault="00B02C65" w:rsidP="00B02C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04B2">
              <w:rPr>
                <w:rFonts w:asciiTheme="majorBidi" w:hAnsiTheme="majorBidi"/>
                <w:sz w:val="26"/>
                <w:szCs w:val="26"/>
                <w:cs/>
              </w:rPr>
              <w:t>ภายใต้กรรมสิทธิ์ของกลุ่มบริษัท</w:t>
            </w:r>
          </w:p>
        </w:tc>
        <w:tc>
          <w:tcPr>
            <w:tcW w:w="144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7A01BC4" w14:textId="1ADF33B6" w:rsidR="00B02C65" w:rsidRPr="00343AD8" w:rsidRDefault="00B02C65" w:rsidP="00B02C65">
            <w:pPr>
              <w:pStyle w:val="acctfourfigures"/>
              <w:tabs>
                <w:tab w:val="clear" w:pos="765"/>
                <w:tab w:val="decimal" w:pos="1196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343AD8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242,657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455D4F1" w14:textId="77777777" w:rsidR="00B02C65" w:rsidRPr="00343AD8" w:rsidRDefault="00B02C65" w:rsidP="00B02C65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BD6F7DF" w14:textId="2B0B39EE" w:rsidR="00B02C65" w:rsidRPr="00343AD8" w:rsidRDefault="00B02C65" w:rsidP="009E7999">
            <w:pPr>
              <w:pStyle w:val="acctfourfigures"/>
              <w:tabs>
                <w:tab w:val="clear" w:pos="765"/>
                <w:tab w:val="decimal" w:pos="985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343AD8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71,47</w:t>
            </w:r>
            <w:r w:rsidR="006715B0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50EFE314" w14:textId="77777777" w:rsidR="00B02C65" w:rsidRPr="00343AD8" w:rsidRDefault="00B02C65" w:rsidP="00B02C65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DE75188" w14:textId="79AF3E21" w:rsidR="00B02C65" w:rsidRPr="00343AD8" w:rsidRDefault="00B02C65" w:rsidP="00B02C65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43AD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  <w:r w:rsidR="006715B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3,6</w:t>
            </w:r>
            <w:r w:rsidR="0001317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</w:t>
            </w:r>
            <w:r w:rsidR="006715B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4E2F8B06" w14:textId="77777777" w:rsidR="00B02C65" w:rsidRPr="00343AD8" w:rsidRDefault="00B02C65" w:rsidP="00B02C65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9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0F53D00" w14:textId="4493619E" w:rsidR="00B02C65" w:rsidRPr="00343AD8" w:rsidRDefault="00B02C65" w:rsidP="00B02C65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43AD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7,49</w:t>
            </w:r>
            <w:r w:rsidR="006715B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2B31D7FB" w14:textId="77777777" w:rsidR="00B02C65" w:rsidRPr="00343AD8" w:rsidRDefault="00B02C65" w:rsidP="00B02C65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9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2378DC1" w14:textId="6923850B" w:rsidR="00B02C65" w:rsidRPr="00343AD8" w:rsidRDefault="00B02C65" w:rsidP="00B02C65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43AD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8,18</w:t>
            </w:r>
            <w:r w:rsidR="006715B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1845E93A" w14:textId="77777777" w:rsidR="00B02C65" w:rsidRPr="00343AD8" w:rsidRDefault="00B02C65" w:rsidP="00B02C65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9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D110DD1" w14:textId="1D33504C" w:rsidR="00B02C65" w:rsidRPr="00343AD8" w:rsidRDefault="00B02C65" w:rsidP="00B02C65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343AD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9,</w:t>
            </w:r>
            <w:r w:rsidRPr="00343AD8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5</w:t>
            </w:r>
            <w:r w:rsidRPr="00343AD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</w:t>
            </w:r>
            <w:r w:rsidR="006715B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224BEA29" w14:textId="77777777" w:rsidR="00B02C65" w:rsidRPr="00343AD8" w:rsidRDefault="00B02C65" w:rsidP="00B02C65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562FB90" w14:textId="4475A14F" w:rsidR="00B02C65" w:rsidRPr="00343AD8" w:rsidRDefault="00B02C65" w:rsidP="00B02C65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43AD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118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159A6E4" w14:textId="77777777" w:rsidR="00B02C65" w:rsidRPr="005115AD" w:rsidRDefault="00B02C65" w:rsidP="00B02C65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15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7646206" w14:textId="1E65909B" w:rsidR="00B02C65" w:rsidRPr="00800971" w:rsidRDefault="00B02C65" w:rsidP="00B02C65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0097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</w:t>
            </w:r>
            <w:r w:rsidR="006715B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53,161</w:t>
            </w:r>
          </w:p>
        </w:tc>
      </w:tr>
    </w:tbl>
    <w:p w14:paraId="78B3BBB8" w14:textId="22357F0D" w:rsidR="006F04B2" w:rsidRDefault="006F04B2" w:rsidP="00344305">
      <w:pPr>
        <w:ind w:right="-45"/>
        <w:jc w:val="thaiDistribute"/>
        <w:rPr>
          <w:rFonts w:asciiTheme="majorBidi" w:hAnsiTheme="majorBidi" w:cstheme="majorBidi"/>
          <w:spacing w:val="-2"/>
          <w:sz w:val="26"/>
          <w:szCs w:val="26"/>
          <w:cs/>
        </w:rPr>
      </w:pPr>
    </w:p>
    <w:p w14:paraId="7957DD47" w14:textId="6DC8FD5F" w:rsidR="00800971" w:rsidRDefault="00800971" w:rsidP="00344305">
      <w:pPr>
        <w:ind w:right="-45"/>
        <w:jc w:val="thaiDistribute"/>
        <w:rPr>
          <w:rFonts w:asciiTheme="majorBidi" w:hAnsiTheme="majorBidi" w:cstheme="majorBidi"/>
          <w:spacing w:val="-2"/>
          <w:sz w:val="26"/>
          <w:szCs w:val="26"/>
        </w:rPr>
      </w:pPr>
      <w:r>
        <w:rPr>
          <w:rFonts w:asciiTheme="majorBidi" w:hAnsiTheme="majorBidi" w:cstheme="majorBidi"/>
          <w:spacing w:val="-2"/>
          <w:sz w:val="26"/>
          <w:szCs w:val="26"/>
        </w:rPr>
        <w:br w:type="page"/>
      </w:r>
    </w:p>
    <w:p w14:paraId="52AD166E" w14:textId="77777777" w:rsidR="006F04B2" w:rsidRPr="006F04B2" w:rsidRDefault="006F04B2" w:rsidP="00344305">
      <w:pPr>
        <w:ind w:right="-45"/>
        <w:jc w:val="thaiDistribute"/>
        <w:rPr>
          <w:rFonts w:asciiTheme="majorBidi" w:hAnsiTheme="majorBidi" w:cstheme="majorBidi"/>
          <w:spacing w:val="-2"/>
          <w:sz w:val="26"/>
          <w:szCs w:val="26"/>
        </w:rPr>
      </w:pPr>
    </w:p>
    <w:tbl>
      <w:tblPr>
        <w:tblW w:w="14778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3060"/>
        <w:gridCol w:w="1188"/>
        <w:gridCol w:w="270"/>
        <w:gridCol w:w="1350"/>
        <w:gridCol w:w="270"/>
        <w:gridCol w:w="1260"/>
        <w:gridCol w:w="247"/>
        <w:gridCol w:w="1283"/>
        <w:gridCol w:w="246"/>
        <w:gridCol w:w="1194"/>
        <w:gridCol w:w="246"/>
        <w:gridCol w:w="1194"/>
        <w:gridCol w:w="236"/>
        <w:gridCol w:w="1204"/>
        <w:gridCol w:w="270"/>
        <w:gridCol w:w="1260"/>
      </w:tblGrid>
      <w:tr w:rsidR="00FB5CCA" w:rsidRPr="006F04B2" w14:paraId="5B498C38" w14:textId="77777777" w:rsidTr="009F28FE">
        <w:trPr>
          <w:tblHeader/>
        </w:trPr>
        <w:tc>
          <w:tcPr>
            <w:tcW w:w="3060" w:type="dxa"/>
            <w:shd w:val="clear" w:color="auto" w:fill="auto"/>
          </w:tcPr>
          <w:p w14:paraId="6FA0284F" w14:textId="77777777" w:rsidR="00FB5CCA" w:rsidRPr="006F04B2" w:rsidRDefault="00FB5CCA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i/>
                <w:iCs/>
                <w:color w:val="0000FF"/>
                <w:sz w:val="26"/>
                <w:szCs w:val="26"/>
                <w:cs/>
              </w:rPr>
            </w:pPr>
          </w:p>
        </w:tc>
        <w:tc>
          <w:tcPr>
            <w:tcW w:w="11718" w:type="dxa"/>
            <w:gridSpan w:val="15"/>
          </w:tcPr>
          <w:p w14:paraId="6E3751C9" w14:textId="40238BF6" w:rsidR="00FB5CCA" w:rsidRPr="006F04B2" w:rsidRDefault="00FB5CCA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F04B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B5CCA" w:rsidRPr="006F04B2" w14:paraId="217BABAD" w14:textId="77777777" w:rsidTr="009F28FE">
        <w:trPr>
          <w:tblHeader/>
        </w:trPr>
        <w:tc>
          <w:tcPr>
            <w:tcW w:w="3060" w:type="dxa"/>
            <w:shd w:val="clear" w:color="auto" w:fill="auto"/>
          </w:tcPr>
          <w:p w14:paraId="2F953875" w14:textId="77777777" w:rsidR="00FB5CCA" w:rsidRPr="006F04B2" w:rsidRDefault="00FB5CCA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i/>
                <w:iCs/>
                <w:color w:val="0000FF"/>
                <w:sz w:val="26"/>
                <w:szCs w:val="26"/>
              </w:rPr>
            </w:pPr>
          </w:p>
        </w:tc>
        <w:tc>
          <w:tcPr>
            <w:tcW w:w="1188" w:type="dxa"/>
            <w:shd w:val="clear" w:color="auto" w:fill="auto"/>
            <w:vAlign w:val="bottom"/>
          </w:tcPr>
          <w:p w14:paraId="0AA39A81" w14:textId="77777777" w:rsidR="00FB5CCA" w:rsidRPr="006F04B2" w:rsidRDefault="00FB5CCA" w:rsidP="00C65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04B2">
              <w:rPr>
                <w:rFonts w:asciiTheme="majorBidi" w:hAnsiTheme="majorBidi" w:cstheme="majorBidi"/>
                <w:sz w:val="26"/>
                <w:szCs w:val="26"/>
                <w:cs/>
              </w:rPr>
              <w:t>ที่ดินและ</w:t>
            </w:r>
          </w:p>
          <w:p w14:paraId="416AEA9B" w14:textId="77777777" w:rsidR="00FB5CCA" w:rsidRPr="006F04B2" w:rsidRDefault="00FB5CCA" w:rsidP="00C65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04B2">
              <w:rPr>
                <w:rFonts w:asciiTheme="majorBidi" w:hAnsiTheme="majorBidi" w:cstheme="majorBidi"/>
                <w:sz w:val="26"/>
                <w:szCs w:val="26"/>
                <w:cs/>
              </w:rPr>
              <w:t>ส่วน</w:t>
            </w:r>
            <w:r w:rsidRPr="006F04B2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6F04B2">
              <w:rPr>
                <w:rFonts w:asciiTheme="majorBidi" w:hAnsiTheme="majorBidi" w:cstheme="majorBidi"/>
                <w:sz w:val="26"/>
                <w:szCs w:val="26"/>
                <w:cs/>
              </w:rPr>
              <w:t>ปรับปรุงที่ดิน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DB70870" w14:textId="77777777" w:rsidR="00FB5CCA" w:rsidRPr="006F04B2" w:rsidRDefault="00FB5CCA" w:rsidP="00C65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26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1CB7925" w14:textId="77777777" w:rsidR="00FB5CCA" w:rsidRPr="006F04B2" w:rsidRDefault="00FB5CCA" w:rsidP="00C65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26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04B2">
              <w:rPr>
                <w:rFonts w:asciiTheme="majorBidi" w:hAnsiTheme="majorBidi" w:cstheme="majorBidi"/>
                <w:sz w:val="26"/>
                <w:szCs w:val="26"/>
                <w:cs/>
              </w:rPr>
              <w:t>อาคาร</w:t>
            </w:r>
          </w:p>
          <w:p w14:paraId="65F34CB7" w14:textId="77777777" w:rsidR="00FB5CCA" w:rsidRPr="006F04B2" w:rsidRDefault="00FB5CCA" w:rsidP="00C65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26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04B2">
              <w:rPr>
                <w:rFonts w:asciiTheme="majorBidi" w:hAnsiTheme="majorBidi" w:cstheme="majorBidi"/>
                <w:sz w:val="26"/>
                <w:szCs w:val="26"/>
                <w:cs/>
              </w:rPr>
              <w:t>และส่วนปรับปรุงอาคาร</w:t>
            </w:r>
          </w:p>
        </w:tc>
        <w:tc>
          <w:tcPr>
            <w:tcW w:w="270" w:type="dxa"/>
            <w:vAlign w:val="bottom"/>
          </w:tcPr>
          <w:p w14:paraId="41D3053C" w14:textId="77777777" w:rsidR="00FB5CCA" w:rsidRPr="006F04B2" w:rsidRDefault="00FB5CCA" w:rsidP="00C65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26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577CB932" w14:textId="77777777" w:rsidR="00FB5CCA" w:rsidRPr="006F04B2" w:rsidRDefault="00FB5CCA" w:rsidP="00C65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04B2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เครื่องมือ เครื่องใช้และอุปกรณ์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66D98A4E" w14:textId="77777777" w:rsidR="00FB5CCA" w:rsidRPr="006F04B2" w:rsidRDefault="00FB5CCA" w:rsidP="00C65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26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3" w:type="dxa"/>
            <w:shd w:val="clear" w:color="auto" w:fill="auto"/>
            <w:vAlign w:val="bottom"/>
          </w:tcPr>
          <w:p w14:paraId="6A961B98" w14:textId="1B2EA4A0" w:rsidR="00FB5CCA" w:rsidRPr="006F04B2" w:rsidRDefault="00FB5CCA" w:rsidP="00C65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26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04B2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เครื่องตกแต่ง ติดตั้ง และเครื่องใช้สำนักงาน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1BAD7D53" w14:textId="77777777" w:rsidR="00FB5CCA" w:rsidRPr="006F04B2" w:rsidRDefault="00FB5CCA" w:rsidP="00C65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26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69AD8A3A" w14:textId="77777777" w:rsidR="00FB5CCA" w:rsidRPr="006F04B2" w:rsidRDefault="00FB5CCA" w:rsidP="00C65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26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04B2">
              <w:rPr>
                <w:rFonts w:asciiTheme="majorBidi" w:hAnsiTheme="majorBidi" w:cstheme="majorBidi"/>
                <w:sz w:val="26"/>
                <w:szCs w:val="26"/>
                <w:cs/>
              </w:rPr>
              <w:t>อุปกรณ์ คอมพิวเตอร์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419CD24C" w14:textId="77777777" w:rsidR="00FB5CCA" w:rsidRPr="006F04B2" w:rsidRDefault="00FB5CCA" w:rsidP="00C65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26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4" w:type="dxa"/>
          </w:tcPr>
          <w:p w14:paraId="383C97C9" w14:textId="77777777" w:rsidR="00FB5CCA" w:rsidRPr="006F04B2" w:rsidRDefault="00FB5CCA" w:rsidP="00C65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26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797BC43" w14:textId="77777777" w:rsidR="00FB5CCA" w:rsidRPr="006F04B2" w:rsidRDefault="00FB5CCA" w:rsidP="00C65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26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31DF954" w14:textId="77777777" w:rsidR="00FB5CCA" w:rsidRPr="006F04B2" w:rsidRDefault="00FB5CCA" w:rsidP="00C65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26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FF3050D" w14:textId="77777777" w:rsidR="00FB5CCA" w:rsidRPr="006F04B2" w:rsidRDefault="00FB5CCA" w:rsidP="00C65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26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04B2">
              <w:rPr>
                <w:rFonts w:asciiTheme="majorBidi" w:hAnsiTheme="majorBidi" w:cstheme="majorBidi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236" w:type="dxa"/>
          </w:tcPr>
          <w:p w14:paraId="79158F06" w14:textId="77777777" w:rsidR="00FB5CCA" w:rsidRPr="006F04B2" w:rsidRDefault="00FB5CCA" w:rsidP="00C65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26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4B1CC813" w14:textId="77777777" w:rsidR="00FB5CCA" w:rsidRPr="006F04B2" w:rsidRDefault="00FB5CCA" w:rsidP="00C65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26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04B2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สินทรัพย์ระหว่างก่อสร้างและติดตั้ง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A345426" w14:textId="77777777" w:rsidR="00FB5CCA" w:rsidRPr="006F04B2" w:rsidRDefault="00FB5CCA" w:rsidP="00C65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26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348D0814" w14:textId="77777777" w:rsidR="00FB5CCA" w:rsidRPr="006F04B2" w:rsidRDefault="00FB5CCA" w:rsidP="00C65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26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04B2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FB5CCA" w:rsidRPr="006F04B2" w14:paraId="6A747F22" w14:textId="77777777" w:rsidTr="009F28FE">
        <w:trPr>
          <w:tblHeader/>
        </w:trPr>
        <w:tc>
          <w:tcPr>
            <w:tcW w:w="3060" w:type="dxa"/>
            <w:shd w:val="clear" w:color="auto" w:fill="auto"/>
          </w:tcPr>
          <w:p w14:paraId="2075DF78" w14:textId="77777777" w:rsidR="00FB5CCA" w:rsidRPr="006F04B2" w:rsidRDefault="00FB5CCA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718" w:type="dxa"/>
            <w:gridSpan w:val="15"/>
          </w:tcPr>
          <w:p w14:paraId="650ACD57" w14:textId="2F11FB8E" w:rsidR="00FB5CCA" w:rsidRPr="006F04B2" w:rsidRDefault="0096518E" w:rsidP="00C65DF2">
            <w:pPr>
              <w:pStyle w:val="acctfourfigures"/>
              <w:tabs>
                <w:tab w:val="clear" w:pos="765"/>
              </w:tabs>
              <w:spacing w:line="240" w:lineRule="atLeast"/>
              <w:ind w:left="-126" w:right="-108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</w:pPr>
            <w:r w:rsidRPr="006F04B2"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  <w:lang w:bidi="th-TH"/>
              </w:rPr>
              <w:t>(พัน</w:t>
            </w:r>
            <w:r w:rsidR="00FB5CCA" w:rsidRPr="006F04B2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บาท)</w:t>
            </w:r>
          </w:p>
        </w:tc>
      </w:tr>
      <w:tr w:rsidR="00FB5CCA" w:rsidRPr="006F04B2" w14:paraId="1DA0A011" w14:textId="77777777" w:rsidTr="009F28FE">
        <w:tc>
          <w:tcPr>
            <w:tcW w:w="3060" w:type="dxa"/>
            <w:shd w:val="clear" w:color="auto" w:fill="auto"/>
          </w:tcPr>
          <w:p w14:paraId="123E3736" w14:textId="27805DB8" w:rsidR="00FB5CCA" w:rsidRPr="006F04B2" w:rsidRDefault="00FB5CCA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04B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77D8CFC1" w14:textId="77777777" w:rsidR="00FB5CCA" w:rsidRPr="006F04B2" w:rsidRDefault="00FB5CCA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3A727B5" w14:textId="77777777" w:rsidR="00FB5CCA" w:rsidRPr="006F04B2" w:rsidRDefault="00FB5CCA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EAB29B0" w14:textId="77777777" w:rsidR="00FB5CCA" w:rsidRPr="006F04B2" w:rsidRDefault="00FB5CCA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176B2419" w14:textId="77777777" w:rsidR="00FB5CCA" w:rsidRPr="006F04B2" w:rsidRDefault="00FB5CCA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454A0C9" w14:textId="77777777" w:rsidR="00FB5CCA" w:rsidRPr="006F04B2" w:rsidRDefault="00FB5CCA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3DA9005C" w14:textId="77777777" w:rsidR="00FB5CCA" w:rsidRPr="006F04B2" w:rsidRDefault="00FB5CCA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3" w:type="dxa"/>
            <w:shd w:val="clear" w:color="auto" w:fill="auto"/>
            <w:vAlign w:val="bottom"/>
          </w:tcPr>
          <w:p w14:paraId="177F8BE3" w14:textId="77777777" w:rsidR="00FB5CCA" w:rsidRPr="006F04B2" w:rsidRDefault="00FB5CCA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13263B5D" w14:textId="77777777" w:rsidR="00FB5CCA" w:rsidRPr="006F04B2" w:rsidRDefault="00FB5CCA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3CC02598" w14:textId="77777777" w:rsidR="00FB5CCA" w:rsidRPr="006F04B2" w:rsidRDefault="00FB5CCA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326F04A6" w14:textId="77777777" w:rsidR="00FB5CCA" w:rsidRPr="006F04B2" w:rsidRDefault="00FB5CCA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4" w:type="dxa"/>
            <w:shd w:val="clear" w:color="auto" w:fill="auto"/>
          </w:tcPr>
          <w:p w14:paraId="68121245" w14:textId="77777777" w:rsidR="00FB5CCA" w:rsidRPr="006F04B2" w:rsidRDefault="00FB5CCA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1853C33A" w14:textId="77777777" w:rsidR="00FB5CCA" w:rsidRPr="006F04B2" w:rsidRDefault="00FB5CCA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60753999" w14:textId="77777777" w:rsidR="00FB5CCA" w:rsidRPr="006F04B2" w:rsidRDefault="00FB5CCA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C2F7EE6" w14:textId="77777777" w:rsidR="00FB5CCA" w:rsidRPr="006F04B2" w:rsidRDefault="00FB5CCA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523E8A4" w14:textId="77777777" w:rsidR="00FB5CCA" w:rsidRPr="006F04B2" w:rsidRDefault="00FB5CCA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65DF2" w:rsidRPr="006F04B2" w14:paraId="265255FA" w14:textId="77777777" w:rsidTr="009F28FE">
        <w:tc>
          <w:tcPr>
            <w:tcW w:w="3060" w:type="dxa"/>
            <w:shd w:val="clear" w:color="auto" w:fill="auto"/>
          </w:tcPr>
          <w:p w14:paraId="36296067" w14:textId="6B3E56B2" w:rsidR="00C65DF2" w:rsidRPr="006F04B2" w:rsidRDefault="00C65DF2" w:rsidP="00C65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6F04B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6F04B2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6F04B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มกราคม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6C641A0B" w14:textId="0D56B50A" w:rsidR="00C65DF2" w:rsidRPr="00C65DF2" w:rsidRDefault="00C65DF2" w:rsidP="00C65DF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65DF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238,505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74814E7" w14:textId="77777777" w:rsidR="00C65DF2" w:rsidRPr="00C65DF2" w:rsidRDefault="00C65DF2" w:rsidP="00C65DF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356B3F8" w14:textId="15E1E0EB" w:rsidR="00C65DF2" w:rsidRPr="00C65DF2" w:rsidRDefault="00C65DF2" w:rsidP="009F28FE">
            <w:pPr>
              <w:pStyle w:val="acctfourfigures"/>
              <w:tabs>
                <w:tab w:val="clear" w:pos="765"/>
                <w:tab w:val="decimal" w:pos="1121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C65DF2">
              <w:rPr>
                <w:rFonts w:asciiTheme="majorBidi" w:hAnsiTheme="majorBidi" w:cstheme="majorBidi"/>
                <w:sz w:val="26"/>
                <w:szCs w:val="26"/>
              </w:rPr>
              <w:t>221,952</w:t>
            </w:r>
          </w:p>
        </w:tc>
        <w:tc>
          <w:tcPr>
            <w:tcW w:w="270" w:type="dxa"/>
            <w:shd w:val="clear" w:color="auto" w:fill="auto"/>
          </w:tcPr>
          <w:p w14:paraId="3042E099" w14:textId="77777777" w:rsidR="00C65DF2" w:rsidRPr="00C65DF2" w:rsidRDefault="00C65DF2" w:rsidP="00C65DF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0AF2D92" w14:textId="2CCD2D2E" w:rsidR="00C65DF2" w:rsidRPr="00C65DF2" w:rsidRDefault="00C65DF2" w:rsidP="00C65DF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C65DF2">
              <w:rPr>
                <w:rFonts w:asciiTheme="majorBidi" w:hAnsiTheme="majorBidi" w:cstheme="majorBidi"/>
                <w:sz w:val="26"/>
                <w:szCs w:val="26"/>
              </w:rPr>
              <w:t>42,984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2B73E14E" w14:textId="77777777" w:rsidR="00C65DF2" w:rsidRPr="00C65DF2" w:rsidRDefault="00C65DF2" w:rsidP="00C65DF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3" w:type="dxa"/>
            <w:shd w:val="clear" w:color="auto" w:fill="auto"/>
            <w:vAlign w:val="bottom"/>
          </w:tcPr>
          <w:p w14:paraId="179727B5" w14:textId="19D62DC5" w:rsidR="00C65DF2" w:rsidRPr="00C65DF2" w:rsidRDefault="00C65DF2" w:rsidP="00C65DF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C65DF2">
              <w:rPr>
                <w:rFonts w:asciiTheme="majorBidi" w:hAnsiTheme="majorBidi" w:cstheme="majorBidi"/>
                <w:sz w:val="26"/>
                <w:szCs w:val="26"/>
              </w:rPr>
              <w:t>34,878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1CDB1157" w14:textId="77777777" w:rsidR="00C65DF2" w:rsidRPr="00C65DF2" w:rsidRDefault="00C65DF2" w:rsidP="00C65DF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1B34EE21" w14:textId="388E298F" w:rsidR="00C65DF2" w:rsidRPr="00C65DF2" w:rsidRDefault="00C65DF2" w:rsidP="00C65DF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C65DF2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32,609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58A03251" w14:textId="77777777" w:rsidR="00C65DF2" w:rsidRPr="00C65DF2" w:rsidRDefault="00C65DF2" w:rsidP="00C65DF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14B72E76" w14:textId="7D689171" w:rsidR="00C65DF2" w:rsidRPr="00C65DF2" w:rsidRDefault="00C65DF2" w:rsidP="00C65DF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C65DF2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97,269</w:t>
            </w:r>
          </w:p>
        </w:tc>
        <w:tc>
          <w:tcPr>
            <w:tcW w:w="236" w:type="dxa"/>
            <w:shd w:val="clear" w:color="auto" w:fill="auto"/>
          </w:tcPr>
          <w:p w14:paraId="527E20F5" w14:textId="77777777" w:rsidR="00C65DF2" w:rsidRPr="00C65DF2" w:rsidRDefault="00C65DF2" w:rsidP="00C65DF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4BC34AC5" w14:textId="40ED4C0C" w:rsidR="00C65DF2" w:rsidRPr="00C65DF2" w:rsidRDefault="00C65DF2" w:rsidP="00C65DF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65DF2">
              <w:rPr>
                <w:rFonts w:asciiTheme="majorBidi" w:hAnsiTheme="majorBidi" w:cstheme="majorBidi"/>
                <w:sz w:val="26"/>
                <w:szCs w:val="26"/>
              </w:rPr>
              <w:t>823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E183365" w14:textId="77777777" w:rsidR="00C65DF2" w:rsidRPr="00C65DF2" w:rsidRDefault="00C65DF2" w:rsidP="00C65DF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1787CA4" w14:textId="78FC2CC7" w:rsidR="00C65DF2" w:rsidRPr="00C65DF2" w:rsidRDefault="00C65DF2" w:rsidP="00C65DF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C65DF2">
              <w:rPr>
                <w:rFonts w:asciiTheme="majorBidi" w:hAnsiTheme="majorBidi" w:cstheme="majorBidi"/>
                <w:sz w:val="26"/>
                <w:szCs w:val="26"/>
              </w:rPr>
              <w:t>669,020</w:t>
            </w:r>
          </w:p>
        </w:tc>
      </w:tr>
      <w:tr w:rsidR="00C65DF2" w:rsidRPr="006F04B2" w14:paraId="202CBD46" w14:textId="77777777" w:rsidTr="009F28FE">
        <w:tc>
          <w:tcPr>
            <w:tcW w:w="3060" w:type="dxa"/>
            <w:shd w:val="clear" w:color="auto" w:fill="auto"/>
          </w:tcPr>
          <w:p w14:paraId="3FB92CB7" w14:textId="77777777" w:rsidR="00C65DF2" w:rsidRPr="006F04B2" w:rsidRDefault="00C65DF2" w:rsidP="00C65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04B2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3DF53A9A" w14:textId="51C521C9" w:rsidR="00C65DF2" w:rsidRPr="006F04B2" w:rsidRDefault="00C65DF2" w:rsidP="00C65DF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6F04B2">
              <w:rPr>
                <w:rFonts w:asciiTheme="majorBidi" w:hAnsiTheme="majorBidi" w:cstheme="majorBidi"/>
                <w:sz w:val="26"/>
                <w:szCs w:val="26"/>
              </w:rPr>
              <w:t>1,470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3D602C9" w14:textId="77777777" w:rsidR="00C65DF2" w:rsidRPr="006F04B2" w:rsidRDefault="00C65DF2" w:rsidP="00C65DF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4358E85" w14:textId="364ACFC5" w:rsidR="00C65DF2" w:rsidRPr="006F04B2" w:rsidRDefault="00C65DF2" w:rsidP="009F28FE">
            <w:pPr>
              <w:pStyle w:val="acctfourfigures"/>
              <w:tabs>
                <w:tab w:val="clear" w:pos="765"/>
                <w:tab w:val="decimal" w:pos="1121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6F04B2">
              <w:rPr>
                <w:rFonts w:asciiTheme="majorBidi" w:hAnsiTheme="majorBidi" w:cstheme="majorBidi"/>
                <w:sz w:val="26"/>
                <w:szCs w:val="26"/>
              </w:rPr>
              <w:t>733</w:t>
            </w:r>
          </w:p>
        </w:tc>
        <w:tc>
          <w:tcPr>
            <w:tcW w:w="270" w:type="dxa"/>
            <w:shd w:val="clear" w:color="auto" w:fill="auto"/>
          </w:tcPr>
          <w:p w14:paraId="55A95251" w14:textId="77777777" w:rsidR="00C65DF2" w:rsidRPr="006F04B2" w:rsidRDefault="00C65DF2" w:rsidP="00C65DF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BC7CAA3" w14:textId="0C0E60CA" w:rsidR="00C65DF2" w:rsidRPr="006F04B2" w:rsidRDefault="00C65DF2" w:rsidP="00C65DF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6F04B2">
              <w:rPr>
                <w:rFonts w:asciiTheme="majorBidi" w:hAnsiTheme="majorBidi" w:cstheme="majorBidi"/>
                <w:sz w:val="26"/>
                <w:szCs w:val="26"/>
              </w:rPr>
              <w:t>4,641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1AB5A78F" w14:textId="77777777" w:rsidR="00C65DF2" w:rsidRPr="006F04B2" w:rsidRDefault="00C65DF2" w:rsidP="00C65DF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3" w:type="dxa"/>
            <w:shd w:val="clear" w:color="auto" w:fill="auto"/>
            <w:vAlign w:val="bottom"/>
          </w:tcPr>
          <w:p w14:paraId="45E9D258" w14:textId="1083AD6C" w:rsidR="00C65DF2" w:rsidRPr="006F04B2" w:rsidRDefault="00C65DF2" w:rsidP="00C65DF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6F04B2">
              <w:rPr>
                <w:rFonts w:asciiTheme="majorBidi" w:hAnsiTheme="majorBidi" w:cstheme="majorBidi"/>
                <w:sz w:val="26"/>
                <w:szCs w:val="26"/>
              </w:rPr>
              <w:t>1,341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3637590E" w14:textId="77777777" w:rsidR="00C65DF2" w:rsidRPr="006F04B2" w:rsidRDefault="00C65DF2" w:rsidP="00C65DF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046034D2" w14:textId="00A13788" w:rsidR="00C65DF2" w:rsidRPr="006F04B2" w:rsidRDefault="00C65DF2" w:rsidP="00C65DF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6F04B2">
              <w:rPr>
                <w:rFonts w:asciiTheme="majorBidi" w:hAnsiTheme="majorBidi" w:cstheme="majorBidi"/>
                <w:sz w:val="26"/>
                <w:szCs w:val="26"/>
              </w:rPr>
              <w:t>3,478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79D721BF" w14:textId="77777777" w:rsidR="00C65DF2" w:rsidRPr="006F04B2" w:rsidRDefault="00C65DF2" w:rsidP="00C65DF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4" w:type="dxa"/>
            <w:shd w:val="clear" w:color="auto" w:fill="auto"/>
          </w:tcPr>
          <w:p w14:paraId="4D3684D6" w14:textId="6E260E14" w:rsidR="00C65DF2" w:rsidRPr="006F04B2" w:rsidRDefault="00C65DF2" w:rsidP="00C65DF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F04B2">
              <w:rPr>
                <w:rFonts w:asciiTheme="majorBidi" w:hAnsiTheme="majorBidi" w:cstheme="majorBidi"/>
                <w:sz w:val="26"/>
                <w:szCs w:val="26"/>
              </w:rPr>
              <w:t>1,526</w:t>
            </w:r>
          </w:p>
        </w:tc>
        <w:tc>
          <w:tcPr>
            <w:tcW w:w="236" w:type="dxa"/>
            <w:shd w:val="clear" w:color="auto" w:fill="auto"/>
          </w:tcPr>
          <w:p w14:paraId="3F92E7AC" w14:textId="77777777" w:rsidR="00C65DF2" w:rsidRPr="006F04B2" w:rsidRDefault="00C65DF2" w:rsidP="00C65DF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01CE9AD6" w14:textId="569207D2" w:rsidR="00C65DF2" w:rsidRPr="006F04B2" w:rsidRDefault="00C65DF2" w:rsidP="00C65DF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6F04B2">
              <w:rPr>
                <w:rFonts w:asciiTheme="majorBidi" w:hAnsiTheme="majorBidi" w:cstheme="majorBidi"/>
                <w:sz w:val="26"/>
                <w:szCs w:val="26"/>
              </w:rPr>
              <w:t>12,002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E16C60D" w14:textId="77777777" w:rsidR="00C65DF2" w:rsidRPr="006F04B2" w:rsidRDefault="00C65DF2" w:rsidP="00C65DF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AB8D768" w14:textId="0E6F3512" w:rsidR="00C65DF2" w:rsidRPr="006F04B2" w:rsidRDefault="00C65DF2" w:rsidP="00C65DF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6F04B2">
              <w:rPr>
                <w:rFonts w:asciiTheme="majorBidi" w:hAnsiTheme="majorBidi" w:cstheme="majorBidi"/>
                <w:sz w:val="26"/>
                <w:szCs w:val="26"/>
              </w:rPr>
              <w:t>25,191</w:t>
            </w:r>
          </w:p>
        </w:tc>
      </w:tr>
      <w:tr w:rsidR="00C65DF2" w:rsidRPr="006F04B2" w14:paraId="77F98189" w14:textId="77777777" w:rsidTr="009F28FE">
        <w:tc>
          <w:tcPr>
            <w:tcW w:w="3060" w:type="dxa"/>
            <w:shd w:val="clear" w:color="auto" w:fill="auto"/>
          </w:tcPr>
          <w:p w14:paraId="6F65F015" w14:textId="77777777" w:rsidR="00C65DF2" w:rsidRPr="006F04B2" w:rsidRDefault="00C65DF2" w:rsidP="00C65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6F04B2">
              <w:rPr>
                <w:rFonts w:asciiTheme="majorBidi" w:hAnsiTheme="majorBidi" w:cstheme="majorBidi"/>
                <w:sz w:val="26"/>
                <w:szCs w:val="26"/>
                <w:cs/>
              </w:rPr>
              <w:t>โอน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34B844AC" w14:textId="330FF811" w:rsidR="00C65DF2" w:rsidRPr="006F04B2" w:rsidRDefault="00C65DF2" w:rsidP="00F32FAC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F04B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C2F5BD2" w14:textId="77777777" w:rsidR="00C65DF2" w:rsidRPr="006F04B2" w:rsidRDefault="00C65DF2" w:rsidP="00C65DF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FE238E4" w14:textId="201DEBA4" w:rsidR="00C65DF2" w:rsidRPr="006F04B2" w:rsidRDefault="00C65DF2" w:rsidP="009F28FE">
            <w:pPr>
              <w:pStyle w:val="acctfourfigures"/>
              <w:tabs>
                <w:tab w:val="clear" w:pos="765"/>
                <w:tab w:val="decimal" w:pos="1121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F04B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6,236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4AD661D" w14:textId="77777777" w:rsidR="00C65DF2" w:rsidRPr="006F04B2" w:rsidRDefault="00C65DF2" w:rsidP="00C65DF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B330D80" w14:textId="232E981D" w:rsidR="00C65DF2" w:rsidRPr="006F04B2" w:rsidRDefault="00C65DF2" w:rsidP="00C65DF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6F04B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4,371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4099AC5C" w14:textId="77777777" w:rsidR="00C65DF2" w:rsidRPr="006F04B2" w:rsidRDefault="00C65DF2" w:rsidP="00C65DF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3" w:type="dxa"/>
            <w:shd w:val="clear" w:color="auto" w:fill="auto"/>
            <w:vAlign w:val="bottom"/>
          </w:tcPr>
          <w:p w14:paraId="62761C7D" w14:textId="686BFAE3" w:rsidR="00C65DF2" w:rsidRPr="006F04B2" w:rsidRDefault="00C65DF2" w:rsidP="00C65DF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F04B2">
              <w:rPr>
                <w:rFonts w:asciiTheme="majorBidi" w:hAnsiTheme="majorBidi" w:cstheme="majorBidi"/>
                <w:sz w:val="26"/>
                <w:szCs w:val="26"/>
              </w:rPr>
              <w:t>272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682FC3CB" w14:textId="77777777" w:rsidR="00C65DF2" w:rsidRPr="006F04B2" w:rsidRDefault="00C65DF2" w:rsidP="00C65DF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0B774187" w14:textId="2B6C4680" w:rsidR="00C65DF2" w:rsidRPr="006F04B2" w:rsidRDefault="00C65DF2" w:rsidP="00F32FAC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F04B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79199867" w14:textId="77777777" w:rsidR="00C65DF2" w:rsidRPr="006F04B2" w:rsidRDefault="00C65DF2" w:rsidP="00F32FAC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94" w:type="dxa"/>
            <w:shd w:val="clear" w:color="auto" w:fill="auto"/>
          </w:tcPr>
          <w:p w14:paraId="65F8A8BE" w14:textId="75537F2B" w:rsidR="00C65DF2" w:rsidRPr="006F04B2" w:rsidRDefault="00C65DF2" w:rsidP="00F32FAC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F04B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F6E6EA6" w14:textId="77777777" w:rsidR="00C65DF2" w:rsidRPr="006F04B2" w:rsidRDefault="00C65DF2" w:rsidP="00C65DF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1A977FD1" w14:textId="554097D5" w:rsidR="00C65DF2" w:rsidRPr="006F04B2" w:rsidRDefault="00C65DF2" w:rsidP="00C65DF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6F04B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(10,879)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10F4087" w14:textId="77777777" w:rsidR="00C65DF2" w:rsidRPr="006F04B2" w:rsidRDefault="00C65DF2" w:rsidP="00C65DF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12B5F73" w14:textId="6B408E0D" w:rsidR="00C65DF2" w:rsidRPr="006F04B2" w:rsidRDefault="00C65DF2" w:rsidP="00F32FAC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F04B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</w:tr>
      <w:tr w:rsidR="00C65DF2" w:rsidRPr="006F04B2" w14:paraId="76FA91E4" w14:textId="77777777" w:rsidTr="009F28FE">
        <w:tc>
          <w:tcPr>
            <w:tcW w:w="3060" w:type="dxa"/>
            <w:shd w:val="clear" w:color="auto" w:fill="auto"/>
          </w:tcPr>
          <w:p w14:paraId="39EB5EE8" w14:textId="77777777" w:rsidR="00C65DF2" w:rsidRPr="006F04B2" w:rsidRDefault="00C65DF2" w:rsidP="00C65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6F04B2">
              <w:rPr>
                <w:rFonts w:asciiTheme="majorBidi" w:hAnsiTheme="majorBidi" w:cstheme="majorBidi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15A4AC25" w14:textId="76E1EB7F" w:rsidR="00C65DF2" w:rsidRPr="006F04B2" w:rsidRDefault="00C65DF2" w:rsidP="00F32FAC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F04B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96CD451" w14:textId="77777777" w:rsidR="00C65DF2" w:rsidRPr="006F04B2" w:rsidRDefault="00C65DF2" w:rsidP="00C65DF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F1A0F34" w14:textId="2BADFEDF" w:rsidR="00C65DF2" w:rsidRPr="006F04B2" w:rsidRDefault="00C65DF2" w:rsidP="00B6667C">
            <w:pPr>
              <w:pStyle w:val="acctfourfigures"/>
              <w:tabs>
                <w:tab w:val="clear" w:pos="765"/>
                <w:tab w:val="decimal" w:pos="948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6F04B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5C60751" w14:textId="77777777" w:rsidR="00C65DF2" w:rsidRPr="006F04B2" w:rsidRDefault="00C65DF2" w:rsidP="00C65DF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913AEED" w14:textId="1939D5C3" w:rsidR="00C65DF2" w:rsidRPr="006F04B2" w:rsidRDefault="00C65DF2" w:rsidP="00C65DF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F04B2">
              <w:rPr>
                <w:rFonts w:asciiTheme="majorBidi" w:hAnsiTheme="majorBidi" w:cstheme="majorBidi"/>
                <w:sz w:val="26"/>
                <w:szCs w:val="26"/>
              </w:rPr>
              <w:t>(46)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132AA7B9" w14:textId="77777777" w:rsidR="00C65DF2" w:rsidRPr="006F04B2" w:rsidRDefault="00C65DF2" w:rsidP="00C65DF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3" w:type="dxa"/>
            <w:shd w:val="clear" w:color="auto" w:fill="auto"/>
            <w:vAlign w:val="bottom"/>
          </w:tcPr>
          <w:p w14:paraId="66710DB7" w14:textId="1E07CDF8" w:rsidR="00C65DF2" w:rsidRPr="006F04B2" w:rsidRDefault="00C65DF2" w:rsidP="00C65DF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F04B2">
              <w:rPr>
                <w:rFonts w:asciiTheme="majorBidi" w:hAnsiTheme="majorBidi" w:cstheme="majorBidi"/>
                <w:sz w:val="26"/>
                <w:szCs w:val="26"/>
              </w:rPr>
              <w:t>(2,045)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1A281773" w14:textId="77777777" w:rsidR="00C65DF2" w:rsidRPr="006F04B2" w:rsidRDefault="00C65DF2" w:rsidP="00C65DF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0F1854D2" w14:textId="31975663" w:rsidR="00C65DF2" w:rsidRPr="006F04B2" w:rsidRDefault="00C65DF2" w:rsidP="00C65DF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F04B2">
              <w:rPr>
                <w:rFonts w:asciiTheme="majorBidi" w:hAnsiTheme="majorBidi" w:cstheme="majorBidi"/>
                <w:sz w:val="26"/>
                <w:szCs w:val="26"/>
              </w:rPr>
              <w:t>(728)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337ABF0D" w14:textId="77777777" w:rsidR="00C65DF2" w:rsidRPr="006F04B2" w:rsidRDefault="00C65DF2" w:rsidP="00C65DF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94" w:type="dxa"/>
            <w:tcBorders>
              <w:bottom w:val="single" w:sz="4" w:space="0" w:color="auto"/>
            </w:tcBorders>
            <w:shd w:val="clear" w:color="auto" w:fill="auto"/>
          </w:tcPr>
          <w:p w14:paraId="0700297F" w14:textId="61E147E6" w:rsidR="00C65DF2" w:rsidRPr="006F04B2" w:rsidRDefault="00C65DF2" w:rsidP="00C65DF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F04B2">
              <w:rPr>
                <w:rFonts w:asciiTheme="majorBidi" w:hAnsiTheme="majorBidi" w:cstheme="majorBidi"/>
                <w:sz w:val="26"/>
                <w:szCs w:val="26"/>
              </w:rPr>
              <w:t>(33,711)</w:t>
            </w:r>
          </w:p>
        </w:tc>
        <w:tc>
          <w:tcPr>
            <w:tcW w:w="236" w:type="dxa"/>
            <w:shd w:val="clear" w:color="auto" w:fill="auto"/>
          </w:tcPr>
          <w:p w14:paraId="2C44A376" w14:textId="77777777" w:rsidR="00C65DF2" w:rsidRPr="006F04B2" w:rsidRDefault="00C65DF2" w:rsidP="00C65DF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603FB3CA" w14:textId="26F430FA" w:rsidR="00C65DF2" w:rsidRPr="006F04B2" w:rsidRDefault="00C65DF2" w:rsidP="00C65DF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F04B2">
              <w:rPr>
                <w:rFonts w:asciiTheme="majorBidi" w:hAnsiTheme="majorBidi" w:cstheme="majorBidi"/>
                <w:sz w:val="26"/>
                <w:szCs w:val="26"/>
              </w:rPr>
              <w:t>(538)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6E148FE" w14:textId="77777777" w:rsidR="00C65DF2" w:rsidRPr="006F04B2" w:rsidRDefault="00C65DF2" w:rsidP="00C65DF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BB9EE60" w14:textId="1CE4F9B4" w:rsidR="00C65DF2" w:rsidRPr="006F04B2" w:rsidRDefault="00C65DF2" w:rsidP="00C65DF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6F04B2">
              <w:rPr>
                <w:rFonts w:asciiTheme="majorBidi" w:hAnsiTheme="majorBidi" w:cstheme="majorBidi"/>
                <w:sz w:val="26"/>
                <w:szCs w:val="26"/>
              </w:rPr>
              <w:t>(37,06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 w:rsidRPr="006F04B2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C65DF2" w:rsidRPr="006F04B2" w14:paraId="7C26B891" w14:textId="77777777" w:rsidTr="00800971">
        <w:tc>
          <w:tcPr>
            <w:tcW w:w="3060" w:type="dxa"/>
            <w:shd w:val="clear" w:color="auto" w:fill="auto"/>
          </w:tcPr>
          <w:p w14:paraId="05BBE0CD" w14:textId="5FCDD12D" w:rsidR="00C65DF2" w:rsidRPr="006F04B2" w:rsidRDefault="00C65DF2" w:rsidP="00C65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F04B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6F04B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6F04B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2562 </w:t>
            </w:r>
            <w:r w:rsidRPr="006F04B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และ</w:t>
            </w:r>
          </w:p>
          <w:p w14:paraId="13ABCD73" w14:textId="7135C200" w:rsidR="00C65DF2" w:rsidRPr="006F04B2" w:rsidRDefault="00C65DF2" w:rsidP="00C65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F04B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ab/>
              <w:t xml:space="preserve">1 </w:t>
            </w:r>
            <w:r w:rsidRPr="006F04B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มกราคม 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18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F5785D" w14:textId="174C3D12" w:rsidR="00C65DF2" w:rsidRPr="006F04B2" w:rsidRDefault="00C65DF2" w:rsidP="00C65DF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6F04B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239,975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4175B7B" w14:textId="77777777" w:rsidR="00C65DF2" w:rsidRPr="006F04B2" w:rsidRDefault="00C65DF2" w:rsidP="00C65DF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1D5367" w14:textId="62CF8FE0" w:rsidR="00C65DF2" w:rsidRPr="006F04B2" w:rsidRDefault="00C65DF2" w:rsidP="009F28FE">
            <w:pPr>
              <w:pStyle w:val="acctfourfigures"/>
              <w:tabs>
                <w:tab w:val="clear" w:pos="765"/>
                <w:tab w:val="decimal" w:pos="1121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F04B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228,921</w:t>
            </w:r>
          </w:p>
        </w:tc>
        <w:tc>
          <w:tcPr>
            <w:tcW w:w="270" w:type="dxa"/>
            <w:shd w:val="clear" w:color="auto" w:fill="auto"/>
          </w:tcPr>
          <w:p w14:paraId="13156878" w14:textId="77777777" w:rsidR="00C65DF2" w:rsidRPr="006F04B2" w:rsidRDefault="00C65DF2" w:rsidP="00C65DF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557319" w14:textId="4FCF6CA3" w:rsidR="00C65DF2" w:rsidRPr="006F04B2" w:rsidRDefault="00C65DF2" w:rsidP="00C65DF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F04B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51,950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642D6610" w14:textId="77777777" w:rsidR="00C65DF2" w:rsidRPr="006F04B2" w:rsidRDefault="00C65DF2" w:rsidP="00C65DF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B167CD" w14:textId="63878CB8" w:rsidR="00C65DF2" w:rsidRPr="006F04B2" w:rsidRDefault="00C65DF2" w:rsidP="00C65DF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F04B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34,446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7CE80434" w14:textId="77777777" w:rsidR="00C65DF2" w:rsidRPr="006F04B2" w:rsidRDefault="00C65DF2" w:rsidP="00C65DF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F62BD6" w14:textId="622E5113" w:rsidR="00C65DF2" w:rsidRPr="006F04B2" w:rsidRDefault="00C65DF2" w:rsidP="00C65DF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6F04B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35,359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5DFC8EC7" w14:textId="77777777" w:rsidR="00C65DF2" w:rsidRPr="006F04B2" w:rsidRDefault="00C65DF2" w:rsidP="00C65DF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FE40A2" w14:textId="25E924C3" w:rsidR="00C65DF2" w:rsidRPr="006F04B2" w:rsidRDefault="00C65DF2" w:rsidP="00B4470F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6F04B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65,084</w:t>
            </w:r>
          </w:p>
        </w:tc>
        <w:tc>
          <w:tcPr>
            <w:tcW w:w="236" w:type="dxa"/>
            <w:shd w:val="clear" w:color="auto" w:fill="auto"/>
          </w:tcPr>
          <w:p w14:paraId="0102669D" w14:textId="77777777" w:rsidR="00C65DF2" w:rsidRPr="006F04B2" w:rsidRDefault="00C65DF2" w:rsidP="00C65DF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274DC1" w14:textId="7C342507" w:rsidR="00C65DF2" w:rsidRPr="006F04B2" w:rsidRDefault="00C65DF2" w:rsidP="00C65DF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F04B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1,408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2DED237" w14:textId="77777777" w:rsidR="00C65DF2" w:rsidRPr="006F04B2" w:rsidRDefault="00C65DF2" w:rsidP="00C65DF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33328A" w14:textId="777D75BA" w:rsidR="00C65DF2" w:rsidRPr="006F04B2" w:rsidRDefault="00C65DF2" w:rsidP="00C65DF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F04B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657,14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</w:t>
            </w:r>
          </w:p>
        </w:tc>
      </w:tr>
      <w:tr w:rsidR="00AF4674" w:rsidRPr="006F04B2" w14:paraId="6E3ACEF3" w14:textId="77777777" w:rsidTr="001E33B8">
        <w:tc>
          <w:tcPr>
            <w:tcW w:w="3060" w:type="dxa"/>
            <w:shd w:val="clear" w:color="auto" w:fill="auto"/>
          </w:tcPr>
          <w:p w14:paraId="0D9A58AF" w14:textId="60280B69" w:rsidR="00AF4674" w:rsidRPr="006F04B2" w:rsidRDefault="00AF4674" w:rsidP="00AF4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717753">
              <w:rPr>
                <w:rFonts w:asciiTheme="majorBidi" w:hAnsiTheme="majorBidi" w:cstheme="majorBidi"/>
                <w:sz w:val="26"/>
                <w:szCs w:val="26"/>
                <w:cs/>
              </w:rPr>
              <w:t>การ</w:t>
            </w:r>
            <w:r w:rsidRPr="00AF4674">
              <w:rPr>
                <w:rFonts w:asciiTheme="majorBidi" w:hAnsiTheme="majorBidi" w:cstheme="majorBidi" w:hint="cs"/>
                <w:sz w:val="26"/>
                <w:szCs w:val="26"/>
                <w:cs/>
              </w:rPr>
              <w:t>โอนสินทรัพย์ภายใต้สัญญาเช่าการเงิน</w:t>
            </w:r>
            <w:r w:rsidRPr="0071775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จากการถือปฏิบัติตาม </w:t>
            </w:r>
            <w:r w:rsidRPr="00717753">
              <w:rPr>
                <w:rFonts w:asciiTheme="majorBidi" w:hAnsiTheme="majorBidi" w:cstheme="majorBidi"/>
                <w:sz w:val="26"/>
                <w:szCs w:val="26"/>
              </w:rPr>
              <w:t xml:space="preserve">TFRS 16 </w:t>
            </w:r>
            <w:r w:rsidRPr="00717753">
              <w:rPr>
                <w:rFonts w:asciiTheme="majorBidi" w:hAnsiTheme="majorBidi" w:cstheme="majorBidi"/>
                <w:sz w:val="26"/>
                <w:szCs w:val="26"/>
                <w:cs/>
              </w:rPr>
              <w:t>เป็นครั้งแรก</w:t>
            </w:r>
            <w:r w:rsidRPr="00AF467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</w:t>
            </w:r>
          </w:p>
        </w:tc>
        <w:tc>
          <w:tcPr>
            <w:tcW w:w="11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48EA5E" w14:textId="3D6B665B" w:rsidR="00AF4674" w:rsidRPr="00800971" w:rsidRDefault="00AF4674" w:rsidP="00AF4674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80097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9540C37" w14:textId="77777777" w:rsidR="00AF4674" w:rsidRPr="00800971" w:rsidRDefault="00AF4674" w:rsidP="00AF4674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655B64" w14:textId="5C4273F8" w:rsidR="00AF4674" w:rsidRPr="00800971" w:rsidRDefault="00AF4674" w:rsidP="00AF4674">
            <w:pPr>
              <w:pStyle w:val="acctfourfigures"/>
              <w:tabs>
                <w:tab w:val="clear" w:pos="765"/>
                <w:tab w:val="decimal" w:pos="948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80097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36FFB1F" w14:textId="77777777" w:rsidR="00AF4674" w:rsidRPr="00800971" w:rsidRDefault="00AF4674" w:rsidP="00AF4674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01AE66" w14:textId="7C67D2CC" w:rsidR="00AF4674" w:rsidRPr="00800971" w:rsidRDefault="00AF4674" w:rsidP="00AF4674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sz w:val="26"/>
                <w:szCs w:val="26"/>
              </w:rPr>
            </w:pPr>
            <w:r w:rsidRPr="0080097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0D8C6C9A" w14:textId="77777777" w:rsidR="00AF4674" w:rsidRPr="00800971" w:rsidRDefault="00AF4674" w:rsidP="00AF4674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2F18D9" w14:textId="360ED6EB" w:rsidR="00AF4674" w:rsidRPr="00800971" w:rsidRDefault="00AF4674" w:rsidP="00AF4674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sz w:val="26"/>
                <w:szCs w:val="26"/>
              </w:rPr>
            </w:pPr>
            <w:r w:rsidRPr="0080097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2CD932EC" w14:textId="77777777" w:rsidR="00AF4674" w:rsidRPr="00800971" w:rsidRDefault="00AF4674" w:rsidP="00AF4674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834567" w14:textId="7257C41E" w:rsidR="00AF4674" w:rsidRPr="00800971" w:rsidRDefault="00AF4674" w:rsidP="00AF4674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sz w:val="26"/>
                <w:szCs w:val="26"/>
              </w:rPr>
            </w:pPr>
            <w:r w:rsidRPr="0080097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7E0A46B2" w14:textId="77777777" w:rsidR="00AF4674" w:rsidRPr="00800971" w:rsidRDefault="00AF4674" w:rsidP="00AF4674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4" w:type="dxa"/>
            <w:tcBorders>
              <w:bottom w:val="single" w:sz="4" w:space="0" w:color="auto"/>
            </w:tcBorders>
            <w:shd w:val="clear" w:color="auto" w:fill="auto"/>
          </w:tcPr>
          <w:p w14:paraId="63B744E7" w14:textId="77777777" w:rsidR="00AF4674" w:rsidRPr="00800971" w:rsidRDefault="00AF4674" w:rsidP="00AF4674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F85D0F8" w14:textId="77777777" w:rsidR="00AF4674" w:rsidRPr="00800971" w:rsidRDefault="00AF4674" w:rsidP="00AF4674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B472966" w14:textId="4E4054C2" w:rsidR="00AF4674" w:rsidRPr="00800971" w:rsidRDefault="00AF4674" w:rsidP="00AF4674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sz w:val="26"/>
                <w:szCs w:val="26"/>
              </w:rPr>
            </w:pPr>
            <w:r w:rsidRPr="00800971">
              <w:rPr>
                <w:rFonts w:asciiTheme="majorBidi" w:hAnsiTheme="majorBidi" w:cstheme="majorBidi"/>
                <w:sz w:val="26"/>
                <w:szCs w:val="26"/>
              </w:rPr>
              <w:t>(4</w:t>
            </w:r>
            <w:r w:rsidR="00490880" w:rsidRPr="00800971">
              <w:rPr>
                <w:rFonts w:asciiTheme="majorBidi" w:hAnsiTheme="majorBidi" w:cstheme="majorBidi"/>
                <w:sz w:val="26"/>
                <w:szCs w:val="26"/>
              </w:rPr>
              <w:t>7,118</w:t>
            </w:r>
            <w:r w:rsidRPr="00800971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240C2F4F" w14:textId="77777777" w:rsidR="00AF4674" w:rsidRPr="00800971" w:rsidRDefault="00AF4674" w:rsidP="00AF4674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7FA9EB" w14:textId="5755E49A" w:rsidR="00AF4674" w:rsidRPr="00800971" w:rsidRDefault="00AF4674" w:rsidP="00AF4674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0097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6A64308" w14:textId="77777777" w:rsidR="00AF4674" w:rsidRPr="00800971" w:rsidRDefault="00AF4674" w:rsidP="00AF4674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667F9E" w14:textId="193CF1E7" w:rsidR="00AF4674" w:rsidRPr="00800971" w:rsidRDefault="00AF4674" w:rsidP="00AF4674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800971">
              <w:rPr>
                <w:rFonts w:asciiTheme="majorBidi" w:hAnsiTheme="majorBidi" w:cstheme="majorBidi"/>
                <w:sz w:val="26"/>
                <w:szCs w:val="26"/>
              </w:rPr>
              <w:t>(4</w:t>
            </w:r>
            <w:r w:rsidR="0092066F" w:rsidRPr="0080097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</w:t>
            </w:r>
            <w:r w:rsidRPr="0080097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92066F" w:rsidRPr="00800971">
              <w:rPr>
                <w:rFonts w:asciiTheme="majorBidi" w:hAnsiTheme="majorBidi" w:cstheme="majorBidi"/>
                <w:sz w:val="26"/>
                <w:szCs w:val="26"/>
              </w:rPr>
              <w:t>118</w:t>
            </w:r>
            <w:r w:rsidRPr="00800971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800971" w:rsidRPr="006F04B2" w14:paraId="6E7C631D" w14:textId="77777777" w:rsidTr="001E33B8">
        <w:tc>
          <w:tcPr>
            <w:tcW w:w="3060" w:type="dxa"/>
            <w:shd w:val="clear" w:color="auto" w:fill="auto"/>
          </w:tcPr>
          <w:p w14:paraId="240678B6" w14:textId="2B461D26" w:rsidR="00800971" w:rsidRPr="006F04B2" w:rsidRDefault="00800971" w:rsidP="00800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71775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ณ วันที่</w:t>
            </w:r>
            <w:r w:rsidRPr="0071775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1 </w:t>
            </w:r>
            <w:r w:rsidRPr="0071775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มกราคม </w:t>
            </w:r>
            <w:r w:rsidRPr="0071775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2563 - </w:t>
            </w:r>
            <w:r w:rsidRPr="0071775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ปรับปรุงใหม่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51992A" w14:textId="5F5F9FE0" w:rsidR="00800971" w:rsidRPr="006F04B2" w:rsidRDefault="00800971" w:rsidP="0080097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</w:rPr>
              <w:t>239,975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06D98D5" w14:textId="77777777" w:rsidR="00800971" w:rsidRPr="006F04B2" w:rsidRDefault="00800971" w:rsidP="0080097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8CDC2E" w14:textId="72854D28" w:rsidR="00800971" w:rsidRPr="006F04B2" w:rsidRDefault="00800971" w:rsidP="00800971">
            <w:pPr>
              <w:pStyle w:val="acctfourfigures"/>
              <w:tabs>
                <w:tab w:val="clear" w:pos="765"/>
                <w:tab w:val="decimal" w:pos="1121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</w:rPr>
              <w:t>228,921</w:t>
            </w:r>
          </w:p>
        </w:tc>
        <w:tc>
          <w:tcPr>
            <w:tcW w:w="270" w:type="dxa"/>
            <w:shd w:val="clear" w:color="auto" w:fill="auto"/>
          </w:tcPr>
          <w:p w14:paraId="41E7780D" w14:textId="77777777" w:rsidR="00800971" w:rsidRPr="006F04B2" w:rsidRDefault="00800971" w:rsidP="0080097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F5578F" w14:textId="7EEDF03D" w:rsidR="00800971" w:rsidRPr="006F04B2" w:rsidRDefault="00800971" w:rsidP="0080097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</w:rPr>
              <w:t>51,950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4A2D0062" w14:textId="77777777" w:rsidR="00800971" w:rsidRPr="006F04B2" w:rsidRDefault="00800971" w:rsidP="0080097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749DF9" w14:textId="092645FB" w:rsidR="00800971" w:rsidRPr="006F04B2" w:rsidRDefault="00800971" w:rsidP="0080097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</w:rPr>
              <w:t>34,446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03DD224B" w14:textId="77777777" w:rsidR="00800971" w:rsidRPr="006F04B2" w:rsidRDefault="00800971" w:rsidP="0080097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7939A3" w14:textId="1C575E5D" w:rsidR="00800971" w:rsidRPr="006F04B2" w:rsidRDefault="00800971" w:rsidP="0080097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</w:rPr>
              <w:t>35,359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26A50A5E" w14:textId="77777777" w:rsidR="00800971" w:rsidRPr="006F04B2" w:rsidRDefault="00800971" w:rsidP="0080097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8B7E0F" w14:textId="5ECBE7C1" w:rsidR="00800971" w:rsidRPr="006F04B2" w:rsidRDefault="00800971" w:rsidP="0080097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</w:rPr>
              <w:t>17,966</w:t>
            </w:r>
          </w:p>
        </w:tc>
        <w:tc>
          <w:tcPr>
            <w:tcW w:w="236" w:type="dxa"/>
            <w:shd w:val="clear" w:color="auto" w:fill="auto"/>
          </w:tcPr>
          <w:p w14:paraId="166FCAFC" w14:textId="77777777" w:rsidR="00800971" w:rsidRPr="006F04B2" w:rsidRDefault="00800971" w:rsidP="0080097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CAEE9A" w14:textId="4F86CC60" w:rsidR="00800971" w:rsidRPr="006F04B2" w:rsidRDefault="00800971" w:rsidP="0080097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</w:rPr>
              <w:t>1,408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930679B" w14:textId="77777777" w:rsidR="00800971" w:rsidRPr="006F04B2" w:rsidRDefault="00800971" w:rsidP="0080097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038119" w14:textId="015B62FC" w:rsidR="00800971" w:rsidRPr="006F04B2" w:rsidRDefault="00800971" w:rsidP="0080097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</w:rPr>
              <w:t>610,025</w:t>
            </w:r>
          </w:p>
        </w:tc>
      </w:tr>
      <w:tr w:rsidR="00800971" w:rsidRPr="006F04B2" w14:paraId="520883C6" w14:textId="77777777" w:rsidTr="001E33B8">
        <w:tc>
          <w:tcPr>
            <w:tcW w:w="3060" w:type="dxa"/>
            <w:shd w:val="clear" w:color="auto" w:fill="auto"/>
          </w:tcPr>
          <w:p w14:paraId="74837AC0" w14:textId="77777777" w:rsidR="00800971" w:rsidRPr="006F04B2" w:rsidRDefault="00800971" w:rsidP="00800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04B2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7308FD20" w14:textId="2E5AA3BB" w:rsidR="00800971" w:rsidRPr="006F04B2" w:rsidRDefault="00800971" w:rsidP="0080097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130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AE3ABB0" w14:textId="77777777" w:rsidR="00800971" w:rsidRPr="006F04B2" w:rsidRDefault="00800971" w:rsidP="0080097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B3E4A8A" w14:textId="552D8F9E" w:rsidR="00800971" w:rsidRPr="006F04B2" w:rsidRDefault="00800971" w:rsidP="00800971">
            <w:pPr>
              <w:pStyle w:val="acctfourfigures"/>
              <w:tabs>
                <w:tab w:val="clear" w:pos="765"/>
                <w:tab w:val="decimal" w:pos="1121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438</w:t>
            </w:r>
          </w:p>
        </w:tc>
        <w:tc>
          <w:tcPr>
            <w:tcW w:w="270" w:type="dxa"/>
            <w:shd w:val="clear" w:color="auto" w:fill="auto"/>
          </w:tcPr>
          <w:p w14:paraId="2FBE748A" w14:textId="77777777" w:rsidR="00800971" w:rsidRPr="006F04B2" w:rsidRDefault="00800971" w:rsidP="0080097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88994E5" w14:textId="70DF48F9" w:rsidR="00800971" w:rsidRPr="006F04B2" w:rsidRDefault="00800971" w:rsidP="0080097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4,776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1121E8F7" w14:textId="77777777" w:rsidR="00800971" w:rsidRPr="006F04B2" w:rsidRDefault="00800971" w:rsidP="0080097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3" w:type="dxa"/>
            <w:shd w:val="clear" w:color="auto" w:fill="auto"/>
            <w:vAlign w:val="bottom"/>
          </w:tcPr>
          <w:p w14:paraId="5CF3020D" w14:textId="5D7665D6" w:rsidR="00800971" w:rsidRPr="006F04B2" w:rsidRDefault="00800971" w:rsidP="0080097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3,481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71A2A102" w14:textId="77777777" w:rsidR="00800971" w:rsidRPr="006F04B2" w:rsidRDefault="00800971" w:rsidP="0080097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0707C656" w14:textId="1E61B2E1" w:rsidR="00800971" w:rsidRPr="006F04B2" w:rsidRDefault="00800971" w:rsidP="0080097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5,553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5050876A" w14:textId="77777777" w:rsidR="00800971" w:rsidRPr="006F04B2" w:rsidRDefault="00800971" w:rsidP="0080097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4" w:type="dxa"/>
            <w:shd w:val="clear" w:color="auto" w:fill="auto"/>
          </w:tcPr>
          <w:p w14:paraId="3C67D3DC" w14:textId="5AA27B17" w:rsidR="00800971" w:rsidRPr="006F04B2" w:rsidRDefault="00800971" w:rsidP="0080097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2,290</w:t>
            </w:r>
          </w:p>
        </w:tc>
        <w:tc>
          <w:tcPr>
            <w:tcW w:w="236" w:type="dxa"/>
            <w:shd w:val="clear" w:color="auto" w:fill="auto"/>
          </w:tcPr>
          <w:p w14:paraId="76377D67" w14:textId="77777777" w:rsidR="00800971" w:rsidRPr="006F04B2" w:rsidRDefault="00800971" w:rsidP="0080097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49D2DA7E" w14:textId="57CF6E5D" w:rsidR="00800971" w:rsidRPr="006F04B2" w:rsidRDefault="00800971" w:rsidP="0080097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4,972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914FA33" w14:textId="77777777" w:rsidR="00800971" w:rsidRPr="006F04B2" w:rsidRDefault="00800971" w:rsidP="0080097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4CF5BFA" w14:textId="128A54E0" w:rsidR="00800971" w:rsidRPr="006F04B2" w:rsidRDefault="00800971" w:rsidP="0080097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21,640</w:t>
            </w:r>
          </w:p>
        </w:tc>
      </w:tr>
      <w:tr w:rsidR="00800971" w:rsidRPr="006F04B2" w14:paraId="617CE715" w14:textId="77777777" w:rsidTr="001E33B8">
        <w:tc>
          <w:tcPr>
            <w:tcW w:w="3060" w:type="dxa"/>
            <w:shd w:val="clear" w:color="auto" w:fill="auto"/>
          </w:tcPr>
          <w:p w14:paraId="2BB429CF" w14:textId="77777777" w:rsidR="00800971" w:rsidRPr="006F04B2" w:rsidRDefault="00800971" w:rsidP="00800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6F04B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โอน 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39B4ACBC" w14:textId="1A4D1924" w:rsidR="00800971" w:rsidRPr="00B6667C" w:rsidRDefault="00800971" w:rsidP="00800971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6667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3538D86" w14:textId="77777777" w:rsidR="00800971" w:rsidRPr="006F04B2" w:rsidRDefault="00800971" w:rsidP="0080097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76936BB" w14:textId="490875C7" w:rsidR="00800971" w:rsidRPr="006F04B2" w:rsidRDefault="00800971" w:rsidP="00800971">
            <w:pPr>
              <w:pStyle w:val="acctfourfigures"/>
              <w:tabs>
                <w:tab w:val="clear" w:pos="765"/>
                <w:tab w:val="decimal" w:pos="1121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4,906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A6570BC" w14:textId="77777777" w:rsidR="00800971" w:rsidRPr="006F04B2" w:rsidRDefault="00800971" w:rsidP="0080097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0A2BD1A" w14:textId="32302B3B" w:rsidR="00800971" w:rsidRPr="006F04B2" w:rsidRDefault="00800971" w:rsidP="0080097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19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5E3D825C" w14:textId="77777777" w:rsidR="00800971" w:rsidRPr="006F04B2" w:rsidRDefault="00800971" w:rsidP="0080097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3" w:type="dxa"/>
            <w:shd w:val="clear" w:color="auto" w:fill="auto"/>
            <w:vAlign w:val="bottom"/>
          </w:tcPr>
          <w:p w14:paraId="78BEDD2F" w14:textId="7CF73273" w:rsidR="00800971" w:rsidRPr="006F04B2" w:rsidRDefault="00800971" w:rsidP="00800971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4D384524" w14:textId="77777777" w:rsidR="00800971" w:rsidRPr="006F04B2" w:rsidRDefault="00800971" w:rsidP="0080097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02C153AB" w14:textId="32575293" w:rsidR="00800971" w:rsidRPr="006F04B2" w:rsidRDefault="00800971" w:rsidP="00800971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4DB37593" w14:textId="77777777" w:rsidR="00800971" w:rsidRPr="006F04B2" w:rsidRDefault="00800971" w:rsidP="0080097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94" w:type="dxa"/>
            <w:shd w:val="clear" w:color="auto" w:fill="auto"/>
          </w:tcPr>
          <w:p w14:paraId="78B279EB" w14:textId="5B07A159" w:rsidR="00800971" w:rsidRPr="006F04B2" w:rsidRDefault="00800971" w:rsidP="00800971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1FC2454" w14:textId="77777777" w:rsidR="00800971" w:rsidRPr="006F04B2" w:rsidRDefault="00800971" w:rsidP="0080097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710AA35F" w14:textId="769D7B67" w:rsidR="00800971" w:rsidRPr="006F04B2" w:rsidRDefault="00800971" w:rsidP="0080097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(4,925)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02A7344" w14:textId="77777777" w:rsidR="00800971" w:rsidRPr="006F04B2" w:rsidRDefault="00800971" w:rsidP="0080097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794C601" w14:textId="12940333" w:rsidR="00800971" w:rsidRPr="006F04B2" w:rsidRDefault="00800971" w:rsidP="00800971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</w:tr>
      <w:tr w:rsidR="00800971" w:rsidRPr="006F04B2" w14:paraId="0C4A8EF7" w14:textId="77777777" w:rsidTr="001E33B8">
        <w:tc>
          <w:tcPr>
            <w:tcW w:w="3060" w:type="dxa"/>
            <w:shd w:val="clear" w:color="auto" w:fill="auto"/>
          </w:tcPr>
          <w:p w14:paraId="69819BFE" w14:textId="77777777" w:rsidR="00800971" w:rsidRPr="006F04B2" w:rsidRDefault="00800971" w:rsidP="00800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04B2">
              <w:rPr>
                <w:rFonts w:asciiTheme="majorBidi" w:hAnsiTheme="majorBidi" w:cstheme="majorBidi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2C4A5B95" w14:textId="534B7AD7" w:rsidR="00800971" w:rsidRPr="00B6667C" w:rsidRDefault="00800971" w:rsidP="00800971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6667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BA823B8" w14:textId="77777777" w:rsidR="00800971" w:rsidRPr="006F04B2" w:rsidRDefault="00800971" w:rsidP="0080097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C6F1359" w14:textId="11B4769B" w:rsidR="00800971" w:rsidRPr="006F04B2" w:rsidRDefault="00800971" w:rsidP="00800971">
            <w:pPr>
              <w:pStyle w:val="acctfourfigures"/>
              <w:tabs>
                <w:tab w:val="clear" w:pos="765"/>
                <w:tab w:val="decimal" w:pos="948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C461E71" w14:textId="77777777" w:rsidR="00800971" w:rsidRPr="006F04B2" w:rsidRDefault="00800971" w:rsidP="0080097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90A981C" w14:textId="391F9050" w:rsidR="00800971" w:rsidRPr="006F04B2" w:rsidRDefault="00800971" w:rsidP="0080097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(1,871)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267A59D1" w14:textId="77777777" w:rsidR="00800971" w:rsidRPr="006F04B2" w:rsidRDefault="00800971" w:rsidP="0080097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3" w:type="dxa"/>
            <w:shd w:val="clear" w:color="auto" w:fill="auto"/>
            <w:vAlign w:val="bottom"/>
          </w:tcPr>
          <w:p w14:paraId="3ED47347" w14:textId="30F30C87" w:rsidR="00800971" w:rsidRPr="006F04B2" w:rsidRDefault="00800971" w:rsidP="0080097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(4,272)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77574827" w14:textId="77777777" w:rsidR="00800971" w:rsidRPr="006F04B2" w:rsidRDefault="00800971" w:rsidP="0080097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6A77E671" w14:textId="3042C6C3" w:rsidR="00800971" w:rsidRPr="006F04B2" w:rsidRDefault="00800971" w:rsidP="0080097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(32)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14D07B02" w14:textId="77777777" w:rsidR="00800971" w:rsidRPr="006F04B2" w:rsidRDefault="00800971" w:rsidP="0080097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4" w:type="dxa"/>
            <w:tcBorders>
              <w:bottom w:val="single" w:sz="4" w:space="0" w:color="auto"/>
            </w:tcBorders>
            <w:shd w:val="clear" w:color="auto" w:fill="auto"/>
          </w:tcPr>
          <w:p w14:paraId="1D0BBC2B" w14:textId="30581145" w:rsidR="00800971" w:rsidRPr="006F04B2" w:rsidRDefault="00800971" w:rsidP="0080097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(1,131)</w:t>
            </w:r>
          </w:p>
        </w:tc>
        <w:tc>
          <w:tcPr>
            <w:tcW w:w="236" w:type="dxa"/>
            <w:shd w:val="clear" w:color="auto" w:fill="auto"/>
          </w:tcPr>
          <w:p w14:paraId="663E7930" w14:textId="77777777" w:rsidR="00800971" w:rsidRPr="006F04B2" w:rsidRDefault="00800971" w:rsidP="0080097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05BC0FCA" w14:textId="0AA26E27" w:rsidR="00800971" w:rsidRPr="006F04B2" w:rsidRDefault="00800971" w:rsidP="0080097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(1,337)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AB67AB2" w14:textId="77777777" w:rsidR="00800971" w:rsidRPr="006F04B2" w:rsidRDefault="00800971" w:rsidP="0080097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58DCEFC" w14:textId="10E725FF" w:rsidR="00800971" w:rsidRPr="006F04B2" w:rsidRDefault="00800971" w:rsidP="0080097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(8,643)</w:t>
            </w:r>
          </w:p>
        </w:tc>
      </w:tr>
      <w:tr w:rsidR="00800971" w:rsidRPr="006F04B2" w14:paraId="0C399223" w14:textId="77777777" w:rsidTr="001E33B8">
        <w:tc>
          <w:tcPr>
            <w:tcW w:w="3060" w:type="dxa"/>
            <w:shd w:val="clear" w:color="auto" w:fill="auto"/>
          </w:tcPr>
          <w:p w14:paraId="235B3F0C" w14:textId="277BD14F" w:rsidR="00800971" w:rsidRPr="006F04B2" w:rsidRDefault="00800971" w:rsidP="00800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F04B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6F04B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6F04B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8E745D" w14:textId="5F58355A" w:rsidR="00800971" w:rsidRPr="006F04B2" w:rsidRDefault="00800971" w:rsidP="0080097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240,105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A131F27" w14:textId="77777777" w:rsidR="00800971" w:rsidRPr="006F04B2" w:rsidRDefault="00800971" w:rsidP="0080097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9EEF51" w14:textId="78E14421" w:rsidR="00800971" w:rsidRPr="006F04B2" w:rsidRDefault="00800971" w:rsidP="00800971">
            <w:pPr>
              <w:pStyle w:val="acctfourfigures"/>
              <w:tabs>
                <w:tab w:val="clear" w:pos="765"/>
                <w:tab w:val="decimal" w:pos="1121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234,265</w:t>
            </w:r>
          </w:p>
        </w:tc>
        <w:tc>
          <w:tcPr>
            <w:tcW w:w="270" w:type="dxa"/>
            <w:shd w:val="clear" w:color="auto" w:fill="auto"/>
          </w:tcPr>
          <w:p w14:paraId="0E4FA93B" w14:textId="77777777" w:rsidR="00800971" w:rsidRPr="006F04B2" w:rsidRDefault="00800971" w:rsidP="0080097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1BF5C2" w14:textId="20ED7DF0" w:rsidR="00800971" w:rsidRPr="006F04B2" w:rsidRDefault="00800971" w:rsidP="0080097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54,874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48AFC53B" w14:textId="77777777" w:rsidR="00800971" w:rsidRPr="006F04B2" w:rsidRDefault="00800971" w:rsidP="0080097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2E334A" w14:textId="38A838D3" w:rsidR="00800971" w:rsidRPr="006F04B2" w:rsidRDefault="00800971" w:rsidP="0080097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33,655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797262F7" w14:textId="77777777" w:rsidR="00800971" w:rsidRPr="006F04B2" w:rsidRDefault="00800971" w:rsidP="0080097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4B89B4" w14:textId="42BC816C" w:rsidR="00800971" w:rsidRPr="006F04B2" w:rsidRDefault="00800971" w:rsidP="0080097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40,880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50EE8E7D" w14:textId="77777777" w:rsidR="00800971" w:rsidRPr="006F04B2" w:rsidRDefault="00800971" w:rsidP="0080097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DD31EA" w14:textId="0A2C98F4" w:rsidR="00800971" w:rsidRPr="006F04B2" w:rsidRDefault="00800971" w:rsidP="0080097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19,125</w:t>
            </w:r>
          </w:p>
        </w:tc>
        <w:tc>
          <w:tcPr>
            <w:tcW w:w="236" w:type="dxa"/>
            <w:shd w:val="clear" w:color="auto" w:fill="auto"/>
          </w:tcPr>
          <w:p w14:paraId="42D0DC69" w14:textId="77777777" w:rsidR="00800971" w:rsidRPr="006F04B2" w:rsidRDefault="00800971" w:rsidP="0080097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A49277" w14:textId="6FF9085A" w:rsidR="00800971" w:rsidRPr="006F04B2" w:rsidRDefault="00800971" w:rsidP="0080097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118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193D5C5" w14:textId="77777777" w:rsidR="00800971" w:rsidRPr="006F04B2" w:rsidRDefault="00800971" w:rsidP="0080097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7CA7AE" w14:textId="667EE4DE" w:rsidR="00800971" w:rsidRPr="006F04B2" w:rsidRDefault="00800971" w:rsidP="0080097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623,022</w:t>
            </w:r>
          </w:p>
        </w:tc>
      </w:tr>
      <w:tr w:rsidR="00800971" w:rsidRPr="006F04B2" w14:paraId="307CA3B7" w14:textId="77777777" w:rsidTr="009F28FE">
        <w:tc>
          <w:tcPr>
            <w:tcW w:w="3060" w:type="dxa"/>
            <w:shd w:val="clear" w:color="auto" w:fill="auto"/>
          </w:tcPr>
          <w:p w14:paraId="17A7F21E" w14:textId="2B89A105" w:rsidR="00800971" w:rsidRPr="006F04B2" w:rsidRDefault="00800971" w:rsidP="00800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0016DF" w14:textId="77777777" w:rsidR="00800971" w:rsidRPr="006F04B2" w:rsidRDefault="00800971" w:rsidP="0080097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B7A1A0E" w14:textId="77777777" w:rsidR="00800971" w:rsidRPr="006F04B2" w:rsidRDefault="00800971" w:rsidP="0080097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464D49" w14:textId="77777777" w:rsidR="00800971" w:rsidRPr="006F04B2" w:rsidRDefault="00800971" w:rsidP="00800971">
            <w:pPr>
              <w:pStyle w:val="acctfourfigures"/>
              <w:tabs>
                <w:tab w:val="clear" w:pos="765"/>
                <w:tab w:val="decimal" w:pos="1121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420FC292" w14:textId="77777777" w:rsidR="00800971" w:rsidRPr="006F04B2" w:rsidRDefault="00800971" w:rsidP="0080097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A8437D" w14:textId="77777777" w:rsidR="00800971" w:rsidRPr="006F04B2" w:rsidRDefault="00800971" w:rsidP="0080097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5F31F431" w14:textId="77777777" w:rsidR="00800971" w:rsidRPr="006F04B2" w:rsidRDefault="00800971" w:rsidP="0080097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71D74A" w14:textId="77777777" w:rsidR="00800971" w:rsidRPr="006F04B2" w:rsidRDefault="00800971" w:rsidP="0080097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1C5D0368" w14:textId="77777777" w:rsidR="00800971" w:rsidRPr="006F04B2" w:rsidRDefault="00800971" w:rsidP="0080097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58783C" w14:textId="77777777" w:rsidR="00800971" w:rsidRPr="006F04B2" w:rsidRDefault="00800971" w:rsidP="0080097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58096C43" w14:textId="77777777" w:rsidR="00800971" w:rsidRPr="006F04B2" w:rsidRDefault="00800971" w:rsidP="0080097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94" w:type="dxa"/>
            <w:tcBorders>
              <w:top w:val="single" w:sz="4" w:space="0" w:color="auto"/>
            </w:tcBorders>
            <w:shd w:val="clear" w:color="auto" w:fill="auto"/>
          </w:tcPr>
          <w:p w14:paraId="7C8B37B4" w14:textId="77777777" w:rsidR="00800971" w:rsidRPr="006F04B2" w:rsidRDefault="00800971" w:rsidP="0080097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03E4EDC7" w14:textId="77777777" w:rsidR="00800971" w:rsidRPr="006F04B2" w:rsidRDefault="00800971" w:rsidP="0080097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82A8AA" w14:textId="77777777" w:rsidR="00800971" w:rsidRPr="006F04B2" w:rsidRDefault="00800971" w:rsidP="0080097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F8D2C2B" w14:textId="77777777" w:rsidR="00800971" w:rsidRPr="006F04B2" w:rsidRDefault="00800971" w:rsidP="0080097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E4401E" w14:textId="77777777" w:rsidR="00800971" w:rsidRPr="006F04B2" w:rsidRDefault="00800971" w:rsidP="0080097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800971" w:rsidRPr="006F04B2" w14:paraId="477889AF" w14:textId="77777777" w:rsidTr="009F28FE">
        <w:tc>
          <w:tcPr>
            <w:tcW w:w="3060" w:type="dxa"/>
            <w:shd w:val="clear" w:color="auto" w:fill="auto"/>
          </w:tcPr>
          <w:p w14:paraId="0278B16A" w14:textId="69DFC8E4" w:rsidR="00800971" w:rsidRPr="006F04B2" w:rsidRDefault="00800971" w:rsidP="00800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6F04B2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ค่าเสื่อมราคา</w:t>
            </w:r>
            <w:r w:rsidRPr="006F04B2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>และขาดทุนจากการด้อยค่า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6B3AD917" w14:textId="45606089" w:rsidR="00800971" w:rsidRPr="00C65DF2" w:rsidRDefault="00800971" w:rsidP="0080097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BA7404B" w14:textId="77777777" w:rsidR="00800971" w:rsidRPr="00C65DF2" w:rsidRDefault="00800971" w:rsidP="0080097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A5A4E3E" w14:textId="74F06505" w:rsidR="00800971" w:rsidRPr="00C65DF2" w:rsidRDefault="00800971" w:rsidP="00800971">
            <w:pPr>
              <w:pStyle w:val="acctfourfigures"/>
              <w:tabs>
                <w:tab w:val="clear" w:pos="765"/>
                <w:tab w:val="decimal" w:pos="1121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257887ED" w14:textId="77777777" w:rsidR="00800971" w:rsidRPr="00C65DF2" w:rsidRDefault="00800971" w:rsidP="0080097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C035C0D" w14:textId="480B4F5C" w:rsidR="00800971" w:rsidRPr="00C65DF2" w:rsidRDefault="00800971" w:rsidP="0080097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47EF271A" w14:textId="77777777" w:rsidR="00800971" w:rsidRPr="00C65DF2" w:rsidRDefault="00800971" w:rsidP="0080097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3" w:type="dxa"/>
            <w:shd w:val="clear" w:color="auto" w:fill="auto"/>
            <w:vAlign w:val="bottom"/>
          </w:tcPr>
          <w:p w14:paraId="3CBBFC1E" w14:textId="2C0146F1" w:rsidR="00800971" w:rsidRPr="00C65DF2" w:rsidRDefault="00800971" w:rsidP="0080097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12C3E56A" w14:textId="77777777" w:rsidR="00800971" w:rsidRPr="00C65DF2" w:rsidRDefault="00800971" w:rsidP="0080097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0044D72C" w14:textId="24A6BF2F" w:rsidR="00800971" w:rsidRPr="00C65DF2" w:rsidRDefault="00800971" w:rsidP="0080097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6BFF6748" w14:textId="77777777" w:rsidR="00800971" w:rsidRPr="00C65DF2" w:rsidRDefault="00800971" w:rsidP="0080097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402A2D1E" w14:textId="5146D002" w:rsidR="00800971" w:rsidRPr="00C65DF2" w:rsidRDefault="00800971" w:rsidP="0080097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2D11B8C8" w14:textId="77777777" w:rsidR="00800971" w:rsidRPr="00C65DF2" w:rsidRDefault="00800971" w:rsidP="0080097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1BEAA52E" w14:textId="00798743" w:rsidR="00800971" w:rsidRPr="00C65DF2" w:rsidRDefault="00800971" w:rsidP="0080097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3CF84FE" w14:textId="77777777" w:rsidR="00800971" w:rsidRPr="00C65DF2" w:rsidRDefault="00800971" w:rsidP="0080097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B2DCF5B" w14:textId="275845C6" w:rsidR="00800971" w:rsidRPr="00C65DF2" w:rsidRDefault="00800971" w:rsidP="0080097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00971" w:rsidRPr="006F04B2" w14:paraId="13DB3BD0" w14:textId="77777777" w:rsidTr="009F28FE">
        <w:tc>
          <w:tcPr>
            <w:tcW w:w="3060" w:type="dxa"/>
            <w:shd w:val="clear" w:color="auto" w:fill="auto"/>
          </w:tcPr>
          <w:p w14:paraId="607C8E4F" w14:textId="043C42BD" w:rsidR="00800971" w:rsidRPr="006F04B2" w:rsidRDefault="00800971" w:rsidP="00800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04B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6F04B2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6F04B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มกราคม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256C5BBF" w14:textId="16D902C3" w:rsidR="00800971" w:rsidRPr="00C65DF2" w:rsidRDefault="00800971" w:rsidP="0080097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C65DF2">
              <w:rPr>
                <w:rFonts w:asciiTheme="majorBidi" w:hAnsiTheme="majorBidi" w:cstheme="majorBidi"/>
                <w:sz w:val="26"/>
                <w:szCs w:val="26"/>
              </w:rPr>
              <w:t>1,369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9086935" w14:textId="77777777" w:rsidR="00800971" w:rsidRPr="00C65DF2" w:rsidRDefault="00800971" w:rsidP="0080097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2B8E048" w14:textId="1E4BABDD" w:rsidR="00800971" w:rsidRPr="00C65DF2" w:rsidRDefault="00800971" w:rsidP="00800971">
            <w:pPr>
              <w:pStyle w:val="acctfourfigures"/>
              <w:tabs>
                <w:tab w:val="clear" w:pos="765"/>
                <w:tab w:val="decimal" w:pos="1121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C65DF2">
              <w:rPr>
                <w:rFonts w:asciiTheme="majorBidi" w:hAnsiTheme="majorBidi" w:cstheme="majorBidi"/>
                <w:sz w:val="26"/>
                <w:szCs w:val="26"/>
              </w:rPr>
              <w:t>128,624</w:t>
            </w:r>
          </w:p>
        </w:tc>
        <w:tc>
          <w:tcPr>
            <w:tcW w:w="270" w:type="dxa"/>
            <w:shd w:val="clear" w:color="auto" w:fill="auto"/>
          </w:tcPr>
          <w:p w14:paraId="698115AD" w14:textId="77777777" w:rsidR="00800971" w:rsidRPr="00C65DF2" w:rsidRDefault="00800971" w:rsidP="0080097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82980CA" w14:textId="580CF987" w:rsidR="00800971" w:rsidRPr="00C65DF2" w:rsidRDefault="00800971" w:rsidP="0080097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C65DF2">
              <w:rPr>
                <w:rFonts w:asciiTheme="majorBidi" w:hAnsiTheme="majorBidi" w:cstheme="majorBidi"/>
                <w:sz w:val="26"/>
                <w:szCs w:val="26"/>
              </w:rPr>
              <w:t>34,955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0B3E914A" w14:textId="77777777" w:rsidR="00800971" w:rsidRPr="00C65DF2" w:rsidRDefault="00800971" w:rsidP="0080097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3" w:type="dxa"/>
            <w:shd w:val="clear" w:color="auto" w:fill="auto"/>
            <w:vAlign w:val="bottom"/>
          </w:tcPr>
          <w:p w14:paraId="7A58776E" w14:textId="04CD8B62" w:rsidR="00800971" w:rsidRPr="00C65DF2" w:rsidRDefault="00800971" w:rsidP="0080097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C65DF2">
              <w:rPr>
                <w:rFonts w:asciiTheme="majorBidi" w:hAnsiTheme="majorBidi" w:cstheme="majorBidi"/>
                <w:sz w:val="26"/>
                <w:szCs w:val="26"/>
              </w:rPr>
              <w:t>23,791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2EEAB5F7" w14:textId="77777777" w:rsidR="00800971" w:rsidRPr="00C65DF2" w:rsidRDefault="00800971" w:rsidP="0080097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7D539A12" w14:textId="5C68F22F" w:rsidR="00800971" w:rsidRPr="00C65DF2" w:rsidRDefault="00800971" w:rsidP="0080097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C65DF2">
              <w:rPr>
                <w:rFonts w:asciiTheme="majorBidi" w:hAnsiTheme="majorBidi" w:cstheme="majorBidi"/>
                <w:sz w:val="26"/>
                <w:szCs w:val="26"/>
              </w:rPr>
              <w:t>22,567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0B4AA079" w14:textId="77777777" w:rsidR="00800971" w:rsidRPr="00C65DF2" w:rsidRDefault="00800971" w:rsidP="0080097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48FB0637" w14:textId="411FEF22" w:rsidR="00800971" w:rsidRPr="00C65DF2" w:rsidRDefault="00800971" w:rsidP="0080097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C65DF2">
              <w:rPr>
                <w:rFonts w:asciiTheme="majorBidi" w:hAnsiTheme="majorBidi" w:cstheme="majorBidi"/>
                <w:sz w:val="26"/>
                <w:szCs w:val="26"/>
              </w:rPr>
              <w:t>41,087</w:t>
            </w:r>
          </w:p>
        </w:tc>
        <w:tc>
          <w:tcPr>
            <w:tcW w:w="236" w:type="dxa"/>
            <w:shd w:val="clear" w:color="auto" w:fill="auto"/>
          </w:tcPr>
          <w:p w14:paraId="612A5806" w14:textId="77777777" w:rsidR="00800971" w:rsidRPr="00C65DF2" w:rsidRDefault="00800971" w:rsidP="0080097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307FDB89" w14:textId="0125C113" w:rsidR="00800971" w:rsidRPr="00C65DF2" w:rsidRDefault="00800971" w:rsidP="00800971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65DF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415EC30" w14:textId="77777777" w:rsidR="00800971" w:rsidRPr="00C65DF2" w:rsidRDefault="00800971" w:rsidP="0080097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812C9F9" w14:textId="206CA196" w:rsidR="00800971" w:rsidRPr="00C65DF2" w:rsidRDefault="00800971" w:rsidP="0080097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C65DF2">
              <w:rPr>
                <w:rFonts w:asciiTheme="majorBidi" w:hAnsiTheme="majorBidi" w:cstheme="majorBidi"/>
                <w:sz w:val="26"/>
                <w:szCs w:val="26"/>
              </w:rPr>
              <w:t>252,393</w:t>
            </w:r>
          </w:p>
        </w:tc>
      </w:tr>
      <w:tr w:rsidR="00800971" w:rsidRPr="006F04B2" w14:paraId="3A90FAB1" w14:textId="77777777" w:rsidTr="009F28FE">
        <w:tc>
          <w:tcPr>
            <w:tcW w:w="3060" w:type="dxa"/>
            <w:shd w:val="clear" w:color="auto" w:fill="auto"/>
          </w:tcPr>
          <w:p w14:paraId="7646DE2E" w14:textId="77777777" w:rsidR="00800971" w:rsidRPr="006F04B2" w:rsidRDefault="00800971" w:rsidP="00800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04B2">
              <w:rPr>
                <w:rFonts w:asciiTheme="majorBidi" w:hAnsiTheme="majorBidi" w:cstheme="majorBidi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17C68239" w14:textId="15138D81" w:rsidR="00800971" w:rsidRPr="006F04B2" w:rsidRDefault="00800971" w:rsidP="0080097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9292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42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57E93C2" w14:textId="77777777" w:rsidR="00800971" w:rsidRPr="006F04B2" w:rsidRDefault="00800971" w:rsidP="0080097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3F74527" w14:textId="67875F72" w:rsidR="00800971" w:rsidRPr="006F04B2" w:rsidRDefault="00800971" w:rsidP="00800971">
            <w:pPr>
              <w:pStyle w:val="acctfourfigures"/>
              <w:tabs>
                <w:tab w:val="clear" w:pos="765"/>
                <w:tab w:val="decimal" w:pos="1121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D9292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19,017</w:t>
            </w:r>
          </w:p>
        </w:tc>
        <w:tc>
          <w:tcPr>
            <w:tcW w:w="270" w:type="dxa"/>
            <w:shd w:val="clear" w:color="auto" w:fill="auto"/>
          </w:tcPr>
          <w:p w14:paraId="5024D48A" w14:textId="77777777" w:rsidR="00800971" w:rsidRPr="006F04B2" w:rsidRDefault="00800971" w:rsidP="0080097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FFA9723" w14:textId="03F3A13C" w:rsidR="00800971" w:rsidRPr="006F04B2" w:rsidRDefault="00800971" w:rsidP="0080097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D9292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4,222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3B84EDDC" w14:textId="77777777" w:rsidR="00800971" w:rsidRPr="006F04B2" w:rsidRDefault="00800971" w:rsidP="0080097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83" w:type="dxa"/>
            <w:shd w:val="clear" w:color="auto" w:fill="auto"/>
            <w:vAlign w:val="bottom"/>
          </w:tcPr>
          <w:p w14:paraId="75A5EA15" w14:textId="41708496" w:rsidR="00800971" w:rsidRPr="006F04B2" w:rsidRDefault="00800971" w:rsidP="0080097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D9292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4,653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79122DAC" w14:textId="77777777" w:rsidR="00800971" w:rsidRPr="006F04B2" w:rsidRDefault="00800971" w:rsidP="0080097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496F1E0A" w14:textId="21A913C8" w:rsidR="00800971" w:rsidRPr="006F04B2" w:rsidRDefault="00800971" w:rsidP="0080097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D9292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5,873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46E03788" w14:textId="77777777" w:rsidR="00800971" w:rsidRPr="006F04B2" w:rsidRDefault="00800971" w:rsidP="0080097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94" w:type="dxa"/>
            <w:shd w:val="clear" w:color="auto" w:fill="auto"/>
          </w:tcPr>
          <w:p w14:paraId="22BF2457" w14:textId="3E683F6F" w:rsidR="00800971" w:rsidRPr="006F04B2" w:rsidRDefault="00800971" w:rsidP="0080097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D9292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11,638</w:t>
            </w:r>
          </w:p>
        </w:tc>
        <w:tc>
          <w:tcPr>
            <w:tcW w:w="236" w:type="dxa"/>
            <w:shd w:val="clear" w:color="auto" w:fill="auto"/>
          </w:tcPr>
          <w:p w14:paraId="19E1DF78" w14:textId="77777777" w:rsidR="00800971" w:rsidRPr="006F04B2" w:rsidRDefault="00800971" w:rsidP="0080097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0946CB79" w14:textId="4EC10695" w:rsidR="00800971" w:rsidRPr="006F04B2" w:rsidRDefault="00800971" w:rsidP="00800971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F04B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BF8A25E" w14:textId="77777777" w:rsidR="00800971" w:rsidRPr="006F04B2" w:rsidRDefault="00800971" w:rsidP="0080097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C79DFF2" w14:textId="00414F2B" w:rsidR="00800971" w:rsidRPr="006F04B2" w:rsidRDefault="00800971" w:rsidP="0080097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6F04B2">
              <w:rPr>
                <w:rFonts w:asciiTheme="majorBidi" w:hAnsiTheme="majorBidi" w:cstheme="majorBidi"/>
                <w:sz w:val="26"/>
                <w:szCs w:val="26"/>
              </w:rPr>
              <w:t>45,</w:t>
            </w:r>
            <w:r w:rsidRPr="00D9292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82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</w:t>
            </w:r>
          </w:p>
        </w:tc>
      </w:tr>
      <w:tr w:rsidR="00800971" w:rsidRPr="006F04B2" w14:paraId="16A31150" w14:textId="77777777" w:rsidTr="009F28FE">
        <w:tc>
          <w:tcPr>
            <w:tcW w:w="3060" w:type="dxa"/>
            <w:shd w:val="clear" w:color="auto" w:fill="auto"/>
          </w:tcPr>
          <w:p w14:paraId="2E3693EA" w14:textId="77777777" w:rsidR="00800971" w:rsidRPr="006F04B2" w:rsidRDefault="00800971" w:rsidP="00800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04B2">
              <w:rPr>
                <w:rFonts w:asciiTheme="majorBidi" w:hAnsiTheme="majorBidi" w:cstheme="majorBidi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1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D54B40" w14:textId="220C208E" w:rsidR="00800971" w:rsidRPr="006F04B2" w:rsidRDefault="00800971" w:rsidP="00800971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6F04B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7B4CEE2" w14:textId="77777777" w:rsidR="00800971" w:rsidRPr="006F04B2" w:rsidRDefault="00800971" w:rsidP="00800971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719F06" w14:textId="118C3DF4" w:rsidR="00800971" w:rsidRPr="006F04B2" w:rsidRDefault="00800971" w:rsidP="00800971">
            <w:pPr>
              <w:pStyle w:val="acctfourfigures"/>
              <w:tabs>
                <w:tab w:val="clear" w:pos="765"/>
                <w:tab w:val="decimal" w:pos="93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6F04B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7EE8ABC" w14:textId="77777777" w:rsidR="00800971" w:rsidRPr="006F04B2" w:rsidRDefault="00800971" w:rsidP="0080097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4D3B2C" w14:textId="1E9E704C" w:rsidR="00800971" w:rsidRPr="006F04B2" w:rsidRDefault="00800971" w:rsidP="0080097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</w:t>
            </w:r>
            <w:r w:rsidRPr="006F04B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40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4EE3B79D" w14:textId="77777777" w:rsidR="00800971" w:rsidRPr="006F04B2" w:rsidRDefault="00800971" w:rsidP="0080097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07D775" w14:textId="1C9D82A5" w:rsidR="00800971" w:rsidRPr="006F04B2" w:rsidRDefault="00800971" w:rsidP="0080097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</w:t>
            </w:r>
            <w:r w:rsidRPr="006F04B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2,034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74E159AD" w14:textId="77777777" w:rsidR="00800971" w:rsidRPr="006F04B2" w:rsidRDefault="00800971" w:rsidP="0080097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3A2834" w14:textId="46DE6AA5" w:rsidR="00800971" w:rsidRPr="006F04B2" w:rsidRDefault="00800971" w:rsidP="0080097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</w:t>
            </w:r>
            <w:r w:rsidRPr="006F04B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511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46250B29" w14:textId="77777777" w:rsidR="00800971" w:rsidRPr="006F04B2" w:rsidRDefault="00800971" w:rsidP="0080097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2A0D8C" w14:textId="787B42DD" w:rsidR="00800971" w:rsidRPr="006F04B2" w:rsidRDefault="00800971" w:rsidP="0080097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</w:t>
            </w:r>
            <w:r w:rsidRPr="006F04B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22,175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66566BAE" w14:textId="77777777" w:rsidR="00800971" w:rsidRPr="006F04B2" w:rsidRDefault="00800971" w:rsidP="0080097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6DD86A" w14:textId="272EE3AE" w:rsidR="00800971" w:rsidRPr="006F04B2" w:rsidRDefault="00800971" w:rsidP="00800971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6F04B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D142B0E" w14:textId="77777777" w:rsidR="00800971" w:rsidRPr="006F04B2" w:rsidRDefault="00800971" w:rsidP="0080097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C49C0A" w14:textId="7B07D813" w:rsidR="00800971" w:rsidRPr="006F04B2" w:rsidRDefault="00800971" w:rsidP="0080097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</w:t>
            </w:r>
            <w:r w:rsidRPr="006F04B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24,760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)</w:t>
            </w:r>
          </w:p>
        </w:tc>
      </w:tr>
      <w:tr w:rsidR="00800971" w:rsidRPr="006F04B2" w14:paraId="2C251E82" w14:textId="77777777" w:rsidTr="00B6667C">
        <w:tc>
          <w:tcPr>
            <w:tcW w:w="3060" w:type="dxa"/>
            <w:shd w:val="clear" w:color="auto" w:fill="auto"/>
          </w:tcPr>
          <w:p w14:paraId="08DBF033" w14:textId="46B6B496" w:rsidR="00800971" w:rsidRPr="006F04B2" w:rsidRDefault="00800971" w:rsidP="00800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F04B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6F04B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6F04B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2562 </w:t>
            </w:r>
            <w:r w:rsidRPr="006F04B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และ </w:t>
            </w:r>
            <w:r w:rsidRPr="006F04B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br/>
              <w:t xml:space="preserve">1 </w:t>
            </w:r>
            <w:r w:rsidRPr="006F04B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มกราคม 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18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9A8899" w14:textId="76F95CDE" w:rsidR="00800971" w:rsidRPr="00D9292D" w:rsidRDefault="00800971" w:rsidP="0080097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9292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1,79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B775F00" w14:textId="77777777" w:rsidR="00800971" w:rsidRPr="00D9292D" w:rsidRDefault="00800971" w:rsidP="0080097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8461F0" w14:textId="576C962D" w:rsidR="00800971" w:rsidRPr="00D9292D" w:rsidRDefault="00800971" w:rsidP="00800971">
            <w:pPr>
              <w:pStyle w:val="acctfourfigures"/>
              <w:tabs>
                <w:tab w:val="clear" w:pos="765"/>
                <w:tab w:val="decimal" w:pos="1121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9292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147,641</w:t>
            </w:r>
          </w:p>
        </w:tc>
        <w:tc>
          <w:tcPr>
            <w:tcW w:w="270" w:type="dxa"/>
            <w:shd w:val="clear" w:color="auto" w:fill="auto"/>
          </w:tcPr>
          <w:p w14:paraId="2AADECFC" w14:textId="77777777" w:rsidR="00800971" w:rsidRPr="00D9292D" w:rsidRDefault="00800971" w:rsidP="0080097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694D3F" w14:textId="7BCA1AFB" w:rsidR="00800971" w:rsidRPr="00D9292D" w:rsidRDefault="00800971" w:rsidP="0080097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9292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39,137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7BC55196" w14:textId="77777777" w:rsidR="00800971" w:rsidRPr="00D9292D" w:rsidRDefault="00800971" w:rsidP="0080097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D7D051" w14:textId="1379F8D6" w:rsidR="00800971" w:rsidRPr="00D9292D" w:rsidRDefault="00800971" w:rsidP="0080097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9292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26,410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015F91C4" w14:textId="77777777" w:rsidR="00800971" w:rsidRPr="00D9292D" w:rsidRDefault="00800971" w:rsidP="0080097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67B39D" w14:textId="494BE1B7" w:rsidR="00800971" w:rsidRPr="00D9292D" w:rsidRDefault="00800971" w:rsidP="0080097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9292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27,929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07627CB6" w14:textId="77777777" w:rsidR="00800971" w:rsidRPr="00D9292D" w:rsidRDefault="00800971" w:rsidP="0080097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56F58E" w14:textId="7F1EF741" w:rsidR="00800971" w:rsidRPr="00D9292D" w:rsidRDefault="00800971" w:rsidP="0080097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9292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30,550</w:t>
            </w:r>
          </w:p>
        </w:tc>
        <w:tc>
          <w:tcPr>
            <w:tcW w:w="236" w:type="dxa"/>
            <w:shd w:val="clear" w:color="auto" w:fill="auto"/>
          </w:tcPr>
          <w:p w14:paraId="6B174590" w14:textId="77777777" w:rsidR="00800971" w:rsidRPr="006F04B2" w:rsidRDefault="00800971" w:rsidP="0080097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D4A49D" w14:textId="62006748" w:rsidR="00800971" w:rsidRPr="006F04B2" w:rsidRDefault="00800971" w:rsidP="00800971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6F04B2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6BC0C40" w14:textId="77777777" w:rsidR="00800971" w:rsidRPr="006F04B2" w:rsidRDefault="00800971" w:rsidP="0080097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2EDEC7" w14:textId="448719EF" w:rsidR="00800971" w:rsidRPr="006F04B2" w:rsidRDefault="00800971" w:rsidP="0080097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F04B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273,45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</w:t>
            </w:r>
          </w:p>
        </w:tc>
      </w:tr>
      <w:tr w:rsidR="00800971" w:rsidRPr="00800971" w14:paraId="030C7190" w14:textId="77777777" w:rsidTr="001E33B8">
        <w:tc>
          <w:tcPr>
            <w:tcW w:w="3060" w:type="dxa"/>
            <w:shd w:val="clear" w:color="auto" w:fill="auto"/>
          </w:tcPr>
          <w:p w14:paraId="20669AEC" w14:textId="41C86E67" w:rsidR="00800971" w:rsidRPr="006F04B2" w:rsidRDefault="00800971" w:rsidP="00800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717753">
              <w:rPr>
                <w:rFonts w:asciiTheme="majorBidi" w:hAnsiTheme="majorBidi" w:cstheme="majorBidi"/>
                <w:sz w:val="26"/>
                <w:szCs w:val="26"/>
                <w:cs/>
              </w:rPr>
              <w:t>การ</w:t>
            </w:r>
            <w:r w:rsidRPr="00AF4674">
              <w:rPr>
                <w:rFonts w:asciiTheme="majorBidi" w:hAnsiTheme="majorBidi" w:cstheme="majorBidi" w:hint="cs"/>
                <w:sz w:val="26"/>
                <w:szCs w:val="26"/>
                <w:cs/>
              </w:rPr>
              <w:t>โอนสินทรัพย์ภายใต้สัญญาเช่าการเงิน</w:t>
            </w:r>
            <w:r w:rsidRPr="0071775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จากการถือปฏิบัติตาม </w:t>
            </w:r>
            <w:r w:rsidRPr="00717753">
              <w:rPr>
                <w:rFonts w:asciiTheme="majorBidi" w:hAnsiTheme="majorBidi" w:cstheme="majorBidi"/>
                <w:sz w:val="26"/>
                <w:szCs w:val="26"/>
              </w:rPr>
              <w:t xml:space="preserve">TFRS 16 </w:t>
            </w:r>
            <w:r w:rsidRPr="00717753">
              <w:rPr>
                <w:rFonts w:asciiTheme="majorBidi" w:hAnsiTheme="majorBidi" w:cstheme="majorBidi"/>
                <w:sz w:val="26"/>
                <w:szCs w:val="26"/>
                <w:cs/>
              </w:rPr>
              <w:t>เป็นครั้งแรก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1B520456" w14:textId="27B0C9EC" w:rsidR="00800971" w:rsidRPr="00800971" w:rsidRDefault="00800971" w:rsidP="00800971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0097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47D1E5A" w14:textId="77777777" w:rsidR="00800971" w:rsidRPr="00800971" w:rsidRDefault="00800971" w:rsidP="0080097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F0224A2" w14:textId="443F3A07" w:rsidR="00800971" w:rsidRPr="00800971" w:rsidRDefault="00800971" w:rsidP="00800971">
            <w:pPr>
              <w:pStyle w:val="acctfourfigures"/>
              <w:tabs>
                <w:tab w:val="clear" w:pos="765"/>
                <w:tab w:val="decimal" w:pos="93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80097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0442EB2" w14:textId="77777777" w:rsidR="00800971" w:rsidRPr="00800971" w:rsidRDefault="00800971" w:rsidP="0080097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2C04651" w14:textId="48A1E979" w:rsidR="00800971" w:rsidRPr="00800971" w:rsidRDefault="00800971" w:rsidP="00800971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80097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05568199" w14:textId="77777777" w:rsidR="00800971" w:rsidRPr="00800971" w:rsidRDefault="00800971" w:rsidP="0080097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3" w:type="dxa"/>
            <w:shd w:val="clear" w:color="auto" w:fill="auto"/>
            <w:vAlign w:val="bottom"/>
          </w:tcPr>
          <w:p w14:paraId="62B67AD6" w14:textId="06869303" w:rsidR="00800971" w:rsidRPr="00800971" w:rsidRDefault="00800971" w:rsidP="00800971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80097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0D933CAF" w14:textId="77777777" w:rsidR="00800971" w:rsidRPr="00800971" w:rsidRDefault="00800971" w:rsidP="0080097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648BD05A" w14:textId="73C29B93" w:rsidR="00800971" w:rsidRPr="00800971" w:rsidRDefault="00800971" w:rsidP="00800971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0097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62C4F12C" w14:textId="77777777" w:rsidR="00800971" w:rsidRPr="00800971" w:rsidRDefault="00800971" w:rsidP="0080097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4" w:type="dxa"/>
            <w:shd w:val="clear" w:color="auto" w:fill="auto"/>
          </w:tcPr>
          <w:p w14:paraId="57FCB006" w14:textId="77777777" w:rsidR="00800971" w:rsidRPr="00800971" w:rsidRDefault="00800971" w:rsidP="0080097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F3586B7" w14:textId="77777777" w:rsidR="00800971" w:rsidRPr="00800971" w:rsidRDefault="00800971" w:rsidP="0080097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8651514" w14:textId="36545941" w:rsidR="00800971" w:rsidRPr="00800971" w:rsidRDefault="00800971" w:rsidP="0080097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800971">
              <w:rPr>
                <w:rFonts w:asciiTheme="majorBidi" w:hAnsiTheme="majorBidi" w:cstheme="majorBidi"/>
                <w:sz w:val="26"/>
                <w:szCs w:val="26"/>
              </w:rPr>
              <w:t>(21,266)</w:t>
            </w:r>
          </w:p>
        </w:tc>
        <w:tc>
          <w:tcPr>
            <w:tcW w:w="236" w:type="dxa"/>
            <w:shd w:val="clear" w:color="auto" w:fill="auto"/>
          </w:tcPr>
          <w:p w14:paraId="18E66FEB" w14:textId="77777777" w:rsidR="00800971" w:rsidRPr="00800971" w:rsidRDefault="00800971" w:rsidP="0080097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5B604111" w14:textId="5DB81A59" w:rsidR="00800971" w:rsidRPr="00800971" w:rsidRDefault="00800971" w:rsidP="00800971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0097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6AD19F2" w14:textId="77777777" w:rsidR="00800971" w:rsidRPr="00800971" w:rsidRDefault="00800971" w:rsidP="0080097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9C91A8E" w14:textId="4D9FDAF5" w:rsidR="00800971" w:rsidRPr="00800971" w:rsidRDefault="00800971" w:rsidP="0080097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800971">
              <w:rPr>
                <w:rFonts w:asciiTheme="majorBidi" w:hAnsiTheme="majorBidi" w:cstheme="majorBidi"/>
                <w:sz w:val="26"/>
                <w:szCs w:val="26"/>
              </w:rPr>
              <w:t>(21,266)</w:t>
            </w:r>
          </w:p>
        </w:tc>
      </w:tr>
      <w:tr w:rsidR="00800971" w:rsidRPr="006F04B2" w14:paraId="6F7E4EDF" w14:textId="77777777" w:rsidTr="001E33B8">
        <w:tc>
          <w:tcPr>
            <w:tcW w:w="3060" w:type="dxa"/>
            <w:shd w:val="clear" w:color="auto" w:fill="auto"/>
          </w:tcPr>
          <w:p w14:paraId="772449CB" w14:textId="07073D0F" w:rsidR="00800971" w:rsidRPr="001E33B8" w:rsidRDefault="00800971" w:rsidP="00800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71775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ณ วันที่</w:t>
            </w:r>
            <w:r w:rsidRPr="0071775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1 </w:t>
            </w:r>
            <w:r w:rsidRPr="0071775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มกราคม </w:t>
            </w:r>
            <w:r w:rsidRPr="0071775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2563 - </w:t>
            </w:r>
            <w:r w:rsidRPr="0071775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ปรับปรุงใหม่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2FD812" w14:textId="5763189C" w:rsidR="00800971" w:rsidRPr="00D46E52" w:rsidRDefault="00800971" w:rsidP="0080097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</w:rPr>
              <w:t>1,791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48116F6" w14:textId="77777777" w:rsidR="00800971" w:rsidRPr="00D46E52" w:rsidRDefault="00800971" w:rsidP="00800971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5AAED6" w14:textId="0FB40BB1" w:rsidR="00800971" w:rsidRPr="00D46E52" w:rsidRDefault="00800971" w:rsidP="00800971">
            <w:pPr>
              <w:pStyle w:val="acctfourfigures"/>
              <w:tabs>
                <w:tab w:val="clear" w:pos="765"/>
                <w:tab w:val="decimal" w:pos="1121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</w:rPr>
              <w:t>147,641</w:t>
            </w:r>
          </w:p>
        </w:tc>
        <w:tc>
          <w:tcPr>
            <w:tcW w:w="270" w:type="dxa"/>
            <w:shd w:val="clear" w:color="auto" w:fill="auto"/>
          </w:tcPr>
          <w:p w14:paraId="4CF22EEB" w14:textId="77777777" w:rsidR="00800971" w:rsidRPr="00D46E52" w:rsidRDefault="00800971" w:rsidP="00800971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FECBC9" w14:textId="093131D0" w:rsidR="00800971" w:rsidRPr="00D46E52" w:rsidRDefault="00800971" w:rsidP="0080097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</w:rPr>
              <w:t>39,137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26DC8C67" w14:textId="77777777" w:rsidR="00800971" w:rsidRPr="00D46E52" w:rsidRDefault="00800971" w:rsidP="00800971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030F9A" w14:textId="3F50A7FE" w:rsidR="00800971" w:rsidRPr="00D46E52" w:rsidRDefault="00800971" w:rsidP="0080097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</w:rPr>
              <w:t>26,410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6E7A8306" w14:textId="77777777" w:rsidR="00800971" w:rsidRPr="00D46E52" w:rsidRDefault="00800971" w:rsidP="00800971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017596" w14:textId="1449944B" w:rsidR="00800971" w:rsidRPr="00D46E52" w:rsidRDefault="00800971" w:rsidP="0080097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</w:rPr>
              <w:t>27,929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6C08F7CC" w14:textId="77777777" w:rsidR="00800971" w:rsidRPr="00D9292D" w:rsidRDefault="00800971" w:rsidP="0080097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173423" w14:textId="65CAACA1" w:rsidR="00800971" w:rsidRPr="00D9292D" w:rsidRDefault="00800971" w:rsidP="0080097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</w:rPr>
              <w:t>9,284</w:t>
            </w:r>
          </w:p>
        </w:tc>
        <w:tc>
          <w:tcPr>
            <w:tcW w:w="236" w:type="dxa"/>
            <w:shd w:val="clear" w:color="auto" w:fill="auto"/>
          </w:tcPr>
          <w:p w14:paraId="2837F344" w14:textId="77777777" w:rsidR="00800971" w:rsidRPr="006F04B2" w:rsidRDefault="00800971" w:rsidP="0080097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7C354C" w14:textId="2B4D7CD9" w:rsidR="00800971" w:rsidRPr="006F04B2" w:rsidRDefault="00800971" w:rsidP="00800971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91563ED" w14:textId="77777777" w:rsidR="00800971" w:rsidRPr="006F04B2" w:rsidRDefault="00800971" w:rsidP="0080097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A7413C" w14:textId="56BB5AEF" w:rsidR="00800971" w:rsidRPr="006F04B2" w:rsidRDefault="00800971" w:rsidP="0080097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</w:rPr>
              <w:t>252,192</w:t>
            </w:r>
          </w:p>
        </w:tc>
      </w:tr>
      <w:tr w:rsidR="00800971" w:rsidRPr="006F04B2" w14:paraId="06D03F45" w14:textId="77777777" w:rsidTr="001E33B8">
        <w:tc>
          <w:tcPr>
            <w:tcW w:w="3060" w:type="dxa"/>
            <w:shd w:val="clear" w:color="auto" w:fill="auto"/>
          </w:tcPr>
          <w:p w14:paraId="27102D21" w14:textId="77777777" w:rsidR="00800971" w:rsidRPr="006F04B2" w:rsidRDefault="00800971" w:rsidP="00800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F04B2">
              <w:rPr>
                <w:rFonts w:asciiTheme="majorBidi" w:hAnsiTheme="majorBidi" w:cstheme="majorBidi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32A024E7" w14:textId="194E0D56" w:rsidR="00800971" w:rsidRPr="00D9292D" w:rsidRDefault="00800971" w:rsidP="0080097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45</w:t>
            </w:r>
            <w:r w:rsidR="006715B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4B48A8F" w14:textId="77777777" w:rsidR="00800971" w:rsidRPr="00D9292D" w:rsidRDefault="00800971" w:rsidP="0080097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D346537" w14:textId="55CB6925" w:rsidR="00800971" w:rsidRPr="00D9292D" w:rsidRDefault="00800971" w:rsidP="00800971">
            <w:pPr>
              <w:pStyle w:val="acctfourfigures"/>
              <w:tabs>
                <w:tab w:val="clear" w:pos="765"/>
                <w:tab w:val="decimal" w:pos="1121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17,85</w:t>
            </w:r>
            <w:r w:rsidR="006715B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3E1BE3F2" w14:textId="77777777" w:rsidR="00800971" w:rsidRPr="00D9292D" w:rsidRDefault="00800971" w:rsidP="0080097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F048325" w14:textId="7904E353" w:rsidR="00800971" w:rsidRPr="00D9292D" w:rsidRDefault="00800971" w:rsidP="0080097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4,640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7B28002C" w14:textId="77777777" w:rsidR="00800971" w:rsidRPr="00D9292D" w:rsidRDefault="00800971" w:rsidP="0080097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83" w:type="dxa"/>
            <w:shd w:val="clear" w:color="auto" w:fill="auto"/>
            <w:vAlign w:val="bottom"/>
          </w:tcPr>
          <w:p w14:paraId="489BA11A" w14:textId="5C6650FA" w:rsidR="00800971" w:rsidRPr="00D9292D" w:rsidRDefault="00800971" w:rsidP="0080097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4,141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15804BDF" w14:textId="77777777" w:rsidR="00800971" w:rsidRPr="00D9292D" w:rsidRDefault="00800971" w:rsidP="0080097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75EB734A" w14:textId="503FF10D" w:rsidR="00800971" w:rsidRPr="00D9292D" w:rsidRDefault="00800971" w:rsidP="0080097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5,247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64B2D072" w14:textId="77777777" w:rsidR="00800971" w:rsidRPr="00D9292D" w:rsidRDefault="00800971" w:rsidP="0080097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94" w:type="dxa"/>
            <w:shd w:val="clear" w:color="auto" w:fill="auto"/>
          </w:tcPr>
          <w:p w14:paraId="3AF39B47" w14:textId="557D1393" w:rsidR="00800971" w:rsidRPr="00D9292D" w:rsidRDefault="00800971" w:rsidP="0080097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1,726</w:t>
            </w:r>
          </w:p>
        </w:tc>
        <w:tc>
          <w:tcPr>
            <w:tcW w:w="236" w:type="dxa"/>
            <w:shd w:val="clear" w:color="auto" w:fill="auto"/>
          </w:tcPr>
          <w:p w14:paraId="2E98C1EB" w14:textId="77777777" w:rsidR="00800971" w:rsidRPr="006F04B2" w:rsidRDefault="00800971" w:rsidP="0080097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35542705" w14:textId="1E4D4A64" w:rsidR="00800971" w:rsidRPr="00BC6512" w:rsidRDefault="00800971" w:rsidP="00800971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BC6512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869ABB4" w14:textId="77777777" w:rsidR="00800971" w:rsidRPr="006F04B2" w:rsidRDefault="00800971" w:rsidP="0080097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8ECFDC6" w14:textId="46B45DE3" w:rsidR="00800971" w:rsidRPr="006F04B2" w:rsidRDefault="00800971" w:rsidP="0080097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34,065</w:t>
            </w:r>
          </w:p>
        </w:tc>
      </w:tr>
      <w:tr w:rsidR="00800971" w:rsidRPr="006F04B2" w14:paraId="07420559" w14:textId="77777777" w:rsidTr="001E33B8">
        <w:tc>
          <w:tcPr>
            <w:tcW w:w="3060" w:type="dxa"/>
            <w:shd w:val="clear" w:color="auto" w:fill="auto"/>
          </w:tcPr>
          <w:p w14:paraId="4BCE7538" w14:textId="77777777" w:rsidR="00800971" w:rsidRPr="006F04B2" w:rsidRDefault="00800971" w:rsidP="00800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04B2">
              <w:rPr>
                <w:rFonts w:asciiTheme="majorBidi" w:hAnsiTheme="majorBidi" w:cstheme="majorBidi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4A73C1E1" w14:textId="1ECE9D9B" w:rsidR="00800971" w:rsidRPr="006F04B2" w:rsidRDefault="00800971" w:rsidP="00800971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5E1BB17" w14:textId="77777777" w:rsidR="00800971" w:rsidRPr="006F04B2" w:rsidRDefault="00800971" w:rsidP="0080097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FD33FD7" w14:textId="7780FD4D" w:rsidR="00800971" w:rsidRPr="006F04B2" w:rsidRDefault="00800971" w:rsidP="00800971">
            <w:pPr>
              <w:pStyle w:val="acctfourfigures"/>
              <w:tabs>
                <w:tab w:val="clear" w:pos="765"/>
                <w:tab w:val="decimal" w:pos="93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644F6D1" w14:textId="77777777" w:rsidR="00800971" w:rsidRPr="006F04B2" w:rsidRDefault="00800971" w:rsidP="0080097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EBD965A" w14:textId="1BB53998" w:rsidR="00800971" w:rsidRPr="006F04B2" w:rsidRDefault="00800971" w:rsidP="0080097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(1,838)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5A3DE039" w14:textId="77777777" w:rsidR="00800971" w:rsidRPr="00D9292D" w:rsidRDefault="00800971" w:rsidP="0080097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83" w:type="dxa"/>
            <w:shd w:val="clear" w:color="auto" w:fill="auto"/>
            <w:vAlign w:val="bottom"/>
          </w:tcPr>
          <w:p w14:paraId="12CFC945" w14:textId="7ED9BC56" w:rsidR="00800971" w:rsidRPr="006F04B2" w:rsidRDefault="00800971" w:rsidP="0080097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(4,239)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48691862" w14:textId="77777777" w:rsidR="00800971" w:rsidRPr="00D9292D" w:rsidRDefault="00800971" w:rsidP="0080097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02D949E9" w14:textId="21CB776D" w:rsidR="00800971" w:rsidRPr="006F04B2" w:rsidRDefault="00800971" w:rsidP="0080097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(29)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64F52F1B" w14:textId="77777777" w:rsidR="00800971" w:rsidRPr="00D9292D" w:rsidRDefault="00800971" w:rsidP="0080097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1D193F" w14:textId="25C5E114" w:rsidR="00800971" w:rsidRPr="006F04B2" w:rsidRDefault="00800971" w:rsidP="0080097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(656)</w:t>
            </w:r>
          </w:p>
        </w:tc>
        <w:tc>
          <w:tcPr>
            <w:tcW w:w="236" w:type="dxa"/>
            <w:shd w:val="clear" w:color="auto" w:fill="auto"/>
          </w:tcPr>
          <w:p w14:paraId="505E48B9" w14:textId="77777777" w:rsidR="00800971" w:rsidRPr="006F04B2" w:rsidRDefault="00800971" w:rsidP="0080097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4C18BBF2" w14:textId="6EEBF970" w:rsidR="00800971" w:rsidRPr="00BC6512" w:rsidRDefault="00800971" w:rsidP="00800971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  <w:r w:rsidRPr="00BC6512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BEF0B7A" w14:textId="77777777" w:rsidR="00800971" w:rsidRPr="006F04B2" w:rsidRDefault="00800971" w:rsidP="0080097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C983BFC" w14:textId="661D57DF" w:rsidR="00800971" w:rsidRPr="006F04B2" w:rsidRDefault="00800971" w:rsidP="0080097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(6,762)</w:t>
            </w:r>
          </w:p>
        </w:tc>
      </w:tr>
      <w:tr w:rsidR="00800971" w:rsidRPr="006F04B2" w14:paraId="3418EA9B" w14:textId="77777777" w:rsidTr="001E33B8">
        <w:tc>
          <w:tcPr>
            <w:tcW w:w="3060" w:type="dxa"/>
            <w:shd w:val="clear" w:color="auto" w:fill="auto"/>
          </w:tcPr>
          <w:p w14:paraId="0AD3CFCC" w14:textId="2FCF0F0D" w:rsidR="00800971" w:rsidRPr="006F04B2" w:rsidRDefault="00800971" w:rsidP="00800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04B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6F04B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6F04B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D77BE1" w14:textId="716AEE12" w:rsidR="00800971" w:rsidRPr="00D9292D" w:rsidRDefault="00800971" w:rsidP="0080097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2,24</w:t>
            </w:r>
            <w:r w:rsidR="006715B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7B85E79" w14:textId="77777777" w:rsidR="00800971" w:rsidRPr="00D9292D" w:rsidRDefault="00800971" w:rsidP="0080097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0D2BFD" w14:textId="0DB0CA4E" w:rsidR="00800971" w:rsidRPr="00D9292D" w:rsidRDefault="00800971" w:rsidP="00800971">
            <w:pPr>
              <w:pStyle w:val="acctfourfigures"/>
              <w:tabs>
                <w:tab w:val="clear" w:pos="765"/>
                <w:tab w:val="decimal" w:pos="1121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165,49</w:t>
            </w:r>
            <w:r w:rsidR="006715B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0F5D4F32" w14:textId="77777777" w:rsidR="00800971" w:rsidRPr="00D9292D" w:rsidRDefault="00800971" w:rsidP="0080097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B3F32E" w14:textId="5C6D110C" w:rsidR="00800971" w:rsidRPr="00D9292D" w:rsidRDefault="00800971" w:rsidP="0080097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41,939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5784E029" w14:textId="77777777" w:rsidR="00800971" w:rsidRPr="00D9292D" w:rsidRDefault="00800971" w:rsidP="0080097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98646E" w14:textId="150CDD55" w:rsidR="00800971" w:rsidRPr="00D9292D" w:rsidRDefault="00800971" w:rsidP="0080097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26,312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34519A24" w14:textId="77777777" w:rsidR="00800971" w:rsidRPr="00D9292D" w:rsidRDefault="00800971" w:rsidP="0080097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932A2D" w14:textId="7B8DEF7E" w:rsidR="00800971" w:rsidRPr="00D9292D" w:rsidRDefault="00800971" w:rsidP="0080097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33,147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5DC5C4AE" w14:textId="77777777" w:rsidR="00800971" w:rsidRPr="00D9292D" w:rsidRDefault="00800971" w:rsidP="0080097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173A3B" w14:textId="48DEFBAD" w:rsidR="00800971" w:rsidRPr="00D9292D" w:rsidRDefault="00800971" w:rsidP="0080097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10,354</w:t>
            </w:r>
          </w:p>
        </w:tc>
        <w:tc>
          <w:tcPr>
            <w:tcW w:w="236" w:type="dxa"/>
            <w:shd w:val="clear" w:color="auto" w:fill="auto"/>
          </w:tcPr>
          <w:p w14:paraId="212195F1" w14:textId="77777777" w:rsidR="00800971" w:rsidRPr="006F04B2" w:rsidRDefault="00800971" w:rsidP="0080097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821459" w14:textId="2D6A0A98" w:rsidR="00800971" w:rsidRPr="006F04B2" w:rsidRDefault="00800971" w:rsidP="00800971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9534CFC" w14:textId="77777777" w:rsidR="00800971" w:rsidRPr="006F04B2" w:rsidRDefault="00800971" w:rsidP="0080097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BD314B" w14:textId="1C881A64" w:rsidR="00800971" w:rsidRPr="006F04B2" w:rsidRDefault="00800971" w:rsidP="0080097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279,495</w:t>
            </w:r>
          </w:p>
        </w:tc>
      </w:tr>
      <w:tr w:rsidR="00800971" w:rsidRPr="006F04B2" w14:paraId="70F9B81B" w14:textId="77777777" w:rsidTr="001E33B8">
        <w:tc>
          <w:tcPr>
            <w:tcW w:w="3060" w:type="dxa"/>
            <w:shd w:val="clear" w:color="auto" w:fill="auto"/>
          </w:tcPr>
          <w:p w14:paraId="3AED066A" w14:textId="2AC1FCC2" w:rsidR="00800971" w:rsidRPr="006F04B2" w:rsidRDefault="00800971" w:rsidP="00800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1BDCA3" w14:textId="77777777" w:rsidR="00800971" w:rsidRPr="006F04B2" w:rsidRDefault="00800971" w:rsidP="0080097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1EC21AB" w14:textId="77777777" w:rsidR="00800971" w:rsidRPr="006F04B2" w:rsidRDefault="00800971" w:rsidP="0080097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D48FC4" w14:textId="77777777" w:rsidR="00800971" w:rsidRPr="006F04B2" w:rsidRDefault="00800971" w:rsidP="00800971">
            <w:pPr>
              <w:pStyle w:val="acctfourfigures"/>
              <w:tabs>
                <w:tab w:val="clear" w:pos="765"/>
                <w:tab w:val="decimal" w:pos="1121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179C0263" w14:textId="77777777" w:rsidR="00800971" w:rsidRPr="006F04B2" w:rsidRDefault="00800971" w:rsidP="0080097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143B92" w14:textId="77777777" w:rsidR="00800971" w:rsidRPr="006F04B2" w:rsidRDefault="00800971" w:rsidP="0080097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3E3E454D" w14:textId="77777777" w:rsidR="00800971" w:rsidRPr="006F04B2" w:rsidRDefault="00800971" w:rsidP="0080097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F57F13" w14:textId="77777777" w:rsidR="00800971" w:rsidRPr="006F04B2" w:rsidRDefault="00800971" w:rsidP="0080097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6618EF84" w14:textId="77777777" w:rsidR="00800971" w:rsidRPr="006F04B2" w:rsidRDefault="00800971" w:rsidP="0080097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A97F48" w14:textId="77777777" w:rsidR="00800971" w:rsidRPr="006F04B2" w:rsidRDefault="00800971" w:rsidP="0080097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3284CF50" w14:textId="77777777" w:rsidR="00800971" w:rsidRPr="006F04B2" w:rsidRDefault="00800971" w:rsidP="0080097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94" w:type="dxa"/>
            <w:tcBorders>
              <w:top w:val="single" w:sz="4" w:space="0" w:color="auto"/>
            </w:tcBorders>
            <w:shd w:val="clear" w:color="auto" w:fill="auto"/>
          </w:tcPr>
          <w:p w14:paraId="2C1207F4" w14:textId="77777777" w:rsidR="00800971" w:rsidRPr="006F04B2" w:rsidRDefault="00800971" w:rsidP="0080097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4AC7F7F4" w14:textId="77777777" w:rsidR="00800971" w:rsidRPr="006F04B2" w:rsidRDefault="00800971" w:rsidP="0080097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801D16" w14:textId="77777777" w:rsidR="00800971" w:rsidRPr="006F04B2" w:rsidRDefault="00800971" w:rsidP="0080097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1E8BFD6" w14:textId="77777777" w:rsidR="00800971" w:rsidRPr="006F04B2" w:rsidRDefault="00800971" w:rsidP="0080097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1475D9" w14:textId="77777777" w:rsidR="00800971" w:rsidRPr="006F04B2" w:rsidRDefault="00800971" w:rsidP="0080097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800971" w:rsidRPr="006F04B2" w14:paraId="15273E28" w14:textId="77777777" w:rsidTr="001E33B8">
        <w:tc>
          <w:tcPr>
            <w:tcW w:w="3060" w:type="dxa"/>
            <w:shd w:val="clear" w:color="auto" w:fill="auto"/>
          </w:tcPr>
          <w:p w14:paraId="1D746C28" w14:textId="77777777" w:rsidR="00800971" w:rsidRPr="006F04B2" w:rsidRDefault="00800971" w:rsidP="00800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88" w:type="dxa"/>
            <w:shd w:val="clear" w:color="auto" w:fill="auto"/>
            <w:vAlign w:val="bottom"/>
          </w:tcPr>
          <w:p w14:paraId="16660191" w14:textId="77777777" w:rsidR="00800971" w:rsidRPr="006F04B2" w:rsidRDefault="00800971" w:rsidP="0080097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256D2A5" w14:textId="77777777" w:rsidR="00800971" w:rsidRPr="006F04B2" w:rsidRDefault="00800971" w:rsidP="0080097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7DBDBE8" w14:textId="77777777" w:rsidR="00800971" w:rsidRPr="006F04B2" w:rsidRDefault="00800971" w:rsidP="00800971">
            <w:pPr>
              <w:pStyle w:val="acctfourfigures"/>
              <w:tabs>
                <w:tab w:val="clear" w:pos="765"/>
                <w:tab w:val="decimal" w:pos="1121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08903691" w14:textId="77777777" w:rsidR="00800971" w:rsidRPr="006F04B2" w:rsidRDefault="00800971" w:rsidP="0080097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F89FFA4" w14:textId="77777777" w:rsidR="00800971" w:rsidRPr="006F04B2" w:rsidRDefault="00800971" w:rsidP="0080097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0C20FB71" w14:textId="77777777" w:rsidR="00800971" w:rsidRPr="006F04B2" w:rsidRDefault="00800971" w:rsidP="0080097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83" w:type="dxa"/>
            <w:shd w:val="clear" w:color="auto" w:fill="auto"/>
            <w:vAlign w:val="bottom"/>
          </w:tcPr>
          <w:p w14:paraId="685ACEC1" w14:textId="77777777" w:rsidR="00800971" w:rsidRPr="006F04B2" w:rsidRDefault="00800971" w:rsidP="0080097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7EBA9E7F" w14:textId="77777777" w:rsidR="00800971" w:rsidRPr="006F04B2" w:rsidRDefault="00800971" w:rsidP="0080097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585F6CEA" w14:textId="77777777" w:rsidR="00800971" w:rsidRPr="006F04B2" w:rsidRDefault="00800971" w:rsidP="0080097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5FE233BC" w14:textId="77777777" w:rsidR="00800971" w:rsidRPr="006F04B2" w:rsidRDefault="00800971" w:rsidP="0080097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94" w:type="dxa"/>
            <w:shd w:val="clear" w:color="auto" w:fill="auto"/>
          </w:tcPr>
          <w:p w14:paraId="03E78E44" w14:textId="77777777" w:rsidR="00800971" w:rsidRPr="006F04B2" w:rsidRDefault="00800971" w:rsidP="0080097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65496772" w14:textId="77777777" w:rsidR="00800971" w:rsidRPr="006F04B2" w:rsidRDefault="00800971" w:rsidP="0080097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4C1268B7" w14:textId="77777777" w:rsidR="00800971" w:rsidRPr="006F04B2" w:rsidRDefault="00800971" w:rsidP="0080097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9480852" w14:textId="77777777" w:rsidR="00800971" w:rsidRPr="006F04B2" w:rsidRDefault="00800971" w:rsidP="0080097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B743BCE" w14:textId="77777777" w:rsidR="00800971" w:rsidRPr="006F04B2" w:rsidRDefault="00800971" w:rsidP="0080097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800971" w:rsidRPr="006F04B2" w14:paraId="1D5E844F" w14:textId="77777777" w:rsidTr="001E33B8">
        <w:tc>
          <w:tcPr>
            <w:tcW w:w="3060" w:type="dxa"/>
            <w:shd w:val="clear" w:color="auto" w:fill="auto"/>
          </w:tcPr>
          <w:p w14:paraId="1F251C8B" w14:textId="77777777" w:rsidR="00800971" w:rsidRPr="006F04B2" w:rsidRDefault="00800971" w:rsidP="00800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88" w:type="dxa"/>
            <w:shd w:val="clear" w:color="auto" w:fill="auto"/>
            <w:vAlign w:val="bottom"/>
          </w:tcPr>
          <w:p w14:paraId="6DC4C401" w14:textId="77777777" w:rsidR="00800971" w:rsidRPr="006F04B2" w:rsidRDefault="00800971" w:rsidP="0080097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0A04D74" w14:textId="77777777" w:rsidR="00800971" w:rsidRPr="006F04B2" w:rsidRDefault="00800971" w:rsidP="0080097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0C834FC" w14:textId="77777777" w:rsidR="00800971" w:rsidRPr="006F04B2" w:rsidRDefault="00800971" w:rsidP="00800971">
            <w:pPr>
              <w:pStyle w:val="acctfourfigures"/>
              <w:tabs>
                <w:tab w:val="clear" w:pos="765"/>
                <w:tab w:val="decimal" w:pos="1121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6BA552DA" w14:textId="77777777" w:rsidR="00800971" w:rsidRPr="006F04B2" w:rsidRDefault="00800971" w:rsidP="0080097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06874F3" w14:textId="77777777" w:rsidR="00800971" w:rsidRPr="006F04B2" w:rsidRDefault="00800971" w:rsidP="0080097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025B5C95" w14:textId="77777777" w:rsidR="00800971" w:rsidRPr="006F04B2" w:rsidRDefault="00800971" w:rsidP="0080097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83" w:type="dxa"/>
            <w:shd w:val="clear" w:color="auto" w:fill="auto"/>
            <w:vAlign w:val="bottom"/>
          </w:tcPr>
          <w:p w14:paraId="05FB6C7E" w14:textId="77777777" w:rsidR="00800971" w:rsidRPr="006F04B2" w:rsidRDefault="00800971" w:rsidP="0080097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197DBF45" w14:textId="77777777" w:rsidR="00800971" w:rsidRPr="006F04B2" w:rsidRDefault="00800971" w:rsidP="0080097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081F8BF5" w14:textId="77777777" w:rsidR="00800971" w:rsidRPr="006F04B2" w:rsidRDefault="00800971" w:rsidP="0080097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3D48EEB0" w14:textId="77777777" w:rsidR="00800971" w:rsidRPr="006F04B2" w:rsidRDefault="00800971" w:rsidP="0080097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94" w:type="dxa"/>
            <w:shd w:val="clear" w:color="auto" w:fill="auto"/>
          </w:tcPr>
          <w:p w14:paraId="31F9AC5E" w14:textId="77777777" w:rsidR="00800971" w:rsidRPr="006F04B2" w:rsidRDefault="00800971" w:rsidP="0080097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52566CD0" w14:textId="77777777" w:rsidR="00800971" w:rsidRPr="006F04B2" w:rsidRDefault="00800971" w:rsidP="0080097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58993929" w14:textId="77777777" w:rsidR="00800971" w:rsidRPr="006F04B2" w:rsidRDefault="00800971" w:rsidP="0080097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932AC52" w14:textId="77777777" w:rsidR="00800971" w:rsidRPr="006F04B2" w:rsidRDefault="00800971" w:rsidP="0080097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80971C5" w14:textId="77777777" w:rsidR="00800971" w:rsidRPr="006F04B2" w:rsidRDefault="00800971" w:rsidP="0080097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800971" w:rsidRPr="006F04B2" w14:paraId="49B61BE9" w14:textId="77777777" w:rsidTr="001E33B8">
        <w:tc>
          <w:tcPr>
            <w:tcW w:w="3060" w:type="dxa"/>
            <w:shd w:val="clear" w:color="auto" w:fill="auto"/>
          </w:tcPr>
          <w:p w14:paraId="3582ABC1" w14:textId="77777777" w:rsidR="00800971" w:rsidRPr="006F04B2" w:rsidRDefault="00800971" w:rsidP="00800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88" w:type="dxa"/>
            <w:shd w:val="clear" w:color="auto" w:fill="auto"/>
            <w:vAlign w:val="bottom"/>
          </w:tcPr>
          <w:p w14:paraId="7103D5E4" w14:textId="77777777" w:rsidR="00800971" w:rsidRPr="006F04B2" w:rsidRDefault="00800971" w:rsidP="0080097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B31704F" w14:textId="77777777" w:rsidR="00800971" w:rsidRPr="006F04B2" w:rsidRDefault="00800971" w:rsidP="0080097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2AE5080" w14:textId="77777777" w:rsidR="00800971" w:rsidRPr="006F04B2" w:rsidRDefault="00800971" w:rsidP="00800971">
            <w:pPr>
              <w:pStyle w:val="acctfourfigures"/>
              <w:tabs>
                <w:tab w:val="clear" w:pos="765"/>
                <w:tab w:val="decimal" w:pos="1121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24533B7B" w14:textId="77777777" w:rsidR="00800971" w:rsidRPr="006F04B2" w:rsidRDefault="00800971" w:rsidP="0080097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81DB6A0" w14:textId="77777777" w:rsidR="00800971" w:rsidRPr="006F04B2" w:rsidRDefault="00800971" w:rsidP="0080097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16F3E2E8" w14:textId="77777777" w:rsidR="00800971" w:rsidRPr="006F04B2" w:rsidRDefault="00800971" w:rsidP="0080097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83" w:type="dxa"/>
            <w:shd w:val="clear" w:color="auto" w:fill="auto"/>
            <w:vAlign w:val="bottom"/>
          </w:tcPr>
          <w:p w14:paraId="25549C66" w14:textId="77777777" w:rsidR="00800971" w:rsidRPr="006F04B2" w:rsidRDefault="00800971" w:rsidP="0080097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3A00BEC9" w14:textId="77777777" w:rsidR="00800971" w:rsidRPr="006F04B2" w:rsidRDefault="00800971" w:rsidP="0080097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49A3F4AB" w14:textId="77777777" w:rsidR="00800971" w:rsidRPr="006F04B2" w:rsidRDefault="00800971" w:rsidP="0080097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31EE212F" w14:textId="77777777" w:rsidR="00800971" w:rsidRPr="006F04B2" w:rsidRDefault="00800971" w:rsidP="0080097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94" w:type="dxa"/>
            <w:shd w:val="clear" w:color="auto" w:fill="auto"/>
          </w:tcPr>
          <w:p w14:paraId="177BD27B" w14:textId="77777777" w:rsidR="00800971" w:rsidRPr="006F04B2" w:rsidRDefault="00800971" w:rsidP="0080097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04467A53" w14:textId="77777777" w:rsidR="00800971" w:rsidRPr="006F04B2" w:rsidRDefault="00800971" w:rsidP="0080097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1ECF7A20" w14:textId="77777777" w:rsidR="00800971" w:rsidRPr="006F04B2" w:rsidRDefault="00800971" w:rsidP="0080097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88CEB67" w14:textId="77777777" w:rsidR="00800971" w:rsidRPr="006F04B2" w:rsidRDefault="00800971" w:rsidP="0080097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12F96B9" w14:textId="77777777" w:rsidR="00800971" w:rsidRPr="006F04B2" w:rsidRDefault="00800971" w:rsidP="0080097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800971" w:rsidRPr="006F04B2" w14:paraId="3F8B20CF" w14:textId="77777777" w:rsidTr="009F28FE">
        <w:tc>
          <w:tcPr>
            <w:tcW w:w="3060" w:type="dxa"/>
            <w:shd w:val="clear" w:color="auto" w:fill="auto"/>
          </w:tcPr>
          <w:p w14:paraId="3718DF71" w14:textId="77777777" w:rsidR="00800971" w:rsidRPr="006F04B2" w:rsidRDefault="00800971" w:rsidP="00800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F04B2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มูลค่าสุทธิทางบัญชี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5040C0CD" w14:textId="77777777" w:rsidR="00800971" w:rsidRPr="006F04B2" w:rsidRDefault="00800971" w:rsidP="0080097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F314EA3" w14:textId="77777777" w:rsidR="00800971" w:rsidRPr="006F04B2" w:rsidRDefault="00800971" w:rsidP="0080097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1A2BF13" w14:textId="77777777" w:rsidR="00800971" w:rsidRPr="006F04B2" w:rsidRDefault="00800971" w:rsidP="00800971">
            <w:pPr>
              <w:pStyle w:val="acctfourfigures"/>
              <w:tabs>
                <w:tab w:val="clear" w:pos="765"/>
                <w:tab w:val="decimal" w:pos="1121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5B88F90B" w14:textId="77777777" w:rsidR="00800971" w:rsidRPr="006F04B2" w:rsidRDefault="00800971" w:rsidP="0080097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14:paraId="30C6FD3B" w14:textId="77777777" w:rsidR="00800971" w:rsidRPr="006F04B2" w:rsidRDefault="00800971" w:rsidP="0080097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5CED8464" w14:textId="77777777" w:rsidR="00800971" w:rsidRPr="006F04B2" w:rsidRDefault="00800971" w:rsidP="0080097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83" w:type="dxa"/>
            <w:shd w:val="clear" w:color="auto" w:fill="auto"/>
            <w:vAlign w:val="bottom"/>
          </w:tcPr>
          <w:p w14:paraId="1EFCE6DE" w14:textId="77777777" w:rsidR="00800971" w:rsidRPr="006F04B2" w:rsidRDefault="00800971" w:rsidP="0080097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673193C2" w14:textId="77777777" w:rsidR="00800971" w:rsidRPr="006F04B2" w:rsidRDefault="00800971" w:rsidP="0080097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73FE73C2" w14:textId="77777777" w:rsidR="00800971" w:rsidRPr="006F04B2" w:rsidRDefault="00800971" w:rsidP="0080097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03ABC41B" w14:textId="77777777" w:rsidR="00800971" w:rsidRPr="006F04B2" w:rsidRDefault="00800971" w:rsidP="0080097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94" w:type="dxa"/>
            <w:shd w:val="clear" w:color="auto" w:fill="auto"/>
          </w:tcPr>
          <w:p w14:paraId="6F8EDF33" w14:textId="77777777" w:rsidR="00800971" w:rsidRPr="006F04B2" w:rsidRDefault="00800971" w:rsidP="0080097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5715ABDA" w14:textId="77777777" w:rsidR="00800971" w:rsidRPr="006F04B2" w:rsidRDefault="00800971" w:rsidP="0080097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756E9BA4" w14:textId="77777777" w:rsidR="00800971" w:rsidRPr="006F04B2" w:rsidRDefault="00800971" w:rsidP="0080097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F55CD6D" w14:textId="77777777" w:rsidR="00800971" w:rsidRPr="006F04B2" w:rsidRDefault="00800971" w:rsidP="0080097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9B6A957" w14:textId="77777777" w:rsidR="00800971" w:rsidRPr="006F04B2" w:rsidRDefault="00800971" w:rsidP="0080097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800971" w:rsidRPr="006F04B2" w14:paraId="66AB41A6" w14:textId="77777777" w:rsidTr="009F28FE">
        <w:tc>
          <w:tcPr>
            <w:tcW w:w="3060" w:type="dxa"/>
            <w:shd w:val="clear" w:color="auto" w:fill="auto"/>
          </w:tcPr>
          <w:p w14:paraId="57767380" w14:textId="46DE574A" w:rsidR="00800971" w:rsidRPr="006F04B2" w:rsidRDefault="00800971" w:rsidP="00800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F04B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6F04B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6F04B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6F04B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7639C838" w14:textId="77FAB273" w:rsidR="00800971" w:rsidRPr="006F04B2" w:rsidRDefault="00800971" w:rsidP="0080097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1C2FA91" w14:textId="77777777" w:rsidR="00800971" w:rsidRPr="006F04B2" w:rsidRDefault="00800971" w:rsidP="0080097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01347A5" w14:textId="6D6C8A18" w:rsidR="00800971" w:rsidRPr="006F04B2" w:rsidRDefault="00800971" w:rsidP="00800971">
            <w:pPr>
              <w:pStyle w:val="acctfourfigures"/>
              <w:tabs>
                <w:tab w:val="clear" w:pos="765"/>
                <w:tab w:val="decimal" w:pos="1121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0EB05CE9" w14:textId="77777777" w:rsidR="00800971" w:rsidRPr="006F04B2" w:rsidRDefault="00800971" w:rsidP="0080097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EE91390" w14:textId="3416E56E" w:rsidR="00800971" w:rsidRPr="006F04B2" w:rsidRDefault="00800971" w:rsidP="0080097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6EA048A3" w14:textId="77777777" w:rsidR="00800971" w:rsidRPr="006F04B2" w:rsidRDefault="00800971" w:rsidP="0080097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83" w:type="dxa"/>
            <w:shd w:val="clear" w:color="auto" w:fill="auto"/>
            <w:vAlign w:val="bottom"/>
          </w:tcPr>
          <w:p w14:paraId="160F8071" w14:textId="4B667157" w:rsidR="00800971" w:rsidRPr="006F04B2" w:rsidRDefault="00800971" w:rsidP="0080097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6BBF1FD4" w14:textId="77777777" w:rsidR="00800971" w:rsidRPr="006F04B2" w:rsidRDefault="00800971" w:rsidP="0080097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1E34EB5F" w14:textId="0CCDBA08" w:rsidR="00800971" w:rsidRPr="006F04B2" w:rsidRDefault="00800971" w:rsidP="0080097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6F366FF4" w14:textId="77777777" w:rsidR="00800971" w:rsidRPr="006F04B2" w:rsidRDefault="00800971" w:rsidP="0080097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94" w:type="dxa"/>
            <w:shd w:val="clear" w:color="auto" w:fill="auto"/>
          </w:tcPr>
          <w:p w14:paraId="1671D8AE" w14:textId="08C51BF2" w:rsidR="00800971" w:rsidRPr="006F04B2" w:rsidRDefault="00800971" w:rsidP="0080097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28925A90" w14:textId="77777777" w:rsidR="00800971" w:rsidRPr="006F04B2" w:rsidRDefault="00800971" w:rsidP="0080097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11A90781" w14:textId="6815009B" w:rsidR="00800971" w:rsidRPr="006F04B2" w:rsidRDefault="00800971" w:rsidP="0080097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C919464" w14:textId="77777777" w:rsidR="00800971" w:rsidRPr="006F04B2" w:rsidRDefault="00800971" w:rsidP="0080097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7F68078" w14:textId="7F43D37B" w:rsidR="00800971" w:rsidRPr="006F04B2" w:rsidRDefault="00800971" w:rsidP="0080097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800971" w:rsidRPr="006F04B2" w14:paraId="6607A66E" w14:textId="77777777" w:rsidTr="009F28FE">
        <w:tc>
          <w:tcPr>
            <w:tcW w:w="3060" w:type="dxa"/>
            <w:shd w:val="clear" w:color="auto" w:fill="auto"/>
          </w:tcPr>
          <w:p w14:paraId="45E0FC56" w14:textId="3B2C1305" w:rsidR="00800971" w:rsidRPr="006F04B2" w:rsidRDefault="00800971" w:rsidP="00800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F04B2">
              <w:rPr>
                <w:rFonts w:asciiTheme="majorBidi" w:hAnsiTheme="majorBidi"/>
                <w:sz w:val="26"/>
                <w:szCs w:val="26"/>
                <w:cs/>
              </w:rPr>
              <w:t>ภายใต้กรรมสิทธิ์ของกลุ่มบริษัท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633D4B7A" w14:textId="059A0CDC" w:rsidR="00800971" w:rsidRPr="009159B1" w:rsidRDefault="00800971" w:rsidP="0080097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9159B1">
              <w:rPr>
                <w:rFonts w:asciiTheme="majorBidi" w:hAnsiTheme="majorBidi" w:cstheme="majorBidi"/>
                <w:sz w:val="26"/>
                <w:szCs w:val="26"/>
              </w:rPr>
              <w:t>238,18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185782A" w14:textId="77777777" w:rsidR="00800971" w:rsidRPr="009159B1" w:rsidRDefault="00800971" w:rsidP="0080097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85FABDD" w14:textId="54FBFBB6" w:rsidR="00800971" w:rsidRPr="009159B1" w:rsidRDefault="00800971" w:rsidP="00800971">
            <w:pPr>
              <w:pStyle w:val="acctfourfigures"/>
              <w:tabs>
                <w:tab w:val="clear" w:pos="765"/>
                <w:tab w:val="decimal" w:pos="1121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9159B1">
              <w:rPr>
                <w:rFonts w:asciiTheme="majorBidi" w:hAnsiTheme="majorBidi" w:cstheme="majorBidi"/>
                <w:sz w:val="26"/>
                <w:szCs w:val="26"/>
              </w:rPr>
              <w:t>81,280</w:t>
            </w:r>
          </w:p>
        </w:tc>
        <w:tc>
          <w:tcPr>
            <w:tcW w:w="270" w:type="dxa"/>
            <w:shd w:val="clear" w:color="auto" w:fill="auto"/>
          </w:tcPr>
          <w:p w14:paraId="49511780" w14:textId="77777777" w:rsidR="00800971" w:rsidRPr="009159B1" w:rsidRDefault="00800971" w:rsidP="0080097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6FF57A6" w14:textId="75F5E51F" w:rsidR="00800971" w:rsidRPr="009159B1" w:rsidRDefault="00800971" w:rsidP="0080097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9159B1">
              <w:rPr>
                <w:rFonts w:asciiTheme="majorBidi" w:hAnsiTheme="majorBidi" w:cstheme="majorBidi"/>
                <w:sz w:val="26"/>
                <w:szCs w:val="26"/>
              </w:rPr>
              <w:t>12,813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4CD26674" w14:textId="77777777" w:rsidR="00800971" w:rsidRPr="009159B1" w:rsidRDefault="00800971" w:rsidP="0080097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3" w:type="dxa"/>
            <w:shd w:val="clear" w:color="auto" w:fill="auto"/>
            <w:vAlign w:val="bottom"/>
          </w:tcPr>
          <w:p w14:paraId="3EB1403D" w14:textId="122A44C7" w:rsidR="00800971" w:rsidRPr="009159B1" w:rsidRDefault="00800971" w:rsidP="0080097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9159B1">
              <w:rPr>
                <w:rFonts w:asciiTheme="majorBidi" w:hAnsiTheme="majorBidi" w:cstheme="majorBidi"/>
                <w:sz w:val="26"/>
                <w:szCs w:val="26"/>
              </w:rPr>
              <w:t>8,036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30FA44AB" w14:textId="77777777" w:rsidR="00800971" w:rsidRPr="009159B1" w:rsidRDefault="00800971" w:rsidP="0080097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0C292C2A" w14:textId="7C1193FF" w:rsidR="00800971" w:rsidRPr="009159B1" w:rsidRDefault="00800971" w:rsidP="0080097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9159B1">
              <w:rPr>
                <w:rFonts w:asciiTheme="majorBidi" w:hAnsiTheme="majorBidi" w:cstheme="majorBidi"/>
                <w:sz w:val="26"/>
                <w:szCs w:val="26"/>
              </w:rPr>
              <w:t>7,43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0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22900B25" w14:textId="77777777" w:rsidR="00800971" w:rsidRPr="009159B1" w:rsidRDefault="00800971" w:rsidP="0080097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0B0853A6" w14:textId="5DEB1154" w:rsidR="00800971" w:rsidRPr="009159B1" w:rsidRDefault="00800971" w:rsidP="0080097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8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,683</w:t>
            </w:r>
          </w:p>
        </w:tc>
        <w:tc>
          <w:tcPr>
            <w:tcW w:w="236" w:type="dxa"/>
            <w:shd w:val="clear" w:color="auto" w:fill="auto"/>
          </w:tcPr>
          <w:p w14:paraId="597DCC8A" w14:textId="77777777" w:rsidR="00800971" w:rsidRPr="009159B1" w:rsidRDefault="00800971" w:rsidP="0080097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4A1C9DAD" w14:textId="1D24784C" w:rsidR="00800971" w:rsidRPr="009159B1" w:rsidRDefault="00800971" w:rsidP="0080097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9159B1">
              <w:rPr>
                <w:rFonts w:asciiTheme="majorBidi" w:hAnsiTheme="majorBidi" w:cstheme="majorBidi"/>
                <w:sz w:val="26"/>
                <w:szCs w:val="26"/>
              </w:rPr>
              <w:t>1,408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6D9E3FE" w14:textId="77777777" w:rsidR="00800971" w:rsidRPr="009159B1" w:rsidRDefault="00800971" w:rsidP="0080097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00C6190" w14:textId="6EBF6EEE" w:rsidR="00800971" w:rsidRPr="009233E3" w:rsidRDefault="00800971" w:rsidP="0080097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357,83</w:t>
            </w:r>
            <w:r w:rsidR="009233E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</w:t>
            </w:r>
          </w:p>
        </w:tc>
      </w:tr>
      <w:tr w:rsidR="00800971" w:rsidRPr="006F04B2" w14:paraId="689BB7AB" w14:textId="77777777" w:rsidTr="009F28FE">
        <w:tc>
          <w:tcPr>
            <w:tcW w:w="3060" w:type="dxa"/>
            <w:shd w:val="clear" w:color="auto" w:fill="auto"/>
          </w:tcPr>
          <w:p w14:paraId="08F0E2DC" w14:textId="3A94DDFC" w:rsidR="00800971" w:rsidRPr="006F04B2" w:rsidRDefault="00800971" w:rsidP="00800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F04B2">
              <w:rPr>
                <w:rFonts w:asciiTheme="majorBidi" w:hAnsiTheme="majorBidi"/>
                <w:sz w:val="26"/>
                <w:szCs w:val="26"/>
                <w:cs/>
              </w:rPr>
              <w:t>ภายใต้สัญญาเช่าการเงิน</w:t>
            </w:r>
          </w:p>
        </w:tc>
        <w:tc>
          <w:tcPr>
            <w:tcW w:w="11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3BC33A" w14:textId="3D17AF58" w:rsidR="00800971" w:rsidRPr="009159B1" w:rsidRDefault="00800971" w:rsidP="00800971">
            <w:pPr>
              <w:pStyle w:val="acctfourfigures"/>
              <w:tabs>
                <w:tab w:val="clear" w:pos="765"/>
                <w:tab w:val="decimal" w:pos="7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9159B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BBD4F7A" w14:textId="77777777" w:rsidR="00800971" w:rsidRPr="009159B1" w:rsidRDefault="00800971" w:rsidP="00800971">
            <w:pPr>
              <w:pStyle w:val="acctfourfigures"/>
              <w:tabs>
                <w:tab w:val="clear" w:pos="765"/>
                <w:tab w:val="decimal" w:pos="7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9ED921" w14:textId="5501EB89" w:rsidR="00800971" w:rsidRPr="009159B1" w:rsidRDefault="00800971" w:rsidP="00800971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9159B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0FCB0B7" w14:textId="77777777" w:rsidR="00800971" w:rsidRPr="009159B1" w:rsidRDefault="00800971" w:rsidP="00800971">
            <w:pPr>
              <w:pStyle w:val="acctfourfigures"/>
              <w:tabs>
                <w:tab w:val="clear" w:pos="765"/>
                <w:tab w:val="decimal" w:pos="7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141B45" w14:textId="69BC060E" w:rsidR="00800971" w:rsidRPr="009159B1" w:rsidRDefault="00800971" w:rsidP="00800971">
            <w:pPr>
              <w:pStyle w:val="acctfourfigures"/>
              <w:tabs>
                <w:tab w:val="clear" w:pos="765"/>
                <w:tab w:val="decimal" w:pos="7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9159B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43670826" w14:textId="77777777" w:rsidR="00800971" w:rsidRPr="009159B1" w:rsidRDefault="00800971" w:rsidP="00800971">
            <w:pPr>
              <w:pStyle w:val="acctfourfigures"/>
              <w:tabs>
                <w:tab w:val="clear" w:pos="765"/>
                <w:tab w:val="decimal" w:pos="7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B06ABA" w14:textId="7B19A1E8" w:rsidR="00800971" w:rsidRPr="009159B1" w:rsidRDefault="00800971" w:rsidP="00800971">
            <w:pPr>
              <w:pStyle w:val="acctfourfigures"/>
              <w:tabs>
                <w:tab w:val="clear" w:pos="765"/>
                <w:tab w:val="decimal" w:pos="7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9159B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24FB4201" w14:textId="77777777" w:rsidR="00800971" w:rsidRPr="009159B1" w:rsidRDefault="00800971" w:rsidP="00800971">
            <w:pPr>
              <w:pStyle w:val="acctfourfigures"/>
              <w:tabs>
                <w:tab w:val="clear" w:pos="765"/>
                <w:tab w:val="decimal" w:pos="7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1FF16F" w14:textId="440F897C" w:rsidR="00800971" w:rsidRPr="009159B1" w:rsidRDefault="00800971" w:rsidP="00800971">
            <w:pPr>
              <w:pStyle w:val="acctfourfigures"/>
              <w:tabs>
                <w:tab w:val="clear" w:pos="765"/>
                <w:tab w:val="decimal" w:pos="7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9159B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227E1DB2" w14:textId="77777777" w:rsidR="00800971" w:rsidRPr="009159B1" w:rsidRDefault="00800971" w:rsidP="0080097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45FE7E" w14:textId="1C0D6C56" w:rsidR="00800971" w:rsidRPr="00D11356" w:rsidRDefault="00800971" w:rsidP="0080097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25,851</w:t>
            </w:r>
          </w:p>
        </w:tc>
        <w:tc>
          <w:tcPr>
            <w:tcW w:w="236" w:type="dxa"/>
            <w:shd w:val="clear" w:color="auto" w:fill="auto"/>
          </w:tcPr>
          <w:p w14:paraId="274116E5" w14:textId="77777777" w:rsidR="00800971" w:rsidRPr="009159B1" w:rsidRDefault="00800971" w:rsidP="0080097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1810FB" w14:textId="3785FC4A" w:rsidR="00800971" w:rsidRPr="009159B1" w:rsidRDefault="00800971" w:rsidP="00800971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9159B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1503318" w14:textId="77777777" w:rsidR="00800971" w:rsidRPr="009159B1" w:rsidRDefault="00800971" w:rsidP="0080097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C4E541" w14:textId="0D65C499" w:rsidR="00800971" w:rsidRPr="009159B1" w:rsidRDefault="00800971" w:rsidP="0080097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25,85</w:t>
            </w:r>
            <w:r w:rsidR="009233E3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</w:tr>
      <w:tr w:rsidR="00800971" w:rsidRPr="006F04B2" w14:paraId="3373D8D5" w14:textId="77777777" w:rsidTr="009F28FE">
        <w:tc>
          <w:tcPr>
            <w:tcW w:w="3060" w:type="dxa"/>
            <w:shd w:val="clear" w:color="auto" w:fill="auto"/>
          </w:tcPr>
          <w:p w14:paraId="5B242764" w14:textId="77777777" w:rsidR="00800971" w:rsidRPr="006F04B2" w:rsidRDefault="00800971" w:rsidP="00800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5081B52" w14:textId="135AAF1B" w:rsidR="00800971" w:rsidRPr="006F04B2" w:rsidRDefault="00800971" w:rsidP="0080097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6F04B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238,18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30CD328" w14:textId="77777777" w:rsidR="00800971" w:rsidRPr="006F04B2" w:rsidRDefault="00800971" w:rsidP="0080097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E0D927A" w14:textId="24381D52" w:rsidR="00800971" w:rsidRPr="006F04B2" w:rsidRDefault="00800971" w:rsidP="00800971">
            <w:pPr>
              <w:pStyle w:val="acctfourfigures"/>
              <w:tabs>
                <w:tab w:val="clear" w:pos="765"/>
                <w:tab w:val="decimal" w:pos="1121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F04B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81,280</w:t>
            </w:r>
          </w:p>
        </w:tc>
        <w:tc>
          <w:tcPr>
            <w:tcW w:w="270" w:type="dxa"/>
            <w:shd w:val="clear" w:color="auto" w:fill="auto"/>
          </w:tcPr>
          <w:p w14:paraId="79B9305A" w14:textId="77777777" w:rsidR="00800971" w:rsidRPr="006F04B2" w:rsidRDefault="00800971" w:rsidP="0080097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080EB53" w14:textId="2CD6E658" w:rsidR="00800971" w:rsidRPr="006F04B2" w:rsidRDefault="00800971" w:rsidP="0080097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F04B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12,813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7CD0A817" w14:textId="77777777" w:rsidR="00800971" w:rsidRPr="006F04B2" w:rsidRDefault="00800971" w:rsidP="0080097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8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BCD6B7F" w14:textId="47EFCCD4" w:rsidR="00800971" w:rsidRPr="006F04B2" w:rsidRDefault="00800971" w:rsidP="0080097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F04B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8,036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42A1CBC4" w14:textId="77777777" w:rsidR="00800971" w:rsidRPr="006F04B2" w:rsidRDefault="00800971" w:rsidP="0080097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412F5F1" w14:textId="5192228D" w:rsidR="00800971" w:rsidRPr="006F04B2" w:rsidRDefault="00800971" w:rsidP="0080097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F04B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7,43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0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76721349" w14:textId="77777777" w:rsidR="00800971" w:rsidRPr="006F04B2" w:rsidRDefault="00800971" w:rsidP="0080097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15AD793" w14:textId="1CE3286B" w:rsidR="00800971" w:rsidRPr="006F04B2" w:rsidRDefault="00800971" w:rsidP="0080097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34,534</w:t>
            </w:r>
          </w:p>
        </w:tc>
        <w:tc>
          <w:tcPr>
            <w:tcW w:w="236" w:type="dxa"/>
            <w:shd w:val="clear" w:color="auto" w:fill="auto"/>
          </w:tcPr>
          <w:p w14:paraId="650CE636" w14:textId="77777777" w:rsidR="00800971" w:rsidRPr="006F04B2" w:rsidRDefault="00800971" w:rsidP="0080097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AE88E38" w14:textId="1536BA43" w:rsidR="00800971" w:rsidRPr="006F04B2" w:rsidRDefault="00800971" w:rsidP="0080097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F04B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1,408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6A4C3B4" w14:textId="77777777" w:rsidR="00800971" w:rsidRPr="006F04B2" w:rsidRDefault="00800971" w:rsidP="0080097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9F47D32" w14:textId="280BD37F" w:rsidR="00800971" w:rsidRPr="006F04B2" w:rsidRDefault="00800971" w:rsidP="0080097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F04B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383,685</w:t>
            </w:r>
          </w:p>
        </w:tc>
      </w:tr>
      <w:tr w:rsidR="00800971" w:rsidRPr="006F04B2" w14:paraId="7BB78CA4" w14:textId="77777777" w:rsidTr="00843DB6">
        <w:tc>
          <w:tcPr>
            <w:tcW w:w="3060" w:type="dxa"/>
            <w:shd w:val="clear" w:color="auto" w:fill="auto"/>
          </w:tcPr>
          <w:p w14:paraId="1D28B575" w14:textId="45CF3965" w:rsidR="00800971" w:rsidRPr="006F04B2" w:rsidRDefault="00800971" w:rsidP="00800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F04B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6F04B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6F04B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6F04B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63</w:t>
            </w:r>
          </w:p>
        </w:tc>
        <w:tc>
          <w:tcPr>
            <w:tcW w:w="118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C61A34" w14:textId="77777777" w:rsidR="00800971" w:rsidRPr="006F04B2" w:rsidRDefault="00800971" w:rsidP="0080097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3E8086A" w14:textId="77777777" w:rsidR="00800971" w:rsidRPr="006F04B2" w:rsidRDefault="00800971" w:rsidP="0080097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97CE4F" w14:textId="77777777" w:rsidR="00800971" w:rsidRPr="006F04B2" w:rsidRDefault="00800971" w:rsidP="00800971">
            <w:pPr>
              <w:pStyle w:val="acctfourfigures"/>
              <w:tabs>
                <w:tab w:val="clear" w:pos="765"/>
                <w:tab w:val="decimal" w:pos="1121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05D273A9" w14:textId="77777777" w:rsidR="00800971" w:rsidRPr="006F04B2" w:rsidRDefault="00800971" w:rsidP="0080097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ABCE64" w14:textId="77777777" w:rsidR="00800971" w:rsidRPr="006F04B2" w:rsidRDefault="00800971" w:rsidP="0080097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5B19D4C7" w14:textId="77777777" w:rsidR="00800971" w:rsidRPr="006F04B2" w:rsidRDefault="00800971" w:rsidP="0080097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04B947" w14:textId="77777777" w:rsidR="00800971" w:rsidRPr="006F04B2" w:rsidRDefault="00800971" w:rsidP="0080097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15448A40" w14:textId="77777777" w:rsidR="00800971" w:rsidRPr="006F04B2" w:rsidRDefault="00800971" w:rsidP="0080097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78683C" w14:textId="77777777" w:rsidR="00800971" w:rsidRPr="006F04B2" w:rsidRDefault="00800971" w:rsidP="0080097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03437501" w14:textId="77777777" w:rsidR="00800971" w:rsidRPr="006F04B2" w:rsidRDefault="00800971" w:rsidP="0080097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EC6B79" w14:textId="77777777" w:rsidR="00800971" w:rsidRPr="006F04B2" w:rsidRDefault="00800971" w:rsidP="0080097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01E3EA92" w14:textId="77777777" w:rsidR="00800971" w:rsidRPr="006F04B2" w:rsidRDefault="00800971" w:rsidP="0080097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AA9398" w14:textId="77777777" w:rsidR="00800971" w:rsidRPr="006F04B2" w:rsidRDefault="00800971" w:rsidP="0080097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DECFCAB" w14:textId="77777777" w:rsidR="00800971" w:rsidRPr="006F04B2" w:rsidRDefault="00800971" w:rsidP="0080097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A623C8" w14:textId="77777777" w:rsidR="00800971" w:rsidRPr="006F04B2" w:rsidRDefault="00800971" w:rsidP="0080097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800971" w:rsidRPr="006F04B2" w14:paraId="7139D814" w14:textId="77777777" w:rsidTr="001E33B8">
        <w:tc>
          <w:tcPr>
            <w:tcW w:w="3060" w:type="dxa"/>
            <w:shd w:val="clear" w:color="auto" w:fill="auto"/>
          </w:tcPr>
          <w:p w14:paraId="0307507D" w14:textId="24E27DE3" w:rsidR="00800971" w:rsidRPr="006F04B2" w:rsidRDefault="00800971" w:rsidP="00800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F04B2">
              <w:rPr>
                <w:rFonts w:asciiTheme="majorBidi" w:hAnsiTheme="majorBidi"/>
                <w:sz w:val="26"/>
                <w:szCs w:val="26"/>
                <w:cs/>
              </w:rPr>
              <w:t>ภายใต้กรรมสิทธิ์ของกลุ่มบริษัท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4AA7712C" w14:textId="0B575D80" w:rsidR="00800971" w:rsidRPr="006F04B2" w:rsidRDefault="00800971" w:rsidP="0080097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237,85</w:t>
            </w:r>
            <w:r w:rsidR="006715B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4AD93CF" w14:textId="77777777" w:rsidR="00800971" w:rsidRPr="006F04B2" w:rsidRDefault="00800971" w:rsidP="0080097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20C291D" w14:textId="10DDFFAF" w:rsidR="00800971" w:rsidRPr="006F04B2" w:rsidRDefault="00800971" w:rsidP="00800971">
            <w:pPr>
              <w:pStyle w:val="acctfourfigures"/>
              <w:tabs>
                <w:tab w:val="clear" w:pos="765"/>
                <w:tab w:val="decimal" w:pos="1121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68,7</w:t>
            </w:r>
            <w:r w:rsidR="006715B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70</w:t>
            </w:r>
          </w:p>
        </w:tc>
        <w:tc>
          <w:tcPr>
            <w:tcW w:w="270" w:type="dxa"/>
            <w:shd w:val="clear" w:color="auto" w:fill="auto"/>
          </w:tcPr>
          <w:p w14:paraId="0792313A" w14:textId="77777777" w:rsidR="00800971" w:rsidRPr="006F04B2" w:rsidRDefault="00800971" w:rsidP="0080097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E7742EF" w14:textId="244ABCFB" w:rsidR="00800971" w:rsidRPr="006F04B2" w:rsidRDefault="00800971" w:rsidP="0080097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12,935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104F7B88" w14:textId="77777777" w:rsidR="00800971" w:rsidRPr="006F04B2" w:rsidRDefault="00800971" w:rsidP="0080097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83" w:type="dxa"/>
            <w:shd w:val="clear" w:color="auto" w:fill="auto"/>
            <w:vAlign w:val="bottom"/>
          </w:tcPr>
          <w:p w14:paraId="5442C66E" w14:textId="0EBE81EF" w:rsidR="00800971" w:rsidRPr="006F04B2" w:rsidRDefault="00800971" w:rsidP="0080097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7,343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20C34261" w14:textId="77777777" w:rsidR="00800971" w:rsidRPr="006F04B2" w:rsidRDefault="00800971" w:rsidP="0080097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7DD64399" w14:textId="4CFB251F" w:rsidR="00800971" w:rsidRPr="006F04B2" w:rsidRDefault="00800971" w:rsidP="0080097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7,733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1FEC45E9" w14:textId="77777777" w:rsidR="00800971" w:rsidRPr="006F04B2" w:rsidRDefault="00800971" w:rsidP="0080097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4642C2E7" w14:textId="560F6D9C" w:rsidR="00800971" w:rsidRPr="006F04B2" w:rsidRDefault="00800971" w:rsidP="0080097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8,771</w:t>
            </w:r>
          </w:p>
        </w:tc>
        <w:tc>
          <w:tcPr>
            <w:tcW w:w="236" w:type="dxa"/>
            <w:shd w:val="clear" w:color="auto" w:fill="auto"/>
          </w:tcPr>
          <w:p w14:paraId="0A3BE7CC" w14:textId="77777777" w:rsidR="00800971" w:rsidRPr="006F04B2" w:rsidRDefault="00800971" w:rsidP="0080097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37382259" w14:textId="36B4278D" w:rsidR="00800971" w:rsidRPr="006F04B2" w:rsidRDefault="00800971" w:rsidP="0080097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118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F8A94BB" w14:textId="77777777" w:rsidR="00800971" w:rsidRPr="006F04B2" w:rsidRDefault="00800971" w:rsidP="0080097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278D96D" w14:textId="2D46D9D7" w:rsidR="00800971" w:rsidRPr="006F04B2" w:rsidRDefault="00800971" w:rsidP="0080097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343,527</w:t>
            </w:r>
          </w:p>
        </w:tc>
      </w:tr>
      <w:tr w:rsidR="00800971" w:rsidRPr="006F04B2" w14:paraId="31C8E753" w14:textId="77777777" w:rsidTr="009F28FE">
        <w:tc>
          <w:tcPr>
            <w:tcW w:w="3060" w:type="dxa"/>
            <w:shd w:val="clear" w:color="auto" w:fill="auto"/>
          </w:tcPr>
          <w:p w14:paraId="41D984C7" w14:textId="77777777" w:rsidR="00800971" w:rsidRPr="006F04B2" w:rsidRDefault="00800971" w:rsidP="00800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8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0C7A680" w14:textId="77777777" w:rsidR="00800971" w:rsidRPr="006F04B2" w:rsidRDefault="00800971" w:rsidP="0080097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64B5F09" w14:textId="77777777" w:rsidR="00800971" w:rsidRPr="006F04B2" w:rsidRDefault="00800971" w:rsidP="0080097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4898A46" w14:textId="77777777" w:rsidR="00800971" w:rsidRPr="006F04B2" w:rsidRDefault="00800971" w:rsidP="00800971">
            <w:pPr>
              <w:pStyle w:val="acctfourfigures"/>
              <w:tabs>
                <w:tab w:val="clear" w:pos="765"/>
                <w:tab w:val="decimal" w:pos="1121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0B8A8D81" w14:textId="77777777" w:rsidR="00800971" w:rsidRPr="006F04B2" w:rsidRDefault="00800971" w:rsidP="0080097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D633AD2" w14:textId="77777777" w:rsidR="00800971" w:rsidRPr="006F04B2" w:rsidRDefault="00800971" w:rsidP="0080097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42D46387" w14:textId="77777777" w:rsidR="00800971" w:rsidRPr="006F04B2" w:rsidRDefault="00800971" w:rsidP="0080097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83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8FB18B1" w14:textId="77777777" w:rsidR="00800971" w:rsidRPr="006F04B2" w:rsidRDefault="00800971" w:rsidP="0080097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03EF38AA" w14:textId="77777777" w:rsidR="00800971" w:rsidRPr="006F04B2" w:rsidRDefault="00800971" w:rsidP="0080097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9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B5D76A0" w14:textId="77777777" w:rsidR="00800971" w:rsidRPr="006F04B2" w:rsidRDefault="00800971" w:rsidP="0080097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1B9C99B1" w14:textId="77777777" w:rsidR="00800971" w:rsidRPr="006F04B2" w:rsidRDefault="00800971" w:rsidP="0080097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9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1C0CC4D" w14:textId="77777777" w:rsidR="00800971" w:rsidRPr="006F04B2" w:rsidRDefault="00800971" w:rsidP="0080097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3C6A9E3C" w14:textId="77777777" w:rsidR="00800971" w:rsidRPr="006F04B2" w:rsidRDefault="00800971" w:rsidP="0080097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0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1452BBA" w14:textId="77777777" w:rsidR="00800971" w:rsidRPr="006F04B2" w:rsidRDefault="00800971" w:rsidP="0080097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5AB66CC" w14:textId="77777777" w:rsidR="00800971" w:rsidRPr="006F04B2" w:rsidRDefault="00800971" w:rsidP="0080097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B936CFD" w14:textId="77777777" w:rsidR="00800971" w:rsidRPr="006F04B2" w:rsidRDefault="00800971" w:rsidP="0080097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</w:tbl>
    <w:p w14:paraId="2E0E38E8" w14:textId="77777777" w:rsidR="00D0098E" w:rsidRDefault="00D0098E" w:rsidP="00F75B29">
      <w:pPr>
        <w:tabs>
          <w:tab w:val="clear" w:pos="454"/>
          <w:tab w:val="clear" w:pos="680"/>
        </w:tabs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1CC63AD7" w14:textId="7F150AEA" w:rsidR="00F75B29" w:rsidRPr="00367CC4" w:rsidRDefault="00F75B29" w:rsidP="00367CC4">
      <w:pPr>
        <w:tabs>
          <w:tab w:val="clear" w:pos="454"/>
          <w:tab w:val="clear" w:pos="680"/>
        </w:tabs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623946">
        <w:rPr>
          <w:rFonts w:asciiTheme="majorBidi" w:hAnsiTheme="majorBidi" w:cstheme="majorBidi"/>
          <w:sz w:val="30"/>
          <w:szCs w:val="30"/>
          <w:cs/>
        </w:rPr>
        <w:t xml:space="preserve">ราคาทรัพย์สินของกลุ่มบริษัทและบริษัทก่อนหักค่าเสื่อมราคาสะสมของอาคารและอุปกรณ์ ซึ่งได้คิดค่าเสื่อมราคาเต็มจำนวนแล้ว แต่ยังคงใช้งานจนถึง ณ วันที่ </w:t>
      </w:r>
      <w:r w:rsidR="00F32FAC">
        <w:rPr>
          <w:rFonts w:asciiTheme="majorBidi" w:hAnsiTheme="majorBidi" w:cstheme="majorBidi"/>
          <w:sz w:val="30"/>
          <w:szCs w:val="30"/>
        </w:rPr>
        <w:t>31</w:t>
      </w:r>
      <w:r w:rsidRPr="00623946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Pr="00623946">
        <w:rPr>
          <w:rFonts w:asciiTheme="majorBidi" w:hAnsiTheme="majorBidi" w:cstheme="majorBidi"/>
          <w:sz w:val="30"/>
          <w:szCs w:val="30"/>
        </w:rPr>
        <w:t>256</w:t>
      </w:r>
      <w:r w:rsidR="00F32FAC">
        <w:rPr>
          <w:rFonts w:asciiTheme="majorBidi" w:hAnsiTheme="majorBidi" w:cstheme="majorBidi"/>
          <w:sz w:val="30"/>
          <w:szCs w:val="30"/>
        </w:rPr>
        <w:t>3</w:t>
      </w:r>
      <w:r w:rsidRPr="00623946">
        <w:rPr>
          <w:rFonts w:asciiTheme="majorBidi" w:hAnsiTheme="majorBidi" w:cstheme="majorBidi"/>
          <w:sz w:val="30"/>
          <w:szCs w:val="30"/>
          <w:cs/>
        </w:rPr>
        <w:t xml:space="preserve"> มี</w:t>
      </w:r>
      <w:r w:rsidRPr="00BE45F8">
        <w:rPr>
          <w:rFonts w:asciiTheme="majorBidi" w:hAnsiTheme="majorBidi" w:cstheme="majorBidi"/>
          <w:sz w:val="30"/>
          <w:szCs w:val="30"/>
          <w:cs/>
        </w:rPr>
        <w:t>จำนวน</w:t>
      </w:r>
      <w:r w:rsidRPr="00BE45F8">
        <w:rPr>
          <w:rFonts w:asciiTheme="majorBidi" w:hAnsiTheme="majorBidi" w:cstheme="majorBidi"/>
          <w:sz w:val="30"/>
          <w:szCs w:val="30"/>
        </w:rPr>
        <w:t xml:space="preserve"> </w:t>
      </w:r>
      <w:r w:rsidR="00BE45F8" w:rsidRPr="00BE45F8">
        <w:rPr>
          <w:rFonts w:asciiTheme="majorBidi" w:hAnsiTheme="majorBidi" w:cstheme="majorBidi"/>
          <w:sz w:val="30"/>
          <w:szCs w:val="30"/>
        </w:rPr>
        <w:t>1</w:t>
      </w:r>
      <w:r w:rsidR="00841F07">
        <w:rPr>
          <w:rFonts w:asciiTheme="majorBidi" w:hAnsiTheme="majorBidi" w:cstheme="majorBidi"/>
          <w:sz w:val="30"/>
          <w:szCs w:val="30"/>
        </w:rPr>
        <w:t>6</w:t>
      </w:r>
      <w:r w:rsidR="00506F75">
        <w:rPr>
          <w:rFonts w:asciiTheme="majorBidi" w:hAnsiTheme="majorBidi" w:cstheme="majorBidi"/>
          <w:sz w:val="30"/>
          <w:szCs w:val="30"/>
        </w:rPr>
        <w:t>9</w:t>
      </w:r>
      <w:r w:rsidRPr="00BE45F8">
        <w:rPr>
          <w:rFonts w:asciiTheme="majorBidi" w:hAnsiTheme="majorBidi" w:cstheme="majorBidi"/>
          <w:sz w:val="30"/>
          <w:szCs w:val="30"/>
          <w:cs/>
        </w:rPr>
        <w:t xml:space="preserve"> ล้านบาท และ</w:t>
      </w:r>
      <w:r w:rsidRPr="00BE45F8">
        <w:rPr>
          <w:rFonts w:asciiTheme="majorBidi" w:hAnsiTheme="majorBidi" w:cstheme="majorBidi"/>
          <w:sz w:val="30"/>
          <w:szCs w:val="30"/>
        </w:rPr>
        <w:t xml:space="preserve"> </w:t>
      </w:r>
      <w:r w:rsidR="00841F07">
        <w:rPr>
          <w:rFonts w:asciiTheme="majorBidi" w:hAnsiTheme="majorBidi" w:cstheme="majorBidi"/>
          <w:sz w:val="30"/>
          <w:szCs w:val="30"/>
        </w:rPr>
        <w:t>16</w:t>
      </w:r>
      <w:r w:rsidR="00506F75">
        <w:rPr>
          <w:rFonts w:asciiTheme="majorBidi" w:hAnsiTheme="majorBidi" w:cstheme="majorBidi"/>
          <w:sz w:val="30"/>
          <w:szCs w:val="30"/>
        </w:rPr>
        <w:t>3.5</w:t>
      </w:r>
      <w:r w:rsidRPr="00BE45F8">
        <w:rPr>
          <w:rFonts w:asciiTheme="majorBidi" w:hAnsiTheme="majorBidi" w:cstheme="majorBidi"/>
          <w:sz w:val="30"/>
          <w:szCs w:val="30"/>
          <w:cs/>
        </w:rPr>
        <w:t xml:space="preserve"> ล้าน</w:t>
      </w:r>
      <w:r w:rsidRPr="00FD0C74">
        <w:rPr>
          <w:rFonts w:asciiTheme="majorBidi" w:hAnsiTheme="majorBidi" w:cstheme="majorBidi"/>
          <w:sz w:val="30"/>
          <w:szCs w:val="30"/>
          <w:cs/>
        </w:rPr>
        <w:t>บาท</w:t>
      </w:r>
      <w:r w:rsidRPr="00623946">
        <w:rPr>
          <w:rFonts w:asciiTheme="majorBidi" w:hAnsiTheme="majorBidi" w:cstheme="majorBidi"/>
          <w:sz w:val="30"/>
          <w:szCs w:val="30"/>
          <w:cs/>
        </w:rPr>
        <w:t xml:space="preserve">ตามลำดับ </w:t>
      </w:r>
      <w:r w:rsidRPr="00892DE0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Pr="00892DE0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F32FAC">
        <w:rPr>
          <w:rFonts w:asciiTheme="majorBidi" w:hAnsiTheme="majorBidi" w:cstheme="majorBidi"/>
          <w:i/>
          <w:iCs/>
          <w:sz w:val="30"/>
          <w:szCs w:val="30"/>
        </w:rPr>
        <w:t>2</w:t>
      </w:r>
      <w:r w:rsidRPr="00892DE0">
        <w:rPr>
          <w:rFonts w:asciiTheme="majorBidi" w:hAnsiTheme="majorBidi" w:cstheme="majorBidi"/>
          <w:i/>
          <w:iCs/>
          <w:sz w:val="30"/>
          <w:szCs w:val="30"/>
        </w:rPr>
        <w:t>:</w:t>
      </w:r>
      <w:r w:rsidRPr="00892DE0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</w:t>
      </w:r>
      <w:r w:rsidR="00F32FAC">
        <w:rPr>
          <w:rFonts w:asciiTheme="majorBidi" w:hAnsiTheme="majorBidi" w:cstheme="majorBidi"/>
          <w:i/>
          <w:iCs/>
          <w:sz w:val="30"/>
          <w:szCs w:val="30"/>
        </w:rPr>
        <w:t>99.1</w:t>
      </w:r>
      <w:r w:rsidRPr="00892DE0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</w:t>
      </w:r>
      <w:r w:rsidRPr="00892DE0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892DE0">
        <w:rPr>
          <w:rFonts w:asciiTheme="majorBidi" w:hAnsiTheme="majorBidi" w:cstheme="majorBidi"/>
          <w:i/>
          <w:iCs/>
          <w:sz w:val="30"/>
          <w:szCs w:val="30"/>
          <w:cs/>
        </w:rPr>
        <w:t>ล้านบาท และ</w:t>
      </w:r>
      <w:r w:rsidRPr="00892DE0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</w:t>
      </w:r>
      <w:r w:rsidR="00F32FAC">
        <w:rPr>
          <w:rFonts w:asciiTheme="majorBidi" w:hAnsiTheme="majorBidi" w:cstheme="majorBidi"/>
          <w:i/>
          <w:iCs/>
          <w:sz w:val="30"/>
          <w:szCs w:val="30"/>
        </w:rPr>
        <w:t>96.5</w:t>
      </w:r>
      <w:r w:rsidRPr="00892DE0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</w:t>
      </w:r>
      <w:r w:rsidRPr="00892DE0">
        <w:rPr>
          <w:rFonts w:asciiTheme="majorBidi" w:hAnsiTheme="majorBidi" w:cstheme="majorBidi"/>
          <w:i/>
          <w:iCs/>
          <w:sz w:val="30"/>
          <w:szCs w:val="30"/>
          <w:cs/>
        </w:rPr>
        <w:t>ล้านบาท )</w:t>
      </w:r>
      <w:r>
        <w:rPr>
          <w:rFonts w:asciiTheme="majorBidi" w:hAnsiTheme="majorBidi" w:cstheme="majorBidi"/>
          <w:spacing w:val="-2"/>
          <w:sz w:val="30"/>
          <w:szCs w:val="30"/>
        </w:rPr>
        <w:br w:type="page"/>
      </w:r>
    </w:p>
    <w:p w14:paraId="7CD6D483" w14:textId="77777777" w:rsidR="004179E1" w:rsidRPr="00F75B29" w:rsidRDefault="004179E1" w:rsidP="00F75B29">
      <w:pPr>
        <w:ind w:right="-45"/>
        <w:jc w:val="thaiDistribute"/>
        <w:rPr>
          <w:rFonts w:asciiTheme="majorBidi" w:hAnsiTheme="majorBidi" w:cstheme="majorBidi"/>
          <w:spacing w:val="-2"/>
          <w:sz w:val="30"/>
          <w:szCs w:val="30"/>
        </w:rPr>
        <w:sectPr w:rsidR="004179E1" w:rsidRPr="00F75B29" w:rsidSect="006148FB">
          <w:pgSz w:w="16834" w:h="11909" w:orient="landscape" w:code="9"/>
          <w:pgMar w:top="691" w:right="1152" w:bottom="720" w:left="1152" w:header="720" w:footer="611" w:gutter="0"/>
          <w:cols w:space="720"/>
          <w:docGrid w:linePitch="245"/>
        </w:sectPr>
      </w:pPr>
    </w:p>
    <w:p w14:paraId="1E89C450" w14:textId="5ABB367A" w:rsidR="003B7A28" w:rsidRDefault="003B7A28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rPr>
          <w:rFonts w:asciiTheme="majorBidi" w:hAnsi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t>14</w:t>
      </w:r>
      <w:r>
        <w:rPr>
          <w:rFonts w:asciiTheme="majorBidi" w:hAnsiTheme="majorBidi" w:cstheme="majorBidi"/>
          <w:b/>
          <w:bCs/>
          <w:sz w:val="30"/>
          <w:szCs w:val="30"/>
        </w:rPr>
        <w:tab/>
      </w:r>
      <w:r w:rsidRPr="003B7A28">
        <w:rPr>
          <w:rFonts w:asciiTheme="majorBidi" w:hAnsiTheme="majorBidi"/>
          <w:b/>
          <w:bCs/>
          <w:sz w:val="30"/>
          <w:szCs w:val="30"/>
          <w:cs/>
        </w:rPr>
        <w:t>สัญญาเช่า</w:t>
      </w:r>
    </w:p>
    <w:p w14:paraId="5B25D8F6" w14:textId="56012BC2" w:rsidR="003B7A28" w:rsidRPr="00D0453A" w:rsidRDefault="003B7A28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rPr>
          <w:rFonts w:asciiTheme="majorBidi" w:hAnsiTheme="majorBidi" w:cstheme="majorBidi"/>
          <w:b/>
          <w:bCs/>
          <w:sz w:val="24"/>
          <w:szCs w:val="24"/>
        </w:rPr>
      </w:pPr>
    </w:p>
    <w:p w14:paraId="7B3A6EAE" w14:textId="77777777" w:rsidR="003B7A28" w:rsidRPr="004719DB" w:rsidRDefault="003B7A28" w:rsidP="003B7A28">
      <w:pPr>
        <w:pStyle w:val="block"/>
        <w:spacing w:after="0" w:line="240" w:lineRule="auto"/>
        <w:ind w:left="547" w:right="43"/>
        <w:jc w:val="thaiDistribute"/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</w:pPr>
      <w:r w:rsidRPr="001E33B8">
        <w:rPr>
          <w:rFonts w:asciiTheme="majorBidi" w:hAnsiTheme="majorBidi" w:cstheme="majorBidi"/>
          <w:i/>
          <w:iCs/>
          <w:sz w:val="30"/>
          <w:szCs w:val="30"/>
          <w:cs/>
          <w:lang w:val="en-US" w:bidi="th-TH"/>
        </w:rPr>
        <w:t>ในฐานะผู้เช่า</w:t>
      </w:r>
    </w:p>
    <w:p w14:paraId="0BB500F3" w14:textId="77777777" w:rsidR="003B7A28" w:rsidRPr="004719DB" w:rsidRDefault="003B7A28" w:rsidP="003B7A28">
      <w:pPr>
        <w:pStyle w:val="block"/>
        <w:spacing w:after="0" w:line="240" w:lineRule="auto"/>
        <w:ind w:left="547" w:right="43"/>
        <w:jc w:val="thaiDistribute"/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</w:pPr>
    </w:p>
    <w:tbl>
      <w:tblPr>
        <w:tblW w:w="882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760"/>
        <w:gridCol w:w="1530"/>
        <w:gridCol w:w="180"/>
        <w:gridCol w:w="1350"/>
      </w:tblGrid>
      <w:tr w:rsidR="003B7A28" w:rsidRPr="001E33B8" w14:paraId="30F2B4F9" w14:textId="77777777" w:rsidTr="002066CB">
        <w:trPr>
          <w:cantSplit/>
          <w:tblHeader/>
        </w:trPr>
        <w:tc>
          <w:tcPr>
            <w:tcW w:w="5760" w:type="dxa"/>
            <w:vAlign w:val="bottom"/>
            <w:hideMark/>
          </w:tcPr>
          <w:p w14:paraId="39F227F2" w14:textId="0A916190" w:rsidR="003B7A28" w:rsidRPr="004719DB" w:rsidRDefault="003B7A28" w:rsidP="00405C45">
            <w:pPr>
              <w:pStyle w:val="Heading1"/>
              <w:keepLines/>
              <w:numPr>
                <w:ilvl w:val="0"/>
                <w:numId w:val="0"/>
              </w:numPr>
              <w:shd w:val="clear" w:color="auto" w:fill="auto"/>
              <w:ind w:right="-45"/>
              <w:jc w:val="thaiDistribute"/>
              <w:rPr>
                <w:rFonts w:asciiTheme="majorBidi" w:hAnsiTheme="majorBidi" w:cstheme="majorBidi"/>
                <w:b w:val="0"/>
                <w:bCs w:val="0"/>
                <w:color w:val="0000FF"/>
                <w:sz w:val="30"/>
                <w:szCs w:val="30"/>
              </w:rPr>
            </w:pPr>
          </w:p>
          <w:p w14:paraId="19F33533" w14:textId="77777777" w:rsidR="003B7A28" w:rsidRPr="001E33B8" w:rsidRDefault="003B7A28" w:rsidP="002066CB">
            <w:pPr>
              <w:pStyle w:val="acctfourfigures"/>
              <w:tabs>
                <w:tab w:val="decimal" w:pos="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1E33B8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ณ </w:t>
            </w:r>
            <w:r w:rsidRPr="001E33B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วันที่ </w:t>
            </w:r>
            <w:r w:rsidRPr="001E33B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31 </w:t>
            </w:r>
            <w:r w:rsidRPr="001E33B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ธันวาคม </w:t>
            </w:r>
            <w:r w:rsidRPr="001E33B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1530" w:type="dxa"/>
            <w:hideMark/>
          </w:tcPr>
          <w:p w14:paraId="224CA78B" w14:textId="77777777" w:rsidR="003B7A28" w:rsidRPr="001E33B8" w:rsidRDefault="003B7A28" w:rsidP="002066CB">
            <w:pPr>
              <w:pStyle w:val="acctmergecolhdg"/>
              <w:spacing w:line="240" w:lineRule="auto"/>
              <w:ind w:left="-78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  <w:p w14:paraId="71C433F1" w14:textId="70E23976" w:rsidR="003B7A28" w:rsidRPr="001E33B8" w:rsidRDefault="003B7A28" w:rsidP="002066CB">
            <w:pPr>
              <w:pStyle w:val="acctmergecolhdg"/>
              <w:spacing w:line="240" w:lineRule="auto"/>
              <w:ind w:left="-78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1E33B8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0F09AA73" w14:textId="77777777" w:rsidR="003B7A28" w:rsidRPr="001E33B8" w:rsidRDefault="003B7A28" w:rsidP="002066CB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hideMark/>
          </w:tcPr>
          <w:p w14:paraId="00DCC809" w14:textId="202D8C61" w:rsidR="003B7A28" w:rsidRPr="001E33B8" w:rsidRDefault="003B7A28" w:rsidP="002066CB">
            <w:pPr>
              <w:pStyle w:val="acctmergecolhdg"/>
              <w:spacing w:line="240" w:lineRule="auto"/>
              <w:ind w:left="-79" w:right="-76"/>
              <w:rPr>
                <w:rFonts w:asciiTheme="majorBidi" w:hAnsiTheme="majorBidi" w:cstheme="majorBidi"/>
                <w:sz w:val="30"/>
                <w:szCs w:val="30"/>
              </w:rPr>
            </w:pPr>
            <w:r w:rsidRPr="001E33B8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</w:t>
            </w:r>
            <w:r w:rsidRPr="001E33B8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  <w:t xml:space="preserve">       </w:t>
            </w:r>
            <w:r w:rsidRPr="001E33B8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3B7A28" w:rsidRPr="001E33B8" w14:paraId="612B280C" w14:textId="77777777" w:rsidTr="002066CB">
        <w:trPr>
          <w:cantSplit/>
          <w:tblHeader/>
        </w:trPr>
        <w:tc>
          <w:tcPr>
            <w:tcW w:w="5760" w:type="dxa"/>
          </w:tcPr>
          <w:p w14:paraId="6A1574AB" w14:textId="77777777" w:rsidR="003B7A28" w:rsidRPr="001E33B8" w:rsidRDefault="003B7A28" w:rsidP="002066CB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060" w:type="dxa"/>
            <w:gridSpan w:val="3"/>
            <w:hideMark/>
          </w:tcPr>
          <w:p w14:paraId="5429C303" w14:textId="77777777" w:rsidR="003B7A28" w:rsidRPr="001E33B8" w:rsidRDefault="003B7A28" w:rsidP="002066CB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1E33B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1E33B8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1E33B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3B7A28" w:rsidRPr="001E33B8" w14:paraId="686B6031" w14:textId="77777777" w:rsidTr="002066CB">
        <w:trPr>
          <w:cantSplit/>
        </w:trPr>
        <w:tc>
          <w:tcPr>
            <w:tcW w:w="5760" w:type="dxa"/>
            <w:hideMark/>
          </w:tcPr>
          <w:p w14:paraId="4FAC4C05" w14:textId="77777777" w:rsidR="003B7A28" w:rsidRPr="001E33B8" w:rsidRDefault="003B7A28" w:rsidP="002066CB">
            <w:pPr>
              <w:rPr>
                <w:rFonts w:asciiTheme="majorBidi" w:hAnsiTheme="majorBidi" w:cstheme="majorBidi"/>
                <w:b/>
                <w:bCs/>
                <w:i/>
                <w:iCs/>
                <w:color w:val="211E1F"/>
                <w:sz w:val="30"/>
                <w:szCs w:val="30"/>
              </w:rPr>
            </w:pPr>
            <w:r w:rsidRPr="001E33B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530" w:type="dxa"/>
          </w:tcPr>
          <w:p w14:paraId="1FED38BB" w14:textId="77777777" w:rsidR="003B7A28" w:rsidRPr="001E33B8" w:rsidRDefault="003B7A28" w:rsidP="002066CB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6AA61A66" w14:textId="77777777" w:rsidR="003B7A28" w:rsidRPr="001E33B8" w:rsidRDefault="003B7A28" w:rsidP="002066C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14FAB4D" w14:textId="77777777" w:rsidR="003B7A28" w:rsidRPr="001E33B8" w:rsidRDefault="003B7A28" w:rsidP="002066CB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B7A28" w:rsidRPr="001E33B8" w14:paraId="0663FFF8" w14:textId="77777777" w:rsidTr="002066CB">
        <w:trPr>
          <w:cantSplit/>
        </w:trPr>
        <w:tc>
          <w:tcPr>
            <w:tcW w:w="5760" w:type="dxa"/>
          </w:tcPr>
          <w:p w14:paraId="7A5632FB" w14:textId="77777777" w:rsidR="003B7A28" w:rsidRPr="001E33B8" w:rsidRDefault="003B7A28" w:rsidP="002066CB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1E33B8">
              <w:rPr>
                <w:rFonts w:asciiTheme="majorBidi" w:hAnsiTheme="majorBidi" w:cstheme="majorBidi"/>
                <w:sz w:val="30"/>
                <w:szCs w:val="30"/>
                <w:cs/>
              </w:rPr>
              <w:t>อาคาร</w:t>
            </w:r>
          </w:p>
        </w:tc>
        <w:tc>
          <w:tcPr>
            <w:tcW w:w="1530" w:type="dxa"/>
          </w:tcPr>
          <w:p w14:paraId="57EEC42A" w14:textId="459002E6" w:rsidR="003B7A28" w:rsidRPr="001E33B8" w:rsidRDefault="008E7AB1" w:rsidP="002066CB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E33B8">
              <w:rPr>
                <w:rFonts w:asciiTheme="majorBidi" w:hAnsiTheme="majorBidi" w:cstheme="majorBidi"/>
                <w:sz w:val="30"/>
                <w:szCs w:val="30"/>
              </w:rPr>
              <w:t>19</w:t>
            </w:r>
            <w:r w:rsidR="00875FB2" w:rsidRPr="001E33B8">
              <w:rPr>
                <w:rFonts w:asciiTheme="majorBidi" w:hAnsiTheme="majorBidi" w:cstheme="majorBidi"/>
                <w:sz w:val="30"/>
                <w:szCs w:val="30"/>
              </w:rPr>
              <w:t>,4</w:t>
            </w:r>
            <w:r w:rsidRPr="001E33B8">
              <w:rPr>
                <w:rFonts w:asciiTheme="majorBidi" w:hAnsiTheme="majorBidi" w:cstheme="majorBidi"/>
                <w:sz w:val="30"/>
                <w:szCs w:val="30"/>
              </w:rPr>
              <w:t>90</w:t>
            </w:r>
          </w:p>
        </w:tc>
        <w:tc>
          <w:tcPr>
            <w:tcW w:w="180" w:type="dxa"/>
          </w:tcPr>
          <w:p w14:paraId="7DE85832" w14:textId="77777777" w:rsidR="003B7A28" w:rsidRPr="001E33B8" w:rsidRDefault="003B7A28" w:rsidP="002066C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58C674E" w14:textId="3B999D46" w:rsidR="003B7A28" w:rsidRPr="001E33B8" w:rsidRDefault="008E7AB1" w:rsidP="002066CB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  <w:r w:rsidRPr="001E33B8">
              <w:rPr>
                <w:rFonts w:asciiTheme="majorBidi" w:hAnsiTheme="majorBidi" w:cstheme="majorBidi"/>
                <w:sz w:val="30"/>
                <w:szCs w:val="30"/>
              </w:rPr>
              <w:t>19</w:t>
            </w:r>
            <w:r w:rsidR="00875FB2" w:rsidRPr="001E33B8">
              <w:rPr>
                <w:rFonts w:asciiTheme="majorBidi" w:hAnsiTheme="majorBidi" w:cstheme="majorBidi"/>
                <w:sz w:val="30"/>
                <w:szCs w:val="30"/>
              </w:rPr>
              <w:t>,4</w:t>
            </w:r>
            <w:r w:rsidRPr="001E33B8">
              <w:rPr>
                <w:rFonts w:asciiTheme="majorBidi" w:hAnsiTheme="majorBidi" w:cstheme="majorBidi"/>
                <w:sz w:val="30"/>
                <w:szCs w:val="30"/>
              </w:rPr>
              <w:t>90</w:t>
            </w:r>
          </w:p>
        </w:tc>
      </w:tr>
      <w:tr w:rsidR="003B7A28" w:rsidRPr="001E33B8" w14:paraId="19895C46" w14:textId="77777777" w:rsidTr="002066CB">
        <w:trPr>
          <w:cantSplit/>
        </w:trPr>
        <w:tc>
          <w:tcPr>
            <w:tcW w:w="5760" w:type="dxa"/>
          </w:tcPr>
          <w:p w14:paraId="7AD79FE1" w14:textId="77777777" w:rsidR="003B7A28" w:rsidRPr="001E33B8" w:rsidRDefault="003B7A28" w:rsidP="002066CB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1E33B8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530" w:type="dxa"/>
          </w:tcPr>
          <w:p w14:paraId="3D1D7219" w14:textId="1BADE8D1" w:rsidR="003B7A28" w:rsidRPr="001E33B8" w:rsidRDefault="008E7AB1" w:rsidP="002066CB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E33B8">
              <w:rPr>
                <w:rFonts w:asciiTheme="majorBidi" w:hAnsiTheme="majorBidi" w:cstheme="majorBidi"/>
                <w:sz w:val="30"/>
                <w:szCs w:val="30"/>
              </w:rPr>
              <w:t>98</w:t>
            </w:r>
            <w:r w:rsidR="00875FB2" w:rsidRPr="001E33B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E33B8">
              <w:rPr>
                <w:rFonts w:asciiTheme="majorBidi" w:hAnsiTheme="majorBidi" w:cstheme="majorBidi"/>
                <w:sz w:val="30"/>
                <w:szCs w:val="30"/>
              </w:rPr>
              <w:t>34</w:t>
            </w:r>
            <w:r w:rsidR="00875FB2" w:rsidRPr="001E33B8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180" w:type="dxa"/>
          </w:tcPr>
          <w:p w14:paraId="2DAF108F" w14:textId="77777777" w:rsidR="003B7A28" w:rsidRPr="001E33B8" w:rsidRDefault="003B7A28" w:rsidP="002066C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01B11DF" w14:textId="3CB965CD" w:rsidR="003B7A28" w:rsidRPr="001E33B8" w:rsidRDefault="008E7AB1" w:rsidP="002066CB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  <w:r w:rsidRPr="001E33B8">
              <w:rPr>
                <w:rFonts w:asciiTheme="majorBidi" w:hAnsiTheme="majorBidi" w:cstheme="majorBidi"/>
                <w:sz w:val="30"/>
                <w:szCs w:val="30"/>
              </w:rPr>
              <w:t>98</w:t>
            </w:r>
            <w:r w:rsidR="00875FB2" w:rsidRPr="001E33B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E33B8">
              <w:rPr>
                <w:rFonts w:asciiTheme="majorBidi" w:hAnsiTheme="majorBidi" w:cstheme="majorBidi"/>
                <w:sz w:val="30"/>
                <w:szCs w:val="30"/>
              </w:rPr>
              <w:t>11</w:t>
            </w:r>
            <w:r w:rsidR="00875FB2" w:rsidRPr="001E33B8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3B7A28" w:rsidRPr="001E33B8" w14:paraId="5F019CB5" w14:textId="77777777" w:rsidTr="002066CB">
        <w:trPr>
          <w:cantSplit/>
        </w:trPr>
        <w:tc>
          <w:tcPr>
            <w:tcW w:w="5760" w:type="dxa"/>
            <w:hideMark/>
          </w:tcPr>
          <w:p w14:paraId="3FD14946" w14:textId="77777777" w:rsidR="003B7A28" w:rsidRPr="001E33B8" w:rsidRDefault="003B7A28" w:rsidP="002066CB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E33B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AF4C8F0" w14:textId="2EFF3B0B" w:rsidR="003B7A28" w:rsidRPr="001E33B8" w:rsidRDefault="00875FB2" w:rsidP="002066CB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E33B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</w:t>
            </w:r>
            <w:r w:rsidR="008E7AB1" w:rsidRPr="001E33B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 w:rsidRPr="001E33B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8E7AB1" w:rsidRPr="001E33B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83</w:t>
            </w:r>
            <w:r w:rsidRPr="001E33B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180" w:type="dxa"/>
          </w:tcPr>
          <w:p w14:paraId="7BCD761A" w14:textId="77777777" w:rsidR="003B7A28" w:rsidRPr="001E33B8" w:rsidRDefault="003B7A28" w:rsidP="002066CB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438B843" w14:textId="25AD47A2" w:rsidR="003B7A28" w:rsidRPr="001E33B8" w:rsidRDefault="00875FB2" w:rsidP="002066CB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E33B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</w:t>
            </w:r>
            <w:r w:rsidR="008E7AB1" w:rsidRPr="001E33B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 w:rsidRPr="001E33B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8E7AB1" w:rsidRPr="001E33B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Pr="001E33B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 w:rsidR="008E7AB1" w:rsidRPr="001E33B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</w:tr>
    </w:tbl>
    <w:p w14:paraId="5BE5B8B3" w14:textId="77777777" w:rsidR="003B7A28" w:rsidRPr="001E33B8" w:rsidRDefault="003B7A28" w:rsidP="003B7A28">
      <w:pPr>
        <w:pStyle w:val="block"/>
        <w:spacing w:after="0" w:line="240" w:lineRule="auto"/>
        <w:ind w:left="547" w:right="43"/>
        <w:jc w:val="thaiDistribute"/>
        <w:rPr>
          <w:rFonts w:asciiTheme="majorBidi" w:hAnsiTheme="majorBidi" w:cstheme="majorBidi"/>
          <w:sz w:val="20"/>
          <w:lang w:val="en-US" w:bidi="th-TH"/>
        </w:rPr>
      </w:pPr>
    </w:p>
    <w:p w14:paraId="16EB88EA" w14:textId="5D0C6CBD" w:rsidR="003B7A28" w:rsidRPr="001E33B8" w:rsidRDefault="003B7A28" w:rsidP="003B7A28">
      <w:pPr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1E33B8">
        <w:rPr>
          <w:rFonts w:asciiTheme="majorBidi" w:hAnsiTheme="majorBidi" w:cstheme="majorBidi"/>
          <w:sz w:val="30"/>
          <w:szCs w:val="30"/>
          <w:cs/>
        </w:rPr>
        <w:t xml:space="preserve">ในปี </w:t>
      </w:r>
      <w:r w:rsidRPr="001E33B8">
        <w:rPr>
          <w:rFonts w:asciiTheme="majorBidi" w:hAnsiTheme="majorBidi" w:cstheme="majorBidi"/>
          <w:sz w:val="30"/>
          <w:szCs w:val="30"/>
        </w:rPr>
        <w:t xml:space="preserve">2563 </w:t>
      </w:r>
      <w:r w:rsidRPr="001E33B8">
        <w:rPr>
          <w:rFonts w:asciiTheme="majorBidi" w:hAnsiTheme="majorBidi" w:cstheme="majorBidi"/>
          <w:sz w:val="30"/>
          <w:szCs w:val="30"/>
          <w:cs/>
        </w:rPr>
        <w:t>สินทรัพย์สิทธิการใช้ของกลุ่มบริษัทแล</w:t>
      </w:r>
      <w:r w:rsidR="00405C45" w:rsidRPr="001E33B8">
        <w:rPr>
          <w:rFonts w:asciiTheme="majorBidi" w:hAnsiTheme="majorBidi" w:cstheme="majorBidi" w:hint="cs"/>
          <w:sz w:val="30"/>
          <w:szCs w:val="30"/>
          <w:cs/>
        </w:rPr>
        <w:t>ะ</w:t>
      </w:r>
      <w:r w:rsidRPr="001E33B8">
        <w:rPr>
          <w:rFonts w:asciiTheme="majorBidi" w:hAnsiTheme="majorBidi" w:cstheme="majorBidi"/>
          <w:sz w:val="30"/>
          <w:szCs w:val="30"/>
          <w:cs/>
        </w:rPr>
        <w:t>บริษัทเพิ่มขึ้นเป็นจำนวน</w:t>
      </w:r>
      <w:r w:rsidR="00405C45" w:rsidRPr="001E33B8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D0453A" w:rsidRPr="001E33B8">
        <w:rPr>
          <w:rFonts w:asciiTheme="majorBidi" w:hAnsiTheme="majorBidi" w:cstheme="majorBidi"/>
          <w:sz w:val="30"/>
          <w:szCs w:val="30"/>
        </w:rPr>
        <w:t>97.65</w:t>
      </w:r>
      <w:r w:rsidR="00405C45" w:rsidRPr="001E33B8">
        <w:rPr>
          <w:rFonts w:asciiTheme="majorBidi" w:hAnsiTheme="majorBidi" w:cstheme="majorBidi"/>
          <w:sz w:val="30"/>
          <w:szCs w:val="30"/>
        </w:rPr>
        <w:t xml:space="preserve"> </w:t>
      </w:r>
      <w:r w:rsidRPr="001E33B8">
        <w:rPr>
          <w:rFonts w:asciiTheme="majorBidi" w:hAnsiTheme="majorBidi" w:cstheme="majorBidi"/>
          <w:sz w:val="30"/>
          <w:szCs w:val="30"/>
          <w:cs/>
        </w:rPr>
        <w:t>ล้านบาท</w:t>
      </w:r>
    </w:p>
    <w:p w14:paraId="64F04356" w14:textId="77777777" w:rsidR="003B7A28" w:rsidRPr="001E33B8" w:rsidRDefault="003B7A28" w:rsidP="003B7A28">
      <w:pPr>
        <w:pStyle w:val="block"/>
        <w:spacing w:after="0" w:line="240" w:lineRule="auto"/>
        <w:ind w:left="547" w:right="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7F7C76E8" w14:textId="358E2E7F" w:rsidR="00D0453A" w:rsidRPr="001E33B8" w:rsidRDefault="00D0453A" w:rsidP="00D0453A">
      <w:pPr>
        <w:pStyle w:val="block"/>
        <w:ind w:right="43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D0453A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กลุ่มบริษัทเช่าอาคารหลายแห่งเป็นระยะเวลา </w:t>
      </w:r>
      <w:r w:rsidR="00694B12" w:rsidRPr="00694B12">
        <w:rPr>
          <w:rFonts w:asciiTheme="majorBidi" w:hAnsiTheme="majorBidi" w:cstheme="majorBidi" w:hint="cs"/>
          <w:sz w:val="30"/>
          <w:szCs w:val="30"/>
          <w:lang w:val="en-US" w:bidi="th-TH"/>
        </w:rPr>
        <w:t>3</w:t>
      </w:r>
      <w:r w:rsidRPr="00D0453A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ปี โดยมีสิทธิต่ออายุสัญญาเช่าเมื่อสิ้นสุดอายุสัญญา ค่าเช่ากำหนดชำระเป็นรายเดือนตามอัตราที่ระบุไว้ในสัญญา</w:t>
      </w:r>
    </w:p>
    <w:tbl>
      <w:tblPr>
        <w:tblW w:w="882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050"/>
        <w:gridCol w:w="1080"/>
        <w:gridCol w:w="180"/>
        <w:gridCol w:w="990"/>
        <w:gridCol w:w="180"/>
        <w:gridCol w:w="1080"/>
        <w:gridCol w:w="180"/>
        <w:gridCol w:w="1080"/>
      </w:tblGrid>
      <w:tr w:rsidR="003B7A28" w:rsidRPr="004719DB" w14:paraId="29A1743D" w14:textId="77777777" w:rsidTr="002066CB">
        <w:trPr>
          <w:cantSplit/>
          <w:tblHeader/>
        </w:trPr>
        <w:tc>
          <w:tcPr>
            <w:tcW w:w="4050" w:type="dxa"/>
            <w:shd w:val="clear" w:color="auto" w:fill="auto"/>
            <w:vAlign w:val="bottom"/>
          </w:tcPr>
          <w:p w14:paraId="578286C6" w14:textId="77777777" w:rsidR="003B7A28" w:rsidRPr="004719DB" w:rsidRDefault="003B7A28" w:rsidP="002066CB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color w:val="0000FF"/>
                <w:sz w:val="30"/>
                <w:szCs w:val="30"/>
                <w:highlight w:val="cyan"/>
                <w:lang w:val="en-US"/>
              </w:rPr>
            </w:pPr>
          </w:p>
        </w:tc>
        <w:tc>
          <w:tcPr>
            <w:tcW w:w="2250" w:type="dxa"/>
            <w:gridSpan w:val="3"/>
          </w:tcPr>
          <w:p w14:paraId="457938DD" w14:textId="4D3465F4" w:rsidR="003B7A28" w:rsidRPr="004719DB" w:rsidRDefault="003B7A28" w:rsidP="002066CB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4719DB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56875571" w14:textId="77777777" w:rsidR="003B7A28" w:rsidRPr="004719DB" w:rsidRDefault="003B7A28" w:rsidP="002066CB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0" w:type="dxa"/>
            <w:gridSpan w:val="3"/>
          </w:tcPr>
          <w:p w14:paraId="20E5C41E" w14:textId="21DA022C" w:rsidR="003B7A28" w:rsidRPr="004719DB" w:rsidRDefault="003B7A28" w:rsidP="002066CB">
            <w:pPr>
              <w:pStyle w:val="acctmergecolhdg"/>
              <w:spacing w:line="240" w:lineRule="atLeast"/>
              <w:ind w:left="-85" w:right="-85"/>
              <w:rPr>
                <w:rFonts w:asciiTheme="majorBidi" w:hAnsiTheme="majorBidi" w:cstheme="majorBidi"/>
                <w:sz w:val="30"/>
                <w:szCs w:val="30"/>
              </w:rPr>
            </w:pPr>
            <w:r w:rsidRPr="004719DB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3B7A28" w:rsidRPr="004719DB" w14:paraId="47490FFD" w14:textId="77777777" w:rsidTr="002066CB">
        <w:trPr>
          <w:cantSplit/>
          <w:tblHeader/>
        </w:trPr>
        <w:tc>
          <w:tcPr>
            <w:tcW w:w="4050" w:type="dxa"/>
          </w:tcPr>
          <w:p w14:paraId="31F50A9F" w14:textId="77777777" w:rsidR="003B7A28" w:rsidRPr="001E33B8" w:rsidRDefault="003B7A28" w:rsidP="002066CB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1E33B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สำหรับปีสิ้นสุดวันที่ </w:t>
            </w:r>
            <w:r w:rsidRPr="001E33B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31 </w:t>
            </w:r>
            <w:r w:rsidRPr="001E33B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080" w:type="dxa"/>
          </w:tcPr>
          <w:p w14:paraId="20A55406" w14:textId="77777777" w:rsidR="003B7A28" w:rsidRPr="004719DB" w:rsidRDefault="003B7A28" w:rsidP="002066CB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  <w:r w:rsidRPr="004719DB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2563</w:t>
            </w:r>
          </w:p>
        </w:tc>
        <w:tc>
          <w:tcPr>
            <w:tcW w:w="180" w:type="dxa"/>
          </w:tcPr>
          <w:p w14:paraId="019530FE" w14:textId="77777777" w:rsidR="003B7A28" w:rsidRPr="004719DB" w:rsidRDefault="003B7A28" w:rsidP="002066CB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53852656" w14:textId="77777777" w:rsidR="003B7A28" w:rsidRPr="004719DB" w:rsidRDefault="003B7A28" w:rsidP="002066CB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4719DB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2562</w:t>
            </w:r>
          </w:p>
        </w:tc>
        <w:tc>
          <w:tcPr>
            <w:tcW w:w="180" w:type="dxa"/>
          </w:tcPr>
          <w:p w14:paraId="361C9593" w14:textId="77777777" w:rsidR="003B7A28" w:rsidRPr="004719DB" w:rsidRDefault="003B7A28" w:rsidP="002066CB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1A2EFAA" w14:textId="77777777" w:rsidR="003B7A28" w:rsidRPr="004719DB" w:rsidRDefault="003B7A28" w:rsidP="002066CB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4719DB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2563</w:t>
            </w:r>
          </w:p>
        </w:tc>
        <w:tc>
          <w:tcPr>
            <w:tcW w:w="180" w:type="dxa"/>
          </w:tcPr>
          <w:p w14:paraId="62D0F644" w14:textId="77777777" w:rsidR="003B7A28" w:rsidRPr="004719DB" w:rsidRDefault="003B7A28" w:rsidP="002066CB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58480AD" w14:textId="77777777" w:rsidR="003B7A28" w:rsidRPr="004719DB" w:rsidRDefault="003B7A28" w:rsidP="002066CB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4719DB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2562</w:t>
            </w:r>
          </w:p>
        </w:tc>
      </w:tr>
      <w:tr w:rsidR="003B7A28" w:rsidRPr="004719DB" w14:paraId="15486905" w14:textId="77777777" w:rsidTr="002066CB">
        <w:trPr>
          <w:cantSplit/>
          <w:tblHeader/>
        </w:trPr>
        <w:tc>
          <w:tcPr>
            <w:tcW w:w="4050" w:type="dxa"/>
          </w:tcPr>
          <w:p w14:paraId="58F73E04" w14:textId="74BD47FF" w:rsidR="003B7A28" w:rsidRPr="001E33B8" w:rsidRDefault="003B7A28" w:rsidP="002066CB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770" w:type="dxa"/>
            <w:gridSpan w:val="7"/>
          </w:tcPr>
          <w:p w14:paraId="201308E1" w14:textId="466A3D45" w:rsidR="003B7A28" w:rsidRPr="004719DB" w:rsidRDefault="003B7A28" w:rsidP="002066CB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719D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="00635293" w:rsidRPr="004719DB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4719D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4719D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3B7A28" w:rsidRPr="004719DB" w14:paraId="4C6C1BFF" w14:textId="77777777" w:rsidTr="002066CB">
        <w:trPr>
          <w:cantSplit/>
        </w:trPr>
        <w:tc>
          <w:tcPr>
            <w:tcW w:w="4050" w:type="dxa"/>
          </w:tcPr>
          <w:p w14:paraId="15F1B105" w14:textId="77777777" w:rsidR="003B7A28" w:rsidRPr="001E33B8" w:rsidRDefault="003B7A28" w:rsidP="002066CB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1E33B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จำนวนที่รับรู้ในกำไรหรือขาดทุน</w:t>
            </w:r>
            <w:r w:rsidRPr="001E33B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1E33B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080" w:type="dxa"/>
          </w:tcPr>
          <w:p w14:paraId="7420DC3D" w14:textId="77777777" w:rsidR="003B7A28" w:rsidRPr="004719DB" w:rsidRDefault="003B7A28" w:rsidP="002066C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2BADFEAE" w14:textId="77777777" w:rsidR="003B7A28" w:rsidRPr="004719DB" w:rsidRDefault="003B7A28" w:rsidP="002066CB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D10300D" w14:textId="77777777" w:rsidR="003B7A28" w:rsidRPr="004719DB" w:rsidRDefault="003B7A28" w:rsidP="002066C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01105092" w14:textId="77777777" w:rsidR="003B7A28" w:rsidRPr="004719DB" w:rsidRDefault="003B7A28" w:rsidP="002066CB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9EFAF74" w14:textId="77777777" w:rsidR="003B7A28" w:rsidRPr="004719DB" w:rsidRDefault="003B7A28" w:rsidP="002066C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2B2ADABF" w14:textId="77777777" w:rsidR="003B7A28" w:rsidRPr="004719DB" w:rsidRDefault="003B7A28" w:rsidP="002066CB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6169C04" w14:textId="77777777" w:rsidR="003B7A28" w:rsidRPr="004719DB" w:rsidRDefault="003B7A28" w:rsidP="002066C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B7A28" w:rsidRPr="004719DB" w14:paraId="47B40297" w14:textId="77777777" w:rsidTr="002066CB">
        <w:trPr>
          <w:cantSplit/>
        </w:trPr>
        <w:tc>
          <w:tcPr>
            <w:tcW w:w="4050" w:type="dxa"/>
          </w:tcPr>
          <w:p w14:paraId="58A6B411" w14:textId="77777777" w:rsidR="003B7A28" w:rsidRPr="001E33B8" w:rsidRDefault="003B7A28" w:rsidP="002066CB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E33B8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080" w:type="dxa"/>
            <w:vAlign w:val="bottom"/>
          </w:tcPr>
          <w:p w14:paraId="0E56C60C" w14:textId="77777777" w:rsidR="003B7A28" w:rsidRPr="004719DB" w:rsidRDefault="003B7A28" w:rsidP="002066C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31F873FB" w14:textId="77777777" w:rsidR="003B7A28" w:rsidRPr="004719DB" w:rsidRDefault="003B7A28" w:rsidP="002066CB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38631D0" w14:textId="77777777" w:rsidR="003B7A28" w:rsidRPr="000313B6" w:rsidRDefault="003B7A28" w:rsidP="000313B6">
            <w:pPr>
              <w:pStyle w:val="acctfourfigures"/>
              <w:tabs>
                <w:tab w:val="clear" w:pos="765"/>
              </w:tabs>
              <w:spacing w:line="240" w:lineRule="atLeast"/>
              <w:ind w:left="-534" w:right="186" w:firstLine="2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6E31B2EE" w14:textId="77777777" w:rsidR="003B7A28" w:rsidRPr="004719DB" w:rsidRDefault="003B7A28" w:rsidP="002066CB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3AA4169" w14:textId="77777777" w:rsidR="003B7A28" w:rsidRPr="004719DB" w:rsidRDefault="003B7A28" w:rsidP="002066C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359C10D1" w14:textId="77777777" w:rsidR="003B7A28" w:rsidRPr="004719DB" w:rsidRDefault="003B7A28" w:rsidP="002066CB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F3DFA31" w14:textId="77777777" w:rsidR="003B7A28" w:rsidRPr="000313B6" w:rsidRDefault="003B7A28" w:rsidP="000313B6">
            <w:pPr>
              <w:pStyle w:val="acctfourfigures"/>
              <w:tabs>
                <w:tab w:val="clear" w:pos="765"/>
              </w:tabs>
              <w:spacing w:line="240" w:lineRule="atLeast"/>
              <w:ind w:left="-534" w:right="186" w:firstLine="2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B7A28" w:rsidRPr="004719DB" w14:paraId="1500D2EA" w14:textId="77777777" w:rsidTr="00875FB2">
        <w:trPr>
          <w:cantSplit/>
        </w:trPr>
        <w:tc>
          <w:tcPr>
            <w:tcW w:w="4050" w:type="dxa"/>
          </w:tcPr>
          <w:p w14:paraId="5FD43E0F" w14:textId="77777777" w:rsidR="003B7A28" w:rsidRPr="001E33B8" w:rsidRDefault="003B7A28" w:rsidP="004D00D0">
            <w:pPr>
              <w:pStyle w:val="ListParagraph"/>
              <w:numPr>
                <w:ilvl w:val="0"/>
                <w:numId w:val="21"/>
              </w:numPr>
              <w:tabs>
                <w:tab w:val="clear" w:pos="680"/>
                <w:tab w:val="clear" w:pos="907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1E33B8">
              <w:rPr>
                <w:rFonts w:asciiTheme="majorBidi" w:hAnsiTheme="majorBidi" w:cstheme="majorBidi"/>
                <w:sz w:val="30"/>
                <w:szCs w:val="30"/>
                <w:cs/>
              </w:rPr>
              <w:t>อาคาร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C5DB22B" w14:textId="5974340D" w:rsidR="003B7A28" w:rsidRPr="004719DB" w:rsidRDefault="00875FB2" w:rsidP="002066C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9,353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1890AF6" w14:textId="77777777" w:rsidR="003B7A28" w:rsidRPr="004719DB" w:rsidRDefault="003B7A28" w:rsidP="002066CB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1767C92" w14:textId="32975168" w:rsidR="003B7A28" w:rsidRPr="000313B6" w:rsidRDefault="00875FB2" w:rsidP="000313B6">
            <w:pPr>
              <w:pStyle w:val="acctfourfigures"/>
              <w:tabs>
                <w:tab w:val="clear" w:pos="765"/>
              </w:tabs>
              <w:spacing w:line="240" w:lineRule="atLeast"/>
              <w:ind w:left="-534" w:right="186" w:firstLine="2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313B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995DAE3" w14:textId="63AB02CD" w:rsidR="003B7A28" w:rsidRPr="004719DB" w:rsidRDefault="003B7A28" w:rsidP="00875FB2">
            <w:pPr>
              <w:pStyle w:val="acctfourfigures"/>
              <w:spacing w:line="240" w:lineRule="atLeast"/>
              <w:ind w:right="600" w:firstLine="1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4FAF4E2" w14:textId="27488A99" w:rsidR="003B7A28" w:rsidRPr="004719DB" w:rsidRDefault="00875FB2" w:rsidP="002066C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9,353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A914157" w14:textId="77777777" w:rsidR="003B7A28" w:rsidRPr="004719DB" w:rsidRDefault="003B7A28" w:rsidP="002066CB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1848C22" w14:textId="24F9D6C4" w:rsidR="003B7A28" w:rsidRPr="000313B6" w:rsidRDefault="00875FB2" w:rsidP="000313B6">
            <w:pPr>
              <w:pStyle w:val="acctfourfigures"/>
              <w:tabs>
                <w:tab w:val="clear" w:pos="765"/>
              </w:tabs>
              <w:spacing w:line="240" w:lineRule="atLeast"/>
              <w:ind w:left="-534" w:right="186" w:firstLine="2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313B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B7A28" w:rsidRPr="004719DB" w14:paraId="24169D59" w14:textId="77777777" w:rsidTr="00875FB2">
        <w:trPr>
          <w:cantSplit/>
        </w:trPr>
        <w:tc>
          <w:tcPr>
            <w:tcW w:w="4050" w:type="dxa"/>
          </w:tcPr>
          <w:p w14:paraId="6837CD35" w14:textId="77777777" w:rsidR="003B7A28" w:rsidRPr="001E33B8" w:rsidRDefault="003B7A28" w:rsidP="004D00D0">
            <w:pPr>
              <w:pStyle w:val="ListParagraph"/>
              <w:numPr>
                <w:ilvl w:val="0"/>
                <w:numId w:val="21"/>
              </w:numPr>
              <w:tabs>
                <w:tab w:val="clear" w:pos="680"/>
                <w:tab w:val="clear" w:pos="907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1E33B8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FC8569A" w14:textId="277AB3FF" w:rsidR="003B7A28" w:rsidRPr="004719DB" w:rsidRDefault="00263072" w:rsidP="002066C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20,443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3AF1E73" w14:textId="77777777" w:rsidR="003B7A28" w:rsidRPr="004719DB" w:rsidRDefault="003B7A28" w:rsidP="002066CB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702FE6B5" w14:textId="110AE40E" w:rsidR="003B7A28" w:rsidRPr="000313B6" w:rsidRDefault="00875FB2" w:rsidP="000313B6">
            <w:pPr>
              <w:pStyle w:val="acctfourfigures"/>
              <w:tabs>
                <w:tab w:val="clear" w:pos="765"/>
              </w:tabs>
              <w:spacing w:line="240" w:lineRule="atLeast"/>
              <w:ind w:left="-534" w:right="186" w:firstLine="2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313B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8B2B226" w14:textId="77777777" w:rsidR="003B7A28" w:rsidRPr="004719DB" w:rsidRDefault="003B7A28" w:rsidP="002066CB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A695A81" w14:textId="410901AC" w:rsidR="003B7A28" w:rsidRPr="004719DB" w:rsidRDefault="00263072" w:rsidP="002066C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20,231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6C20D10" w14:textId="77777777" w:rsidR="003B7A28" w:rsidRPr="004719DB" w:rsidRDefault="003B7A28" w:rsidP="002066CB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D7BDE93" w14:textId="13903B5F" w:rsidR="003B7A28" w:rsidRPr="000313B6" w:rsidRDefault="00875FB2" w:rsidP="000313B6">
            <w:pPr>
              <w:pStyle w:val="acctfourfigures"/>
              <w:tabs>
                <w:tab w:val="clear" w:pos="765"/>
              </w:tabs>
              <w:spacing w:line="240" w:lineRule="atLeast"/>
              <w:ind w:left="-534" w:right="186" w:firstLine="2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313B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B7A28" w:rsidRPr="004719DB" w14:paraId="70202CF2" w14:textId="77777777" w:rsidTr="00875FB2">
        <w:trPr>
          <w:cantSplit/>
        </w:trPr>
        <w:tc>
          <w:tcPr>
            <w:tcW w:w="4050" w:type="dxa"/>
          </w:tcPr>
          <w:p w14:paraId="5250EE3B" w14:textId="77777777" w:rsidR="003B7A28" w:rsidRPr="001E33B8" w:rsidRDefault="003B7A28" w:rsidP="002066CB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E33B8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</w:t>
            </w:r>
            <w:r w:rsidRPr="001E33B8">
              <w:rPr>
                <w:rFonts w:asciiTheme="majorBidi" w:hAnsiTheme="majorBidi" w:cstheme="majorBidi" w:hint="cs"/>
                <w:sz w:val="30"/>
                <w:szCs w:val="30"/>
                <w:cs/>
              </w:rPr>
              <w:t>จ่าย</w:t>
            </w:r>
            <w:r w:rsidRPr="001E33B8">
              <w:rPr>
                <w:rFonts w:asciiTheme="majorBidi" w:hAnsiTheme="majorBidi" w:cstheme="majorBidi"/>
                <w:sz w:val="30"/>
                <w:szCs w:val="30"/>
                <w:cs/>
              </w:rPr>
              <w:t>ของหนี้สินตามสัญญาเช่า</w:t>
            </w:r>
          </w:p>
        </w:tc>
        <w:tc>
          <w:tcPr>
            <w:tcW w:w="1080" w:type="dxa"/>
            <w:shd w:val="clear" w:color="auto" w:fill="auto"/>
          </w:tcPr>
          <w:p w14:paraId="05D03AD5" w14:textId="16D28469" w:rsidR="003B7A28" w:rsidRPr="004719DB" w:rsidRDefault="00875FB2" w:rsidP="002066C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2,9</w:t>
            </w:r>
            <w:r w:rsidR="00CD7B7D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06DB85A" w14:textId="59CD4AFC" w:rsidR="003B7A28" w:rsidRPr="004719DB" w:rsidRDefault="003B7A28" w:rsidP="002066CB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C46064D" w14:textId="33C2957E" w:rsidR="003B7A28" w:rsidRPr="004719DB" w:rsidRDefault="00875FB2" w:rsidP="000313B6">
            <w:pPr>
              <w:pStyle w:val="acctfourfigures"/>
              <w:tabs>
                <w:tab w:val="clear" w:pos="765"/>
              </w:tabs>
              <w:spacing w:line="240" w:lineRule="atLeast"/>
              <w:ind w:left="-534" w:right="186" w:firstLine="2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56C74E4" w14:textId="77777777" w:rsidR="003B7A28" w:rsidRPr="004719DB" w:rsidRDefault="003B7A28" w:rsidP="002066CB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CCD1C27" w14:textId="4419B10F" w:rsidR="003B7A28" w:rsidRPr="004719DB" w:rsidRDefault="00875FB2" w:rsidP="002066C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2,908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3BDEF63" w14:textId="77777777" w:rsidR="003B7A28" w:rsidRPr="004719DB" w:rsidRDefault="003B7A28" w:rsidP="002066CB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895A679" w14:textId="28AA567B" w:rsidR="003B7A28" w:rsidRPr="000313B6" w:rsidRDefault="00875FB2" w:rsidP="000313B6">
            <w:pPr>
              <w:pStyle w:val="acctfourfigures"/>
              <w:tabs>
                <w:tab w:val="clear" w:pos="765"/>
              </w:tabs>
              <w:spacing w:line="240" w:lineRule="atLeast"/>
              <w:ind w:left="-534" w:right="186" w:firstLine="270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313B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B7A28" w:rsidRPr="004719DB" w14:paraId="563F1111" w14:textId="77777777" w:rsidTr="00875FB2">
        <w:trPr>
          <w:cantSplit/>
        </w:trPr>
        <w:tc>
          <w:tcPr>
            <w:tcW w:w="4050" w:type="dxa"/>
            <w:shd w:val="clear" w:color="auto" w:fill="auto"/>
          </w:tcPr>
          <w:p w14:paraId="1D693A93" w14:textId="77777777" w:rsidR="003B7A28" w:rsidRPr="001E33B8" w:rsidRDefault="003B7A28" w:rsidP="002066CB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1E33B8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ค่าใช้จ่ายที่เกี่ยวข้องกับสัญญาเช่าระยะสั้น</w:t>
            </w:r>
          </w:p>
        </w:tc>
        <w:tc>
          <w:tcPr>
            <w:tcW w:w="1080" w:type="dxa"/>
            <w:shd w:val="clear" w:color="auto" w:fill="auto"/>
          </w:tcPr>
          <w:p w14:paraId="68F8DA37" w14:textId="1E3F692E" w:rsidR="003B7A28" w:rsidRPr="00676259" w:rsidRDefault="00875FB2" w:rsidP="002066C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</w:t>
            </w:r>
            <w:r w:rsidR="003029E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552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DD84E64" w14:textId="77777777" w:rsidR="003B7A28" w:rsidRPr="004719DB" w:rsidRDefault="003B7A28" w:rsidP="002066CB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E442712" w14:textId="6FF4216C" w:rsidR="003B7A28" w:rsidRPr="004719DB" w:rsidRDefault="00676259" w:rsidP="000313B6">
            <w:pPr>
              <w:pStyle w:val="acctfourfigures"/>
              <w:tabs>
                <w:tab w:val="clear" w:pos="765"/>
              </w:tabs>
              <w:spacing w:line="240" w:lineRule="atLeast"/>
              <w:ind w:left="-534" w:right="186" w:firstLine="2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79BC816" w14:textId="77777777" w:rsidR="003B7A28" w:rsidRPr="004719DB" w:rsidRDefault="003B7A28" w:rsidP="002066CB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E57D912" w14:textId="659CC392" w:rsidR="003B7A28" w:rsidRPr="004719DB" w:rsidRDefault="00875FB2" w:rsidP="002066C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</w:t>
            </w:r>
            <w:r w:rsidR="003029E1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B2F62B9" w14:textId="77777777" w:rsidR="003B7A28" w:rsidRPr="004719DB" w:rsidRDefault="003B7A28" w:rsidP="002066CB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3EB5595" w14:textId="07FC81A2" w:rsidR="003B7A28" w:rsidRPr="004719DB" w:rsidRDefault="00676259" w:rsidP="000313B6">
            <w:pPr>
              <w:pStyle w:val="acctfourfigures"/>
              <w:tabs>
                <w:tab w:val="clear" w:pos="765"/>
              </w:tabs>
              <w:spacing w:line="240" w:lineRule="atLeast"/>
              <w:ind w:left="-534" w:right="186" w:firstLine="2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B7A28" w:rsidRPr="004719DB" w14:paraId="3E7E4115" w14:textId="77777777" w:rsidTr="00875FB2">
        <w:trPr>
          <w:cantSplit/>
        </w:trPr>
        <w:tc>
          <w:tcPr>
            <w:tcW w:w="4050" w:type="dxa"/>
            <w:shd w:val="clear" w:color="auto" w:fill="auto"/>
          </w:tcPr>
          <w:p w14:paraId="56480AE5" w14:textId="77777777" w:rsidR="00A30218" w:rsidRDefault="003B7A28" w:rsidP="002066CB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676259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ค่าใช้จ่ายที่เกี่ยวข้องกับสัญญาเช่าสินทรัพย์</w:t>
            </w:r>
          </w:p>
          <w:p w14:paraId="4C7E8E25" w14:textId="453EFCCB" w:rsidR="003B7A28" w:rsidRPr="00676259" w:rsidRDefault="00A30218" w:rsidP="002066CB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="003B7A28" w:rsidRPr="00676259">
              <w:rPr>
                <w:rFonts w:asciiTheme="majorBidi" w:hAnsiTheme="majorBidi" w:cstheme="majorBidi"/>
                <w:sz w:val="30"/>
                <w:szCs w:val="30"/>
                <w:cs/>
              </w:rPr>
              <w:t>ที่มีมูลค่าต่ำ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E1FFA88" w14:textId="1CA079C1" w:rsidR="003B7A28" w:rsidRPr="004719DB" w:rsidRDefault="003029E1" w:rsidP="002066C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640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BDB0C20" w14:textId="77777777" w:rsidR="003B7A28" w:rsidRPr="004719DB" w:rsidRDefault="003B7A28" w:rsidP="002066CB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D6CDD80" w14:textId="03B3136A" w:rsidR="003B7A28" w:rsidRPr="004719DB" w:rsidRDefault="00676259" w:rsidP="000313B6">
            <w:pPr>
              <w:pStyle w:val="acctfourfigures"/>
              <w:tabs>
                <w:tab w:val="clear" w:pos="765"/>
              </w:tabs>
              <w:spacing w:line="240" w:lineRule="atLeast"/>
              <w:ind w:left="-534" w:right="186" w:firstLine="2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47A41FB" w14:textId="77777777" w:rsidR="003B7A28" w:rsidRPr="004719DB" w:rsidRDefault="003B7A28" w:rsidP="002066CB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14202CA" w14:textId="653E1A7E" w:rsidR="003B7A28" w:rsidRPr="004719DB" w:rsidRDefault="003029E1" w:rsidP="002066C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608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C71D999" w14:textId="77777777" w:rsidR="003B7A28" w:rsidRPr="004719DB" w:rsidRDefault="003B7A28" w:rsidP="002066CB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6B590BB" w14:textId="7D05D932" w:rsidR="003B7A28" w:rsidRPr="004719DB" w:rsidRDefault="00676259" w:rsidP="000313B6">
            <w:pPr>
              <w:pStyle w:val="acctfourfigures"/>
              <w:tabs>
                <w:tab w:val="clear" w:pos="765"/>
              </w:tabs>
              <w:spacing w:line="240" w:lineRule="atLeast"/>
              <w:ind w:left="-534" w:right="186" w:firstLine="2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B7A28" w:rsidRPr="004719DB" w14:paraId="3DD24857" w14:textId="77777777" w:rsidTr="00875FB2">
        <w:trPr>
          <w:cantSplit/>
        </w:trPr>
        <w:tc>
          <w:tcPr>
            <w:tcW w:w="4050" w:type="dxa"/>
          </w:tcPr>
          <w:p w14:paraId="7AE98F5B" w14:textId="77777777" w:rsidR="003B7A28" w:rsidRPr="004719DB" w:rsidRDefault="003B7A28" w:rsidP="002066CB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19DB">
              <w:rPr>
                <w:rFonts w:asciiTheme="majorBidi" w:hAnsiTheme="majorBidi" w:cstheme="majorBidi"/>
                <w:sz w:val="30"/>
                <w:szCs w:val="30"/>
                <w:cs/>
              </w:rPr>
              <w:t>ค่าเช่าจ่าย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D2D7D88" w14:textId="38F678C6" w:rsidR="003B7A28" w:rsidRPr="004719DB" w:rsidRDefault="00875FB2" w:rsidP="000313B6">
            <w:pPr>
              <w:pStyle w:val="acctfourfigures"/>
              <w:tabs>
                <w:tab w:val="clear" w:pos="765"/>
              </w:tabs>
              <w:spacing w:line="240" w:lineRule="atLeast"/>
              <w:ind w:left="-534" w:right="186" w:firstLine="2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535C4C5" w14:textId="77777777" w:rsidR="003B7A28" w:rsidRPr="004719DB" w:rsidRDefault="003B7A28" w:rsidP="002066CB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7ACA5E81" w14:textId="0BB5373F" w:rsidR="003B7A28" w:rsidRPr="004719DB" w:rsidRDefault="00875FB2" w:rsidP="002066C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11,110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09869C2" w14:textId="77777777" w:rsidR="003B7A28" w:rsidRPr="004719DB" w:rsidRDefault="003B7A28" w:rsidP="002066CB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21E0AB9" w14:textId="4215285B" w:rsidR="003B7A28" w:rsidRPr="004719DB" w:rsidRDefault="00875FB2" w:rsidP="000313B6">
            <w:pPr>
              <w:pStyle w:val="acctfourfigures"/>
              <w:tabs>
                <w:tab w:val="clear" w:pos="765"/>
              </w:tabs>
              <w:spacing w:line="240" w:lineRule="atLeast"/>
              <w:ind w:left="-534" w:right="186" w:firstLine="2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58E2D7A" w14:textId="77777777" w:rsidR="003B7A28" w:rsidRPr="004719DB" w:rsidRDefault="003B7A28" w:rsidP="002066CB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A738C17" w14:textId="38C4B941" w:rsidR="003B7A28" w:rsidRPr="004719DB" w:rsidRDefault="00875FB2" w:rsidP="002066C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11,1</w:t>
            </w:r>
            <w:r w:rsidR="003029E1">
              <w:rPr>
                <w:rFonts w:asciiTheme="majorBidi" w:hAnsiTheme="majorBidi" w:cstheme="majorBidi"/>
                <w:sz w:val="30"/>
                <w:szCs w:val="30"/>
              </w:rPr>
              <w:t>16</w:t>
            </w:r>
          </w:p>
        </w:tc>
      </w:tr>
    </w:tbl>
    <w:p w14:paraId="6EFFCEDE" w14:textId="77777777" w:rsidR="003B7A28" w:rsidRPr="00C70AEF" w:rsidRDefault="003B7A28" w:rsidP="003B7A28">
      <w:pPr>
        <w:pStyle w:val="block"/>
        <w:spacing w:after="0" w:line="240" w:lineRule="auto"/>
        <w:ind w:left="547" w:right="43"/>
        <w:jc w:val="thaiDistribute"/>
        <w:rPr>
          <w:rFonts w:asciiTheme="majorBidi" w:hAnsiTheme="majorBidi" w:cstheme="majorBidi"/>
          <w:sz w:val="24"/>
          <w:szCs w:val="24"/>
          <w:lang w:val="en-US" w:bidi="th-TH"/>
        </w:rPr>
      </w:pPr>
    </w:p>
    <w:p w14:paraId="66B00DE3" w14:textId="13C9DEE2" w:rsidR="003B7A28" w:rsidRPr="004719DB" w:rsidRDefault="003B7A28" w:rsidP="003B7A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eastAsia="Calibri" w:hAnsiTheme="majorBidi" w:cstheme="majorBidi"/>
          <w:sz w:val="30"/>
          <w:szCs w:val="30"/>
          <w:lang w:val="en-GB" w:bidi="ar-SA"/>
        </w:rPr>
      </w:pPr>
      <w:r w:rsidRPr="00D0453A">
        <w:rPr>
          <w:rFonts w:ascii="Angsana New" w:hAnsi="Angsana New" w:hint="cs"/>
          <w:sz w:val="30"/>
          <w:szCs w:val="30"/>
          <w:cs/>
        </w:rPr>
        <w:t xml:space="preserve">ในปี </w:t>
      </w:r>
      <w:r w:rsidRPr="00D0453A">
        <w:rPr>
          <w:rFonts w:ascii="Angsana New" w:hAnsi="Angsana New"/>
          <w:sz w:val="30"/>
          <w:szCs w:val="30"/>
        </w:rPr>
        <w:t xml:space="preserve">2563 </w:t>
      </w:r>
      <w:r w:rsidRPr="00D0453A">
        <w:rPr>
          <w:rFonts w:ascii="Angsana New" w:hAnsi="Angsana New"/>
          <w:sz w:val="30"/>
          <w:szCs w:val="30"/>
          <w:cs/>
        </w:rPr>
        <w:t>กระแสเงินสดจ่ายทั้งหมดของสัญญาเช่า</w:t>
      </w:r>
      <w:r w:rsidRPr="00D0453A">
        <w:rPr>
          <w:rFonts w:ascii="Angsana New" w:hAnsi="Angsana New" w:hint="cs"/>
          <w:sz w:val="30"/>
          <w:szCs w:val="30"/>
          <w:cs/>
        </w:rPr>
        <w:t>ของ</w:t>
      </w:r>
      <w:r w:rsidRPr="00D0453A">
        <w:rPr>
          <w:rFonts w:asciiTheme="majorBidi" w:hAnsiTheme="majorBidi" w:cstheme="majorBidi"/>
          <w:sz w:val="30"/>
          <w:szCs w:val="30"/>
          <w:cs/>
        </w:rPr>
        <w:t>กลุ่มบริษัทและบริษัท</w:t>
      </w:r>
      <w:r w:rsidRPr="00D0453A">
        <w:rPr>
          <w:rFonts w:ascii="Angsana New" w:hAnsi="Angsana New"/>
          <w:sz w:val="30"/>
          <w:szCs w:val="30"/>
          <w:cs/>
        </w:rPr>
        <w:t xml:space="preserve"> มีจำนวน </w:t>
      </w:r>
      <w:r w:rsidR="00D0453A" w:rsidRPr="00D0453A">
        <w:rPr>
          <w:rFonts w:ascii="Angsana New" w:hAnsi="Angsana New"/>
          <w:sz w:val="30"/>
          <w:szCs w:val="30"/>
        </w:rPr>
        <w:t>41.22</w:t>
      </w:r>
      <w:r w:rsidRPr="00D0453A">
        <w:rPr>
          <w:rFonts w:ascii="Angsana New" w:hAnsi="Angsana New"/>
          <w:sz w:val="30"/>
          <w:szCs w:val="30"/>
        </w:rPr>
        <w:t xml:space="preserve"> </w:t>
      </w:r>
      <w:r w:rsidRPr="00D0453A">
        <w:rPr>
          <w:rFonts w:ascii="Angsana New" w:hAnsi="Angsana New"/>
          <w:sz w:val="30"/>
          <w:szCs w:val="30"/>
          <w:cs/>
        </w:rPr>
        <w:t>ล้านบาท</w:t>
      </w:r>
      <w:r w:rsidRPr="00D0453A">
        <w:rPr>
          <w:rFonts w:ascii="Angsana New" w:hAnsi="Angsana New"/>
          <w:sz w:val="30"/>
          <w:szCs w:val="30"/>
        </w:rPr>
        <w:t xml:space="preserve"> </w:t>
      </w:r>
      <w:r w:rsidRPr="00D0453A">
        <w:rPr>
          <w:rFonts w:ascii="Angsana New" w:hAnsi="Angsana New"/>
          <w:sz w:val="30"/>
          <w:szCs w:val="30"/>
          <w:cs/>
        </w:rPr>
        <w:t xml:space="preserve">และ </w:t>
      </w:r>
      <w:r w:rsidR="00D0453A" w:rsidRPr="00D0453A">
        <w:rPr>
          <w:rFonts w:ascii="Angsana New" w:hAnsi="Angsana New"/>
          <w:sz w:val="30"/>
          <w:szCs w:val="30"/>
        </w:rPr>
        <w:t>40.14</w:t>
      </w:r>
      <w:r w:rsidRPr="00D0453A">
        <w:rPr>
          <w:rFonts w:ascii="Angsana New" w:hAnsi="Angsana New"/>
          <w:sz w:val="30"/>
          <w:szCs w:val="30"/>
        </w:rPr>
        <w:t xml:space="preserve"> </w:t>
      </w:r>
      <w:r w:rsidRPr="00D0453A">
        <w:rPr>
          <w:rFonts w:ascii="Angsana New" w:hAnsi="Angsana New"/>
          <w:sz w:val="30"/>
          <w:szCs w:val="30"/>
          <w:cs/>
        </w:rPr>
        <w:t>ล้านบาท ตามลำดับ</w:t>
      </w:r>
    </w:p>
    <w:p w14:paraId="0542321D" w14:textId="77777777" w:rsidR="00D0453A" w:rsidRDefault="00D0453A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rPr>
          <w:rFonts w:asciiTheme="majorBidi" w:hAnsiTheme="majorBidi" w:cstheme="majorBidi"/>
          <w:b/>
          <w:bCs/>
          <w:sz w:val="30"/>
          <w:szCs w:val="30"/>
        </w:rPr>
      </w:pPr>
    </w:p>
    <w:p w14:paraId="0AA2CF98" w14:textId="0D45AA1C" w:rsidR="00B47187" w:rsidRPr="00B50CB6" w:rsidRDefault="00694B12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694B12">
        <w:rPr>
          <w:rFonts w:asciiTheme="majorBidi" w:hAnsiTheme="majorBidi" w:cstheme="majorBidi" w:hint="cs"/>
          <w:b/>
          <w:bCs/>
          <w:sz w:val="30"/>
          <w:szCs w:val="30"/>
        </w:rPr>
        <w:t>1</w:t>
      </w:r>
      <w:r w:rsidR="00915AE8">
        <w:rPr>
          <w:rFonts w:asciiTheme="majorBidi" w:hAnsiTheme="majorBidi" w:cstheme="majorBidi"/>
          <w:b/>
          <w:bCs/>
          <w:sz w:val="30"/>
          <w:szCs w:val="30"/>
        </w:rPr>
        <w:t>5</w:t>
      </w:r>
      <w:r w:rsidR="00B47187" w:rsidRPr="00B50CB6">
        <w:rPr>
          <w:rFonts w:asciiTheme="majorBidi" w:hAnsiTheme="majorBidi" w:cstheme="majorBidi"/>
          <w:b/>
          <w:bCs/>
          <w:sz w:val="30"/>
          <w:szCs w:val="30"/>
          <w:cs/>
        </w:rPr>
        <w:tab/>
      </w:r>
      <w:r w:rsidR="00B47187" w:rsidRPr="007014A8">
        <w:rPr>
          <w:rFonts w:asciiTheme="majorBidi" w:hAnsiTheme="majorBidi" w:cstheme="majorBidi" w:hint="cs"/>
          <w:b/>
          <w:bCs/>
          <w:sz w:val="30"/>
          <w:szCs w:val="30"/>
          <w:cs/>
        </w:rPr>
        <w:t>สินทรัพย์ไม่มีตัวตน</w:t>
      </w:r>
    </w:p>
    <w:p w14:paraId="2302B843" w14:textId="77777777" w:rsidR="007014A8" w:rsidRPr="00DE6F2F" w:rsidRDefault="007014A8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24"/>
          <w:szCs w:val="24"/>
        </w:rPr>
      </w:pPr>
    </w:p>
    <w:tbl>
      <w:tblPr>
        <w:tblW w:w="9162" w:type="dxa"/>
        <w:tblInd w:w="446" w:type="dxa"/>
        <w:tblLayout w:type="fixed"/>
        <w:tblLook w:val="01E0" w:firstRow="1" w:lastRow="1" w:firstColumn="1" w:lastColumn="1" w:noHBand="0" w:noVBand="0"/>
      </w:tblPr>
      <w:tblGrid>
        <w:gridCol w:w="3312"/>
        <w:gridCol w:w="990"/>
        <w:gridCol w:w="1440"/>
        <w:gridCol w:w="270"/>
        <w:gridCol w:w="1440"/>
        <w:gridCol w:w="270"/>
        <w:gridCol w:w="1440"/>
      </w:tblGrid>
      <w:tr w:rsidR="00997FD8" w:rsidRPr="004179E1" w14:paraId="5FB4549A" w14:textId="77777777" w:rsidTr="00390D9E">
        <w:trPr>
          <w:tblHeader/>
        </w:trPr>
        <w:tc>
          <w:tcPr>
            <w:tcW w:w="3312" w:type="dxa"/>
          </w:tcPr>
          <w:p w14:paraId="3A63A51A" w14:textId="77777777" w:rsidR="00997FD8" w:rsidRPr="004179E1" w:rsidRDefault="00997FD8" w:rsidP="00390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hanging="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1BC1AA38" w14:textId="77777777" w:rsidR="00997FD8" w:rsidRPr="004179E1" w:rsidRDefault="00997FD8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860" w:type="dxa"/>
            <w:gridSpan w:val="5"/>
            <w:vAlign w:val="bottom"/>
          </w:tcPr>
          <w:p w14:paraId="2F3D5A0C" w14:textId="77777777" w:rsidR="00997FD8" w:rsidRPr="004179E1" w:rsidRDefault="00997FD8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179E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997FD8" w:rsidRPr="004179E1" w14:paraId="5444E778" w14:textId="77777777" w:rsidTr="00390D9E">
        <w:trPr>
          <w:tblHeader/>
        </w:trPr>
        <w:tc>
          <w:tcPr>
            <w:tcW w:w="3312" w:type="dxa"/>
          </w:tcPr>
          <w:p w14:paraId="241E7469" w14:textId="77777777" w:rsidR="00997FD8" w:rsidRPr="004179E1" w:rsidRDefault="00997FD8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7BC4739F" w14:textId="76CE53E7" w:rsidR="00997FD8" w:rsidRPr="004179E1" w:rsidRDefault="00997FD8" w:rsidP="00344305">
            <w:pPr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EB40DF6" w14:textId="77777777" w:rsidR="00997FD8" w:rsidRPr="004179E1" w:rsidRDefault="00997FD8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179E1">
              <w:rPr>
                <w:rFonts w:asciiTheme="majorBidi" w:hAnsiTheme="majorBidi" w:cstheme="majorBidi"/>
                <w:sz w:val="30"/>
                <w:szCs w:val="30"/>
                <w:cs/>
              </w:rPr>
              <w:t>ซอฟต์แวร์คอมพิวเตอร์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C887A06" w14:textId="77777777" w:rsidR="00997FD8" w:rsidRPr="004179E1" w:rsidRDefault="00997FD8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ABE0222" w14:textId="77777777" w:rsidR="00997FD8" w:rsidRPr="004179E1" w:rsidRDefault="00997FD8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179E1">
              <w:rPr>
                <w:rFonts w:asciiTheme="majorBidi" w:hAnsiTheme="majorBidi" w:cstheme="majorBidi"/>
                <w:sz w:val="30"/>
                <w:szCs w:val="30"/>
                <w:cs/>
              </w:rPr>
              <w:t>ซอฟต์แวร์คอมพิวเตอร์ระหว่างพัฒนา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664B6E8" w14:textId="77777777" w:rsidR="00997FD8" w:rsidRPr="004179E1" w:rsidRDefault="00997FD8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0C9B2FB" w14:textId="77777777" w:rsidR="00997FD8" w:rsidRPr="004179E1" w:rsidRDefault="00997FD8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4E412B6" w14:textId="77777777" w:rsidR="00997FD8" w:rsidRPr="004179E1" w:rsidRDefault="00997FD8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CAEAD8D" w14:textId="77777777" w:rsidR="00997FD8" w:rsidRPr="004179E1" w:rsidRDefault="00997FD8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179E1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997FD8" w:rsidRPr="004179E1" w14:paraId="48F43B41" w14:textId="77777777" w:rsidTr="00390D9E">
        <w:trPr>
          <w:tblHeader/>
        </w:trPr>
        <w:tc>
          <w:tcPr>
            <w:tcW w:w="3312" w:type="dxa"/>
          </w:tcPr>
          <w:p w14:paraId="7270BA23" w14:textId="77777777" w:rsidR="00997FD8" w:rsidRPr="004179E1" w:rsidRDefault="00997FD8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69A1BEDB" w14:textId="77777777" w:rsidR="00997FD8" w:rsidRPr="004179E1" w:rsidRDefault="00997FD8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860" w:type="dxa"/>
            <w:gridSpan w:val="5"/>
            <w:shd w:val="clear" w:color="auto" w:fill="auto"/>
            <w:vAlign w:val="bottom"/>
          </w:tcPr>
          <w:p w14:paraId="6330247A" w14:textId="77777777" w:rsidR="00997FD8" w:rsidRPr="004179E1" w:rsidRDefault="00997FD8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179E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97FD8" w:rsidRPr="004179E1" w14:paraId="6E0B4664" w14:textId="77777777" w:rsidTr="00390D9E">
        <w:tc>
          <w:tcPr>
            <w:tcW w:w="3312" w:type="dxa"/>
          </w:tcPr>
          <w:p w14:paraId="5C920BC5" w14:textId="77777777" w:rsidR="00997FD8" w:rsidRPr="004179E1" w:rsidRDefault="00997FD8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179E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990" w:type="dxa"/>
          </w:tcPr>
          <w:p w14:paraId="69DA78A1" w14:textId="77777777" w:rsidR="00997FD8" w:rsidRPr="004179E1" w:rsidRDefault="00997FD8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65D83A43" w14:textId="77777777" w:rsidR="00997FD8" w:rsidRPr="004179E1" w:rsidRDefault="00997FD8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33FFAAD" w14:textId="77777777" w:rsidR="00997FD8" w:rsidRPr="004179E1" w:rsidRDefault="00997FD8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38808CA0" w14:textId="77777777" w:rsidR="00997FD8" w:rsidRPr="004179E1" w:rsidRDefault="00997FD8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69F9E6F" w14:textId="77777777" w:rsidR="00997FD8" w:rsidRPr="004179E1" w:rsidRDefault="00997FD8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248DC6AB" w14:textId="77777777" w:rsidR="00997FD8" w:rsidRPr="004179E1" w:rsidRDefault="00997FD8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81EFA" w:rsidRPr="002C1A39" w14:paraId="3AF5ACBB" w14:textId="77777777" w:rsidTr="001E33B8">
        <w:tc>
          <w:tcPr>
            <w:tcW w:w="3312" w:type="dxa"/>
            <w:shd w:val="clear" w:color="auto" w:fill="auto"/>
          </w:tcPr>
          <w:p w14:paraId="419853FA" w14:textId="77B03451" w:rsidR="00D81EFA" w:rsidRPr="004179E1" w:rsidRDefault="00D81EFA" w:rsidP="00D81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179E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4179E1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4179E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Pr="004179E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990" w:type="dxa"/>
          </w:tcPr>
          <w:p w14:paraId="0BDA7C29" w14:textId="77777777" w:rsidR="00D81EFA" w:rsidRPr="004179E1" w:rsidRDefault="00D81EFA" w:rsidP="00D81EF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B4C1701" w14:textId="191EEF45" w:rsidR="00D81EFA" w:rsidRPr="00D81EFA" w:rsidRDefault="00D81EFA" w:rsidP="00D81EFA">
            <w:pPr>
              <w:pStyle w:val="acctfourfigures"/>
              <w:tabs>
                <w:tab w:val="clear" w:pos="765"/>
              </w:tabs>
              <w:spacing w:line="240" w:lineRule="atLeast"/>
              <w:ind w:right="1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81EFA">
              <w:rPr>
                <w:rFonts w:asciiTheme="majorBidi" w:hAnsiTheme="majorBidi" w:cstheme="majorBidi"/>
                <w:sz w:val="30"/>
                <w:szCs w:val="30"/>
              </w:rPr>
              <w:t>50,004</w:t>
            </w:r>
          </w:p>
        </w:tc>
        <w:tc>
          <w:tcPr>
            <w:tcW w:w="270" w:type="dxa"/>
            <w:shd w:val="clear" w:color="auto" w:fill="auto"/>
          </w:tcPr>
          <w:p w14:paraId="111B6612" w14:textId="77777777" w:rsidR="00D81EFA" w:rsidRPr="00D81EFA" w:rsidRDefault="00D81EFA" w:rsidP="00D81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32778CF" w14:textId="3FB5E3CA" w:rsidR="00D81EFA" w:rsidRPr="00D81EFA" w:rsidRDefault="00D81EFA" w:rsidP="00D81EFA">
            <w:pPr>
              <w:pStyle w:val="acctfourfigures"/>
              <w:tabs>
                <w:tab w:val="clear" w:pos="765"/>
              </w:tabs>
              <w:spacing w:line="240" w:lineRule="atLeast"/>
              <w:ind w:right="1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81EFA">
              <w:rPr>
                <w:rFonts w:asciiTheme="majorBidi" w:hAnsiTheme="majorBidi" w:cstheme="majorBidi"/>
                <w:sz w:val="30"/>
                <w:szCs w:val="30"/>
              </w:rPr>
              <w:t>133</w:t>
            </w:r>
          </w:p>
        </w:tc>
        <w:tc>
          <w:tcPr>
            <w:tcW w:w="270" w:type="dxa"/>
            <w:shd w:val="clear" w:color="auto" w:fill="auto"/>
          </w:tcPr>
          <w:p w14:paraId="7C5286D8" w14:textId="77777777" w:rsidR="00D81EFA" w:rsidRPr="00D81EFA" w:rsidRDefault="00D81EFA" w:rsidP="00D81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50C1105" w14:textId="0913B929" w:rsidR="00D81EFA" w:rsidRPr="00D81EFA" w:rsidRDefault="00D81EFA" w:rsidP="00D81EFA">
            <w:pPr>
              <w:pStyle w:val="acctfourfigures"/>
              <w:tabs>
                <w:tab w:val="clear" w:pos="765"/>
              </w:tabs>
              <w:spacing w:line="240" w:lineRule="atLeast"/>
              <w:ind w:right="1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81EFA">
              <w:rPr>
                <w:rFonts w:asciiTheme="majorBidi" w:hAnsiTheme="majorBidi" w:cstheme="majorBidi"/>
                <w:sz w:val="30"/>
                <w:szCs w:val="30"/>
              </w:rPr>
              <w:t>50,137</w:t>
            </w:r>
          </w:p>
        </w:tc>
      </w:tr>
      <w:tr w:rsidR="00D81EFA" w:rsidRPr="002C1A39" w14:paraId="594E785E" w14:textId="77777777" w:rsidTr="001E33B8">
        <w:tc>
          <w:tcPr>
            <w:tcW w:w="3312" w:type="dxa"/>
          </w:tcPr>
          <w:p w14:paraId="7DF05972" w14:textId="77777777" w:rsidR="00D81EFA" w:rsidRPr="004179E1" w:rsidRDefault="00D81EFA" w:rsidP="00D81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179E1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990" w:type="dxa"/>
          </w:tcPr>
          <w:p w14:paraId="08A4709D" w14:textId="77777777" w:rsidR="00D81EFA" w:rsidRPr="004179E1" w:rsidRDefault="00D81EFA" w:rsidP="00D81EF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988E00E" w14:textId="77452274" w:rsidR="00D81EFA" w:rsidRPr="00FC1027" w:rsidRDefault="00D81EFA" w:rsidP="00D81EFA">
            <w:pPr>
              <w:pStyle w:val="acctfourfigures"/>
              <w:tabs>
                <w:tab w:val="clear" w:pos="765"/>
              </w:tabs>
              <w:spacing w:line="240" w:lineRule="atLeast"/>
              <w:ind w:right="1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C1027">
              <w:rPr>
                <w:rFonts w:asciiTheme="majorBidi" w:hAnsiTheme="majorBidi" w:cstheme="majorBidi"/>
                <w:sz w:val="30"/>
                <w:szCs w:val="30"/>
              </w:rPr>
              <w:t>1,489</w:t>
            </w:r>
          </w:p>
        </w:tc>
        <w:tc>
          <w:tcPr>
            <w:tcW w:w="270" w:type="dxa"/>
            <w:shd w:val="clear" w:color="auto" w:fill="auto"/>
          </w:tcPr>
          <w:p w14:paraId="33083ACD" w14:textId="77777777" w:rsidR="00D81EFA" w:rsidRPr="00FC1027" w:rsidRDefault="00D81EFA" w:rsidP="00D81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DC48969" w14:textId="0214B01F" w:rsidR="00D81EFA" w:rsidRPr="00FC1027" w:rsidRDefault="00D81EFA" w:rsidP="00C70AEF">
            <w:pPr>
              <w:pStyle w:val="acctfourfigures"/>
              <w:tabs>
                <w:tab w:val="clear" w:pos="765"/>
              </w:tabs>
              <w:spacing w:line="240" w:lineRule="atLeast"/>
              <w:ind w:right="39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C102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7D87129" w14:textId="77777777" w:rsidR="00D81EFA" w:rsidRPr="00FC1027" w:rsidRDefault="00D81EFA" w:rsidP="00D81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57A20F1" w14:textId="3A3BBD47" w:rsidR="00D81EFA" w:rsidRPr="00FC1027" w:rsidRDefault="00D81EFA" w:rsidP="00D81EFA">
            <w:pPr>
              <w:pStyle w:val="acctfourfigures"/>
              <w:tabs>
                <w:tab w:val="clear" w:pos="765"/>
              </w:tabs>
              <w:spacing w:line="240" w:lineRule="atLeast"/>
              <w:ind w:right="1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C1027">
              <w:rPr>
                <w:rFonts w:asciiTheme="majorBidi" w:hAnsiTheme="majorBidi" w:cstheme="majorBidi"/>
                <w:sz w:val="30"/>
                <w:szCs w:val="30"/>
              </w:rPr>
              <w:t>1,489</w:t>
            </w:r>
          </w:p>
        </w:tc>
      </w:tr>
      <w:tr w:rsidR="00D81EFA" w:rsidRPr="002C1A39" w14:paraId="118C7294" w14:textId="77777777" w:rsidTr="001E33B8">
        <w:tc>
          <w:tcPr>
            <w:tcW w:w="3312" w:type="dxa"/>
          </w:tcPr>
          <w:p w14:paraId="69DB5C73" w14:textId="3F1DA8FE" w:rsidR="00D81EFA" w:rsidRPr="004179E1" w:rsidRDefault="00D81EFA" w:rsidP="00D81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โอน</w:t>
            </w:r>
          </w:p>
        </w:tc>
        <w:tc>
          <w:tcPr>
            <w:tcW w:w="990" w:type="dxa"/>
          </w:tcPr>
          <w:p w14:paraId="1F769207" w14:textId="77777777" w:rsidR="00D81EFA" w:rsidRPr="004179E1" w:rsidRDefault="00D81EFA" w:rsidP="00D81EF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2CCDFC0" w14:textId="43B7BD07" w:rsidR="00D81EFA" w:rsidRPr="00FC1027" w:rsidRDefault="00D81EFA" w:rsidP="00D81EFA">
            <w:pPr>
              <w:pStyle w:val="acctfourfigures"/>
              <w:tabs>
                <w:tab w:val="clear" w:pos="765"/>
              </w:tabs>
              <w:spacing w:line="240" w:lineRule="atLeast"/>
              <w:ind w:right="1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C1027">
              <w:rPr>
                <w:rFonts w:asciiTheme="majorBidi" w:hAnsiTheme="majorBidi" w:cstheme="majorBidi"/>
                <w:sz w:val="30"/>
                <w:szCs w:val="30"/>
              </w:rPr>
              <w:t>40</w:t>
            </w:r>
          </w:p>
        </w:tc>
        <w:tc>
          <w:tcPr>
            <w:tcW w:w="270" w:type="dxa"/>
            <w:shd w:val="clear" w:color="auto" w:fill="auto"/>
          </w:tcPr>
          <w:p w14:paraId="28B08DFC" w14:textId="77777777" w:rsidR="00D81EFA" w:rsidRPr="00FC1027" w:rsidRDefault="00D81EFA" w:rsidP="00D81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843D018" w14:textId="5241097B" w:rsidR="00D81EFA" w:rsidRPr="00FC1027" w:rsidRDefault="00D81EFA" w:rsidP="00D81EFA">
            <w:pPr>
              <w:pStyle w:val="acctfourfigures"/>
              <w:tabs>
                <w:tab w:val="clear" w:pos="765"/>
                <w:tab w:val="left" w:pos="1123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C1027">
              <w:rPr>
                <w:rFonts w:asciiTheme="majorBidi" w:hAnsiTheme="majorBidi" w:cstheme="majorBidi"/>
                <w:sz w:val="30"/>
                <w:szCs w:val="30"/>
              </w:rPr>
              <w:t>(40)</w:t>
            </w:r>
          </w:p>
        </w:tc>
        <w:tc>
          <w:tcPr>
            <w:tcW w:w="270" w:type="dxa"/>
            <w:shd w:val="clear" w:color="auto" w:fill="auto"/>
          </w:tcPr>
          <w:p w14:paraId="7C92F07F" w14:textId="77777777" w:rsidR="00D81EFA" w:rsidRPr="00FC1027" w:rsidRDefault="00D81EFA" w:rsidP="00D81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C2138CA" w14:textId="6D63F700" w:rsidR="00D81EFA" w:rsidRPr="00FC1027" w:rsidRDefault="00D81EFA" w:rsidP="00D81EFA">
            <w:pPr>
              <w:pStyle w:val="acctfourfigures"/>
              <w:tabs>
                <w:tab w:val="clear" w:pos="765"/>
              </w:tabs>
              <w:spacing w:line="240" w:lineRule="atLeast"/>
              <w:ind w:right="40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C102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81EFA" w:rsidRPr="004179E1" w14:paraId="0C0E9FD5" w14:textId="77777777" w:rsidTr="00390D9E">
        <w:tc>
          <w:tcPr>
            <w:tcW w:w="3312" w:type="dxa"/>
            <w:shd w:val="clear" w:color="auto" w:fill="auto"/>
          </w:tcPr>
          <w:p w14:paraId="1535AE84" w14:textId="0BA46ABF" w:rsidR="00D81EFA" w:rsidRPr="004179E1" w:rsidRDefault="00D81EFA" w:rsidP="00D81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8" w:hanging="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179E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179E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4179E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4179E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2 </w:t>
            </w:r>
            <w:r w:rsidRPr="004179E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และ </w:t>
            </w:r>
          </w:p>
          <w:p w14:paraId="4774B6D3" w14:textId="37B03437" w:rsidR="00D81EFA" w:rsidRPr="004179E1" w:rsidRDefault="00D81EFA" w:rsidP="00D81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8" w:hanging="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179E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1</w:t>
            </w:r>
            <w:r w:rsidRPr="004179E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Pr="004179E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990" w:type="dxa"/>
          </w:tcPr>
          <w:p w14:paraId="63969152" w14:textId="77777777" w:rsidR="00D81EFA" w:rsidRPr="004179E1" w:rsidRDefault="00D81EFA" w:rsidP="00D81EF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333159" w14:textId="2F07A6F9" w:rsidR="00D81EFA" w:rsidRPr="00FC1027" w:rsidRDefault="00D81EFA" w:rsidP="00D81EFA">
            <w:pPr>
              <w:pStyle w:val="acctfourfigures"/>
              <w:tabs>
                <w:tab w:val="clear" w:pos="765"/>
              </w:tabs>
              <w:spacing w:line="240" w:lineRule="atLeast"/>
              <w:ind w:right="1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C102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51,533</w:t>
            </w:r>
          </w:p>
        </w:tc>
        <w:tc>
          <w:tcPr>
            <w:tcW w:w="270" w:type="dxa"/>
            <w:shd w:val="clear" w:color="auto" w:fill="auto"/>
          </w:tcPr>
          <w:p w14:paraId="7BF8FE11" w14:textId="77777777" w:rsidR="00D81EFA" w:rsidRPr="00FC1027" w:rsidRDefault="00D81EFA" w:rsidP="00D81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37D11B" w14:textId="539D6E8E" w:rsidR="00D81EFA" w:rsidRPr="00FC1027" w:rsidRDefault="00D81EFA" w:rsidP="00D81EFA">
            <w:pPr>
              <w:pStyle w:val="acctfourfigures"/>
              <w:tabs>
                <w:tab w:val="clear" w:pos="765"/>
              </w:tabs>
              <w:spacing w:line="240" w:lineRule="atLeast"/>
              <w:ind w:right="1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C102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93</w:t>
            </w:r>
          </w:p>
        </w:tc>
        <w:tc>
          <w:tcPr>
            <w:tcW w:w="270" w:type="dxa"/>
            <w:shd w:val="clear" w:color="auto" w:fill="auto"/>
          </w:tcPr>
          <w:p w14:paraId="6A5DC742" w14:textId="77777777" w:rsidR="00D81EFA" w:rsidRPr="00FC1027" w:rsidRDefault="00D81EFA" w:rsidP="00D81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B20FA3" w14:textId="59A71E18" w:rsidR="00D81EFA" w:rsidRPr="00FC1027" w:rsidRDefault="00D81EFA" w:rsidP="00D81EFA">
            <w:pPr>
              <w:pStyle w:val="acctfourfigures"/>
              <w:tabs>
                <w:tab w:val="clear" w:pos="765"/>
              </w:tabs>
              <w:spacing w:line="240" w:lineRule="atLeast"/>
              <w:ind w:right="1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C102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51,626</w:t>
            </w:r>
          </w:p>
        </w:tc>
      </w:tr>
      <w:tr w:rsidR="00D81EFA" w:rsidRPr="004179E1" w14:paraId="07C51557" w14:textId="77777777" w:rsidTr="001E33B8">
        <w:tc>
          <w:tcPr>
            <w:tcW w:w="3312" w:type="dxa"/>
          </w:tcPr>
          <w:p w14:paraId="28166A06" w14:textId="77777777" w:rsidR="00D81EFA" w:rsidRPr="004179E1" w:rsidRDefault="00D81EFA" w:rsidP="00D81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179E1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990" w:type="dxa"/>
          </w:tcPr>
          <w:p w14:paraId="7EEE3221" w14:textId="77777777" w:rsidR="00D81EFA" w:rsidRPr="004179E1" w:rsidRDefault="00D81EFA" w:rsidP="00D81EF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E0F6320" w14:textId="5BA93305" w:rsidR="00D81EFA" w:rsidRPr="00FC1027" w:rsidRDefault="001B13AA" w:rsidP="00D81EFA">
            <w:pPr>
              <w:pStyle w:val="acctfourfigures"/>
              <w:tabs>
                <w:tab w:val="clear" w:pos="765"/>
              </w:tabs>
              <w:spacing w:line="240" w:lineRule="atLeast"/>
              <w:ind w:right="1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1,638</w:t>
            </w:r>
          </w:p>
        </w:tc>
        <w:tc>
          <w:tcPr>
            <w:tcW w:w="270" w:type="dxa"/>
            <w:shd w:val="clear" w:color="auto" w:fill="auto"/>
          </w:tcPr>
          <w:p w14:paraId="5F5AC273" w14:textId="77777777" w:rsidR="00D81EFA" w:rsidRPr="00FC1027" w:rsidRDefault="00D81EFA" w:rsidP="00D81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7E2B17C" w14:textId="594F48A4" w:rsidR="00D81EFA" w:rsidRPr="00FC1027" w:rsidRDefault="001B13AA" w:rsidP="001B13AA">
            <w:pPr>
              <w:pStyle w:val="acctfourfigures"/>
              <w:tabs>
                <w:tab w:val="clear" w:pos="765"/>
              </w:tabs>
              <w:spacing w:line="240" w:lineRule="atLeast"/>
              <w:ind w:right="1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1,22</w:t>
            </w:r>
            <w:r w:rsidR="009A5B33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0EBFB79E" w14:textId="40DDB756" w:rsidR="00D81EFA" w:rsidRPr="00FC1027" w:rsidRDefault="00D81EFA" w:rsidP="00D81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BF3EC82" w14:textId="62AF5704" w:rsidR="00D81EFA" w:rsidRPr="00FC1027" w:rsidRDefault="001B13AA" w:rsidP="00D81EFA">
            <w:pPr>
              <w:pStyle w:val="acctfourfigures"/>
              <w:tabs>
                <w:tab w:val="clear" w:pos="765"/>
              </w:tabs>
              <w:spacing w:line="240" w:lineRule="atLeast"/>
              <w:ind w:right="16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2,86</w:t>
            </w:r>
            <w:r w:rsidR="009A5B33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D81EFA" w:rsidRPr="004179E1" w14:paraId="4D2BC221" w14:textId="77777777" w:rsidTr="001E33B8">
        <w:tc>
          <w:tcPr>
            <w:tcW w:w="3312" w:type="dxa"/>
          </w:tcPr>
          <w:p w14:paraId="6F4B2FCE" w14:textId="16DF616A" w:rsidR="00D81EFA" w:rsidRPr="004179E1" w:rsidRDefault="00D81EFA" w:rsidP="00D81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โอน</w:t>
            </w:r>
          </w:p>
        </w:tc>
        <w:tc>
          <w:tcPr>
            <w:tcW w:w="990" w:type="dxa"/>
          </w:tcPr>
          <w:p w14:paraId="3275DE09" w14:textId="77777777" w:rsidR="00D81EFA" w:rsidRPr="004179E1" w:rsidRDefault="00D81EFA" w:rsidP="00D81EF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ED3BDD5" w14:textId="0AEEC32F" w:rsidR="00D81EFA" w:rsidRPr="00FC1027" w:rsidRDefault="001B13AA" w:rsidP="00D81EFA">
            <w:pPr>
              <w:pStyle w:val="acctfourfigures"/>
              <w:tabs>
                <w:tab w:val="clear" w:pos="765"/>
              </w:tabs>
              <w:spacing w:line="240" w:lineRule="atLeast"/>
              <w:ind w:right="1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260</w:t>
            </w:r>
          </w:p>
        </w:tc>
        <w:tc>
          <w:tcPr>
            <w:tcW w:w="270" w:type="dxa"/>
            <w:shd w:val="clear" w:color="auto" w:fill="auto"/>
          </w:tcPr>
          <w:p w14:paraId="4C2687EB" w14:textId="77777777" w:rsidR="00D81EFA" w:rsidRPr="00FC1027" w:rsidRDefault="00D81EFA" w:rsidP="00D81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D391FCE" w14:textId="1CDFCFE7" w:rsidR="00D81EFA" w:rsidRPr="00FC1027" w:rsidRDefault="001B13AA" w:rsidP="00D81EFA">
            <w:pPr>
              <w:pStyle w:val="acctfourfigures"/>
              <w:tabs>
                <w:tab w:val="clear" w:pos="765"/>
                <w:tab w:val="left" w:pos="1123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(260)</w:t>
            </w:r>
          </w:p>
        </w:tc>
        <w:tc>
          <w:tcPr>
            <w:tcW w:w="270" w:type="dxa"/>
            <w:shd w:val="clear" w:color="auto" w:fill="auto"/>
          </w:tcPr>
          <w:p w14:paraId="13860F16" w14:textId="77777777" w:rsidR="00D81EFA" w:rsidRPr="00FC1027" w:rsidRDefault="00D81EFA" w:rsidP="00D81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8FD6C2D" w14:textId="1AF88E8A" w:rsidR="00D81EFA" w:rsidRPr="00FC1027" w:rsidRDefault="001B13AA" w:rsidP="00D81EFA">
            <w:pPr>
              <w:pStyle w:val="acctfourfigures"/>
              <w:tabs>
                <w:tab w:val="clear" w:pos="765"/>
              </w:tabs>
              <w:spacing w:line="240" w:lineRule="atLeast"/>
              <w:ind w:right="40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81EFA" w:rsidRPr="004179E1" w14:paraId="0211D9CC" w14:textId="77777777" w:rsidTr="001E33B8">
        <w:tc>
          <w:tcPr>
            <w:tcW w:w="3312" w:type="dxa"/>
            <w:shd w:val="clear" w:color="auto" w:fill="auto"/>
          </w:tcPr>
          <w:p w14:paraId="25D21688" w14:textId="30276B83" w:rsidR="00D81EFA" w:rsidRPr="004179E1" w:rsidRDefault="00D81EFA" w:rsidP="00D81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179E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179E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4179E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4179E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990" w:type="dxa"/>
          </w:tcPr>
          <w:p w14:paraId="07B71BCD" w14:textId="77777777" w:rsidR="00D81EFA" w:rsidRPr="004179E1" w:rsidRDefault="00D81EFA" w:rsidP="00D81EF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DC734F" w14:textId="1D85EC99" w:rsidR="00D81EFA" w:rsidRPr="00FC1027" w:rsidRDefault="001B13AA" w:rsidP="00D81EFA">
            <w:pPr>
              <w:pStyle w:val="acctfourfigures"/>
              <w:tabs>
                <w:tab w:val="clear" w:pos="765"/>
              </w:tabs>
              <w:spacing w:line="240" w:lineRule="atLeast"/>
              <w:ind w:right="1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53,</w:t>
            </w:r>
            <w:r w:rsidR="00E25EA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34407225" w14:textId="77777777" w:rsidR="00D81EFA" w:rsidRPr="00FC1027" w:rsidRDefault="00D81EFA" w:rsidP="00D81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67C41E" w14:textId="39E9B021" w:rsidR="00D81EFA" w:rsidRPr="00FC1027" w:rsidRDefault="001B13AA" w:rsidP="00D81EFA">
            <w:pPr>
              <w:pStyle w:val="acctfourfigures"/>
              <w:tabs>
                <w:tab w:val="clear" w:pos="765"/>
              </w:tabs>
              <w:spacing w:line="240" w:lineRule="atLeast"/>
              <w:ind w:right="1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1,05</w:t>
            </w:r>
            <w:r w:rsidR="009A5B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52DB8219" w14:textId="77777777" w:rsidR="00D81EFA" w:rsidRPr="00FC1027" w:rsidRDefault="00D81EFA" w:rsidP="00D81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1AD2B2" w14:textId="2BF4CF3E" w:rsidR="00D81EFA" w:rsidRPr="00FC1027" w:rsidRDefault="009A5B33" w:rsidP="00D81EFA">
            <w:pPr>
              <w:pStyle w:val="acctfourfigures"/>
              <w:tabs>
                <w:tab w:val="clear" w:pos="765"/>
              </w:tabs>
              <w:spacing w:line="240" w:lineRule="atLeast"/>
              <w:ind w:right="1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54,</w:t>
            </w:r>
            <w:r w:rsidR="009D70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488</w:t>
            </w:r>
          </w:p>
        </w:tc>
      </w:tr>
      <w:tr w:rsidR="00D81EFA" w:rsidRPr="004179E1" w14:paraId="3D103739" w14:textId="77777777" w:rsidTr="00390D9E">
        <w:tc>
          <w:tcPr>
            <w:tcW w:w="3312" w:type="dxa"/>
            <w:shd w:val="clear" w:color="auto" w:fill="auto"/>
          </w:tcPr>
          <w:p w14:paraId="26FDBD7B" w14:textId="77777777" w:rsidR="00D81EFA" w:rsidRPr="004179E1" w:rsidRDefault="00D81EFA" w:rsidP="00D81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6F5AE010" w14:textId="77777777" w:rsidR="00D81EFA" w:rsidRPr="004179E1" w:rsidRDefault="00D81EFA" w:rsidP="00D81EF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6FBCA2" w14:textId="77777777" w:rsidR="00D81EFA" w:rsidRPr="00FC1027" w:rsidRDefault="00D81EFA" w:rsidP="00D81EF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8A483D7" w14:textId="77777777" w:rsidR="00D81EFA" w:rsidRPr="00FC1027" w:rsidRDefault="00D81EFA" w:rsidP="00D81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62CC04" w14:textId="77777777" w:rsidR="00D81EFA" w:rsidRPr="00FC1027" w:rsidRDefault="00D81EFA" w:rsidP="00D81EF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B396111" w14:textId="77777777" w:rsidR="00D81EFA" w:rsidRPr="00FC1027" w:rsidRDefault="00D81EFA" w:rsidP="00D81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4D71B7" w14:textId="77777777" w:rsidR="00D81EFA" w:rsidRPr="00FC1027" w:rsidRDefault="00D81EFA" w:rsidP="00D81EF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D81EFA" w:rsidRPr="004179E1" w14:paraId="11E4EC2B" w14:textId="77777777" w:rsidTr="00390D9E">
        <w:tc>
          <w:tcPr>
            <w:tcW w:w="3312" w:type="dxa"/>
            <w:shd w:val="clear" w:color="auto" w:fill="auto"/>
          </w:tcPr>
          <w:p w14:paraId="322352F6" w14:textId="77777777" w:rsidR="00D81EFA" w:rsidRPr="004179E1" w:rsidRDefault="00D81EFA" w:rsidP="00D81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179E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ค่าตัดจำหน่ายและขาดทุนจาก</w:t>
            </w:r>
          </w:p>
          <w:p w14:paraId="10326543" w14:textId="77777777" w:rsidR="00D81EFA" w:rsidRPr="004179E1" w:rsidRDefault="00D81EFA" w:rsidP="00D81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179E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4179E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การด้อยค่า</w:t>
            </w:r>
          </w:p>
        </w:tc>
        <w:tc>
          <w:tcPr>
            <w:tcW w:w="990" w:type="dxa"/>
          </w:tcPr>
          <w:p w14:paraId="78637029" w14:textId="77777777" w:rsidR="00D81EFA" w:rsidRPr="004179E1" w:rsidRDefault="00D81EFA" w:rsidP="00D81EF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8994E01" w14:textId="77777777" w:rsidR="00D81EFA" w:rsidRPr="00FC1027" w:rsidRDefault="00D81EFA" w:rsidP="00D81EF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C525155" w14:textId="77777777" w:rsidR="00D81EFA" w:rsidRPr="00FC1027" w:rsidRDefault="00D81EFA" w:rsidP="00D81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D0702F8" w14:textId="77777777" w:rsidR="00D81EFA" w:rsidRPr="00FC1027" w:rsidRDefault="00D81EFA" w:rsidP="00D81EF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109BCCF" w14:textId="77777777" w:rsidR="00D81EFA" w:rsidRPr="00FC1027" w:rsidRDefault="00D81EFA" w:rsidP="00D81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D9D2D6F" w14:textId="77777777" w:rsidR="00D81EFA" w:rsidRPr="00FC1027" w:rsidRDefault="00D81EFA" w:rsidP="00D81EF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D81EFA" w:rsidRPr="004179E1" w14:paraId="2F5CC636" w14:textId="77777777" w:rsidTr="001E33B8">
        <w:tc>
          <w:tcPr>
            <w:tcW w:w="3312" w:type="dxa"/>
            <w:shd w:val="clear" w:color="auto" w:fill="auto"/>
          </w:tcPr>
          <w:p w14:paraId="1644F661" w14:textId="05158B89" w:rsidR="00D81EFA" w:rsidRPr="004179E1" w:rsidRDefault="00D81EFA" w:rsidP="00D81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179E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4179E1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4179E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Pr="004179E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990" w:type="dxa"/>
          </w:tcPr>
          <w:p w14:paraId="6EACA906" w14:textId="77777777" w:rsidR="00D81EFA" w:rsidRPr="004179E1" w:rsidRDefault="00D81EFA" w:rsidP="00D81EF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1A522BF" w14:textId="38FA3CF3" w:rsidR="00D81EFA" w:rsidRPr="00D81EFA" w:rsidRDefault="00D81EFA" w:rsidP="00D81EFA">
            <w:pPr>
              <w:pStyle w:val="acctfourfigures"/>
              <w:tabs>
                <w:tab w:val="clear" w:pos="765"/>
              </w:tabs>
              <w:spacing w:line="240" w:lineRule="atLeast"/>
              <w:ind w:right="16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81EFA">
              <w:rPr>
                <w:rFonts w:asciiTheme="majorBidi" w:hAnsiTheme="majorBidi" w:cstheme="majorBidi"/>
                <w:sz w:val="30"/>
                <w:szCs w:val="30"/>
              </w:rPr>
              <w:t>12,901</w:t>
            </w:r>
          </w:p>
        </w:tc>
        <w:tc>
          <w:tcPr>
            <w:tcW w:w="270" w:type="dxa"/>
            <w:shd w:val="clear" w:color="auto" w:fill="auto"/>
          </w:tcPr>
          <w:p w14:paraId="6732EFD9" w14:textId="77777777" w:rsidR="00D81EFA" w:rsidRPr="00D81EFA" w:rsidRDefault="00D81EFA" w:rsidP="00D81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828386B" w14:textId="0ADFA00E" w:rsidR="00D81EFA" w:rsidRPr="00D81EFA" w:rsidRDefault="00D81EFA" w:rsidP="00D81EFA">
            <w:pPr>
              <w:pStyle w:val="acctfourfigures"/>
              <w:tabs>
                <w:tab w:val="clear" w:pos="765"/>
              </w:tabs>
              <w:spacing w:line="240" w:lineRule="atLeast"/>
              <w:ind w:right="40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81EF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A091985" w14:textId="77777777" w:rsidR="00D81EFA" w:rsidRPr="00D81EFA" w:rsidRDefault="00D81EFA" w:rsidP="00D81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A24C315" w14:textId="27BAFCBE" w:rsidR="00D81EFA" w:rsidRPr="00D81EFA" w:rsidRDefault="00D81EFA" w:rsidP="00D81EFA">
            <w:pPr>
              <w:pStyle w:val="acctfourfigures"/>
              <w:tabs>
                <w:tab w:val="clear" w:pos="765"/>
              </w:tabs>
              <w:spacing w:line="240" w:lineRule="atLeast"/>
              <w:ind w:right="16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81EFA">
              <w:rPr>
                <w:rFonts w:asciiTheme="majorBidi" w:hAnsiTheme="majorBidi" w:cstheme="majorBidi"/>
                <w:sz w:val="30"/>
                <w:szCs w:val="30"/>
              </w:rPr>
              <w:t>12,901</w:t>
            </w:r>
          </w:p>
        </w:tc>
      </w:tr>
      <w:tr w:rsidR="00D81EFA" w:rsidRPr="004179E1" w14:paraId="1A083D04" w14:textId="77777777" w:rsidTr="001E33B8">
        <w:tc>
          <w:tcPr>
            <w:tcW w:w="3312" w:type="dxa"/>
            <w:shd w:val="clear" w:color="auto" w:fill="auto"/>
          </w:tcPr>
          <w:p w14:paraId="152CC755" w14:textId="77777777" w:rsidR="00D81EFA" w:rsidRPr="004179E1" w:rsidRDefault="00D81EFA" w:rsidP="00D81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179E1">
              <w:rPr>
                <w:rFonts w:asciiTheme="majorBidi" w:hAnsiTheme="majorBidi" w:cstheme="majorBidi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990" w:type="dxa"/>
          </w:tcPr>
          <w:p w14:paraId="71E7C6D1" w14:textId="77777777" w:rsidR="00D81EFA" w:rsidRPr="004179E1" w:rsidRDefault="00D81EFA" w:rsidP="00D81EF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131FAB" w14:textId="57C394CF" w:rsidR="00D81EFA" w:rsidRPr="00FC1027" w:rsidRDefault="00D81EFA" w:rsidP="00D81EFA">
            <w:pPr>
              <w:pStyle w:val="acctfourfigures"/>
              <w:tabs>
                <w:tab w:val="clear" w:pos="765"/>
              </w:tabs>
              <w:spacing w:line="240" w:lineRule="atLeast"/>
              <w:ind w:right="16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D354B">
              <w:rPr>
                <w:rFonts w:asciiTheme="majorBidi" w:hAnsiTheme="majorBidi" w:cstheme="majorBidi"/>
                <w:sz w:val="30"/>
                <w:szCs w:val="30"/>
              </w:rPr>
              <w:t>5,0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98</w:t>
            </w:r>
          </w:p>
        </w:tc>
        <w:tc>
          <w:tcPr>
            <w:tcW w:w="270" w:type="dxa"/>
            <w:shd w:val="clear" w:color="auto" w:fill="auto"/>
          </w:tcPr>
          <w:p w14:paraId="42B2CB46" w14:textId="77777777" w:rsidR="00D81EFA" w:rsidRPr="00FC1027" w:rsidRDefault="00D81EFA" w:rsidP="00D81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2D0256" w14:textId="370AFB5F" w:rsidR="00D81EFA" w:rsidRPr="00FC1027" w:rsidRDefault="00D81EFA" w:rsidP="00D81EFA">
            <w:pPr>
              <w:pStyle w:val="acctfourfigures"/>
              <w:tabs>
                <w:tab w:val="clear" w:pos="765"/>
              </w:tabs>
              <w:spacing w:line="240" w:lineRule="atLeast"/>
              <w:ind w:right="40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D354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9BF8924" w14:textId="77777777" w:rsidR="00D81EFA" w:rsidRPr="00FC1027" w:rsidRDefault="00D81EFA" w:rsidP="00D81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FCF323" w14:textId="128D8F13" w:rsidR="00D81EFA" w:rsidRPr="00FC1027" w:rsidRDefault="00D81EFA" w:rsidP="00D81EFA">
            <w:pPr>
              <w:pStyle w:val="acctfourfigures"/>
              <w:tabs>
                <w:tab w:val="clear" w:pos="765"/>
              </w:tabs>
              <w:spacing w:line="240" w:lineRule="atLeast"/>
              <w:ind w:right="16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D354B">
              <w:rPr>
                <w:rFonts w:asciiTheme="majorBidi" w:hAnsiTheme="majorBidi" w:cstheme="majorBidi"/>
                <w:sz w:val="30"/>
                <w:szCs w:val="30"/>
              </w:rPr>
              <w:t>5,0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98</w:t>
            </w:r>
          </w:p>
        </w:tc>
      </w:tr>
      <w:tr w:rsidR="00D81EFA" w:rsidRPr="004179E1" w14:paraId="24395891" w14:textId="77777777" w:rsidTr="001E33B8">
        <w:tc>
          <w:tcPr>
            <w:tcW w:w="3312" w:type="dxa"/>
            <w:shd w:val="clear" w:color="auto" w:fill="auto"/>
          </w:tcPr>
          <w:p w14:paraId="13B9CAF4" w14:textId="0813D257" w:rsidR="00D81EFA" w:rsidRPr="004179E1" w:rsidRDefault="00D81EFA" w:rsidP="00D81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179E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179E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4179E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4179E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2 </w:t>
            </w:r>
            <w:r w:rsidRPr="004179E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และ </w:t>
            </w:r>
          </w:p>
          <w:p w14:paraId="59AB9CC0" w14:textId="6D7EBD62" w:rsidR="00D81EFA" w:rsidRPr="004179E1" w:rsidRDefault="00D81EFA" w:rsidP="00D81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4" w:right="-108" w:hanging="14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179E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1</w:t>
            </w:r>
            <w:r w:rsidRPr="004179E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มกราคม</w:t>
            </w:r>
            <w:r w:rsidRPr="004179E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990" w:type="dxa"/>
          </w:tcPr>
          <w:p w14:paraId="27A94EBD" w14:textId="77777777" w:rsidR="00D81EFA" w:rsidRPr="004179E1" w:rsidRDefault="00D81EFA" w:rsidP="00D81EF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C5C0D7" w14:textId="5BB690C3" w:rsidR="00D81EFA" w:rsidRPr="004179E1" w:rsidRDefault="00D81EFA" w:rsidP="00D81EFA">
            <w:pPr>
              <w:pStyle w:val="acctfourfigures"/>
              <w:tabs>
                <w:tab w:val="clear" w:pos="765"/>
              </w:tabs>
              <w:spacing w:line="240" w:lineRule="atLeast"/>
              <w:ind w:right="1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5619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999</w:t>
            </w:r>
          </w:p>
        </w:tc>
        <w:tc>
          <w:tcPr>
            <w:tcW w:w="270" w:type="dxa"/>
            <w:shd w:val="clear" w:color="auto" w:fill="auto"/>
          </w:tcPr>
          <w:p w14:paraId="4B83D611" w14:textId="77777777" w:rsidR="00D81EFA" w:rsidRPr="004179E1" w:rsidRDefault="00D81EFA" w:rsidP="00D81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B81B7A" w14:textId="05DC5FE9" w:rsidR="00D81EFA" w:rsidRPr="00F018C1" w:rsidRDefault="00D81EFA" w:rsidP="00D81EFA">
            <w:pPr>
              <w:pStyle w:val="acctfourfigures"/>
              <w:tabs>
                <w:tab w:val="clear" w:pos="765"/>
              </w:tabs>
              <w:spacing w:line="240" w:lineRule="atLeast"/>
              <w:ind w:right="40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018C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102CDDF" w14:textId="77777777" w:rsidR="00D81EFA" w:rsidRPr="004179E1" w:rsidRDefault="00D81EFA" w:rsidP="00D81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A0A07A" w14:textId="725823AA" w:rsidR="00D81EFA" w:rsidRPr="004179E1" w:rsidRDefault="00D81EFA" w:rsidP="00D81EFA">
            <w:pPr>
              <w:pStyle w:val="acctfourfigures"/>
              <w:tabs>
                <w:tab w:val="clear" w:pos="765"/>
              </w:tabs>
              <w:spacing w:line="240" w:lineRule="atLeast"/>
              <w:ind w:right="1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5619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999</w:t>
            </w:r>
          </w:p>
        </w:tc>
      </w:tr>
      <w:tr w:rsidR="00D81EFA" w:rsidRPr="004179E1" w14:paraId="6CBCFB47" w14:textId="77777777" w:rsidTr="001E33B8">
        <w:tc>
          <w:tcPr>
            <w:tcW w:w="3312" w:type="dxa"/>
            <w:shd w:val="clear" w:color="auto" w:fill="auto"/>
          </w:tcPr>
          <w:p w14:paraId="4707755D" w14:textId="77777777" w:rsidR="00D81EFA" w:rsidRPr="004179E1" w:rsidRDefault="00D81EFA" w:rsidP="00D81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179E1">
              <w:rPr>
                <w:rFonts w:asciiTheme="majorBidi" w:hAnsiTheme="majorBidi" w:cstheme="majorBidi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990" w:type="dxa"/>
          </w:tcPr>
          <w:p w14:paraId="042E3D97" w14:textId="77777777" w:rsidR="00D81EFA" w:rsidRPr="004179E1" w:rsidRDefault="00D81EFA" w:rsidP="00D81EF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4C94B87" w14:textId="31303344" w:rsidR="00D81EFA" w:rsidRPr="00736F6C" w:rsidRDefault="009A5B33" w:rsidP="00D81EFA">
            <w:pPr>
              <w:pStyle w:val="acctfourfigures"/>
              <w:tabs>
                <w:tab w:val="clear" w:pos="765"/>
              </w:tabs>
              <w:spacing w:line="240" w:lineRule="atLeast"/>
              <w:ind w:right="16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36F6C">
              <w:rPr>
                <w:rFonts w:asciiTheme="majorBidi" w:hAnsiTheme="majorBidi" w:cstheme="majorBidi"/>
                <w:sz w:val="30"/>
                <w:szCs w:val="30"/>
              </w:rPr>
              <w:t>5,</w:t>
            </w:r>
            <w:r w:rsidR="00CB62A9"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  <w:tc>
          <w:tcPr>
            <w:tcW w:w="270" w:type="dxa"/>
            <w:shd w:val="clear" w:color="auto" w:fill="auto"/>
          </w:tcPr>
          <w:p w14:paraId="59632D84" w14:textId="77777777" w:rsidR="00D81EFA" w:rsidRPr="00736F6C" w:rsidRDefault="00D81EFA" w:rsidP="00D81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CD618FD" w14:textId="5322E464" w:rsidR="00D81EFA" w:rsidRPr="00736F6C" w:rsidRDefault="009A5B33" w:rsidP="00D81EFA">
            <w:pPr>
              <w:pStyle w:val="acctfourfigures"/>
              <w:tabs>
                <w:tab w:val="clear" w:pos="765"/>
              </w:tabs>
              <w:spacing w:line="240" w:lineRule="atLeast"/>
              <w:ind w:right="40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36F6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C897B4D" w14:textId="77777777" w:rsidR="00D81EFA" w:rsidRPr="00736F6C" w:rsidRDefault="00D81EFA" w:rsidP="00D81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14C0732" w14:textId="05678F2E" w:rsidR="00D81EFA" w:rsidRPr="00736F6C" w:rsidRDefault="009A5B33" w:rsidP="00D81EFA">
            <w:pPr>
              <w:pStyle w:val="acctfourfigures"/>
              <w:tabs>
                <w:tab w:val="clear" w:pos="765"/>
              </w:tabs>
              <w:spacing w:line="240" w:lineRule="atLeast"/>
              <w:ind w:right="16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36F6C">
              <w:rPr>
                <w:rFonts w:asciiTheme="majorBidi" w:hAnsiTheme="majorBidi" w:cstheme="majorBidi"/>
                <w:sz w:val="30"/>
                <w:szCs w:val="30"/>
              </w:rPr>
              <w:t>5,</w:t>
            </w:r>
            <w:r w:rsidR="00CB62A9"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</w:tr>
      <w:tr w:rsidR="00D81EFA" w:rsidRPr="004179E1" w14:paraId="7CBCED7E" w14:textId="77777777" w:rsidTr="001E33B8">
        <w:tc>
          <w:tcPr>
            <w:tcW w:w="3312" w:type="dxa"/>
            <w:shd w:val="clear" w:color="auto" w:fill="auto"/>
          </w:tcPr>
          <w:p w14:paraId="66B2C0C3" w14:textId="1CB5AECB" w:rsidR="00D81EFA" w:rsidRPr="004179E1" w:rsidRDefault="00D81EFA" w:rsidP="00D81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179E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179E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4179E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4179E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990" w:type="dxa"/>
          </w:tcPr>
          <w:p w14:paraId="7299DA78" w14:textId="77777777" w:rsidR="00D81EFA" w:rsidRPr="004179E1" w:rsidRDefault="00D81EFA" w:rsidP="00D81EF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927245" w14:textId="1C453EEB" w:rsidR="00D81EFA" w:rsidRPr="00736F6C" w:rsidRDefault="009A5B33" w:rsidP="00D81EFA">
            <w:pPr>
              <w:pStyle w:val="acctfourfigures"/>
              <w:tabs>
                <w:tab w:val="clear" w:pos="765"/>
              </w:tabs>
              <w:spacing w:line="240" w:lineRule="atLeast"/>
              <w:ind w:right="1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6F6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23,0</w:t>
            </w:r>
            <w:r w:rsidR="00736F6C" w:rsidRPr="00736F6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  <w:r w:rsidR="00E25EA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270" w:type="dxa"/>
            <w:shd w:val="clear" w:color="auto" w:fill="auto"/>
          </w:tcPr>
          <w:p w14:paraId="64369DD3" w14:textId="77777777" w:rsidR="00D81EFA" w:rsidRPr="00736F6C" w:rsidRDefault="00D81EFA" w:rsidP="00D81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51A2E9" w14:textId="3C917C64" w:rsidR="00D81EFA" w:rsidRPr="00736F6C" w:rsidRDefault="009A5B33" w:rsidP="00D81EFA">
            <w:pPr>
              <w:pStyle w:val="acctfourfigures"/>
              <w:tabs>
                <w:tab w:val="clear" w:pos="765"/>
              </w:tabs>
              <w:spacing w:line="240" w:lineRule="atLeast"/>
              <w:ind w:right="40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6F6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CE396C4" w14:textId="77777777" w:rsidR="00D81EFA" w:rsidRPr="00736F6C" w:rsidRDefault="00D81EFA" w:rsidP="00D81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1BBA0B" w14:textId="213D0060" w:rsidR="00D81EFA" w:rsidRPr="00736F6C" w:rsidRDefault="009A5B33" w:rsidP="00D81EFA">
            <w:pPr>
              <w:pStyle w:val="acctfourfigures"/>
              <w:tabs>
                <w:tab w:val="clear" w:pos="765"/>
              </w:tabs>
              <w:spacing w:line="240" w:lineRule="atLeast"/>
              <w:ind w:right="1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6F6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23,0</w:t>
            </w:r>
            <w:r w:rsidR="00736F6C" w:rsidRPr="00736F6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  <w:r w:rsidR="00E25EA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</w:p>
        </w:tc>
      </w:tr>
      <w:tr w:rsidR="00D81EFA" w:rsidRPr="004179E1" w14:paraId="0589015D" w14:textId="77777777" w:rsidTr="00390D9E">
        <w:tc>
          <w:tcPr>
            <w:tcW w:w="3312" w:type="dxa"/>
            <w:shd w:val="clear" w:color="auto" w:fill="auto"/>
          </w:tcPr>
          <w:p w14:paraId="76EFEF23" w14:textId="77777777" w:rsidR="00D81EFA" w:rsidRPr="004179E1" w:rsidRDefault="00D81EFA" w:rsidP="00D81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6DB605ED" w14:textId="77777777" w:rsidR="00D81EFA" w:rsidRPr="004179E1" w:rsidRDefault="00D81EFA" w:rsidP="00D81EF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58CED3" w14:textId="77777777" w:rsidR="00D81EFA" w:rsidRPr="008D354B" w:rsidRDefault="00D81EFA" w:rsidP="00D81EF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0035695" w14:textId="77777777" w:rsidR="00D81EFA" w:rsidRPr="008D354B" w:rsidRDefault="00D81EFA" w:rsidP="00D81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1D7B8D" w14:textId="77777777" w:rsidR="00D81EFA" w:rsidRPr="008D354B" w:rsidRDefault="00D81EFA" w:rsidP="00D81EF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519BFDE" w14:textId="77777777" w:rsidR="00D81EFA" w:rsidRPr="008D354B" w:rsidRDefault="00D81EFA" w:rsidP="00D81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E27400" w14:textId="77777777" w:rsidR="00D81EFA" w:rsidRPr="008D354B" w:rsidRDefault="00D81EFA" w:rsidP="00D81EF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81EFA" w:rsidRPr="004179E1" w14:paraId="78494536" w14:textId="77777777" w:rsidTr="00390D9E">
        <w:tc>
          <w:tcPr>
            <w:tcW w:w="3312" w:type="dxa"/>
            <w:shd w:val="clear" w:color="auto" w:fill="auto"/>
          </w:tcPr>
          <w:p w14:paraId="74060CB2" w14:textId="77777777" w:rsidR="00D81EFA" w:rsidRPr="004179E1" w:rsidRDefault="00D81EFA" w:rsidP="00D81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179E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990" w:type="dxa"/>
          </w:tcPr>
          <w:p w14:paraId="2722068C" w14:textId="77777777" w:rsidR="00D81EFA" w:rsidRPr="004179E1" w:rsidRDefault="00D81EFA" w:rsidP="00D81EF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9349691" w14:textId="77777777" w:rsidR="00D81EFA" w:rsidRPr="008D354B" w:rsidRDefault="00D81EFA" w:rsidP="00D81EF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18121A8" w14:textId="77777777" w:rsidR="00D81EFA" w:rsidRPr="008D354B" w:rsidRDefault="00D81EFA" w:rsidP="00D81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1F4C980" w14:textId="77777777" w:rsidR="00D81EFA" w:rsidRPr="008D354B" w:rsidRDefault="00D81EFA" w:rsidP="00D81EF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6E3186E" w14:textId="77777777" w:rsidR="00D81EFA" w:rsidRPr="008D354B" w:rsidRDefault="00D81EFA" w:rsidP="00D81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12D0C9A" w14:textId="77777777" w:rsidR="00D81EFA" w:rsidRPr="008D354B" w:rsidRDefault="00D81EFA" w:rsidP="00D81EF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81EFA" w:rsidRPr="004179E1" w14:paraId="5F1011A2" w14:textId="77777777" w:rsidTr="001E33B8">
        <w:tc>
          <w:tcPr>
            <w:tcW w:w="3312" w:type="dxa"/>
            <w:shd w:val="clear" w:color="auto" w:fill="auto"/>
          </w:tcPr>
          <w:p w14:paraId="2DF11D95" w14:textId="605547C8" w:rsidR="00D81EFA" w:rsidRPr="004179E1" w:rsidRDefault="00D81EFA" w:rsidP="00D81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179E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179E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4179E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4179E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990" w:type="dxa"/>
          </w:tcPr>
          <w:p w14:paraId="1608A570" w14:textId="77777777" w:rsidR="00D81EFA" w:rsidRPr="004179E1" w:rsidRDefault="00D81EFA" w:rsidP="00D81EF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06C832E" w14:textId="6AEF9982" w:rsidR="00D81EFA" w:rsidRPr="004179E1" w:rsidRDefault="00D81EFA" w:rsidP="00D81EFA">
            <w:pPr>
              <w:pStyle w:val="acctfourfigures"/>
              <w:tabs>
                <w:tab w:val="clear" w:pos="765"/>
              </w:tabs>
              <w:spacing w:line="240" w:lineRule="atLeast"/>
              <w:ind w:right="1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33,534</w:t>
            </w:r>
          </w:p>
        </w:tc>
        <w:tc>
          <w:tcPr>
            <w:tcW w:w="270" w:type="dxa"/>
            <w:shd w:val="clear" w:color="auto" w:fill="auto"/>
          </w:tcPr>
          <w:p w14:paraId="7DF13EFE" w14:textId="77777777" w:rsidR="00D81EFA" w:rsidRPr="004179E1" w:rsidRDefault="00D81EFA" w:rsidP="00D81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B0A9AD3" w14:textId="454F2B07" w:rsidR="00D81EFA" w:rsidRPr="004179E1" w:rsidRDefault="00D81EFA" w:rsidP="00D81EFA">
            <w:pPr>
              <w:pStyle w:val="acctfourfigures"/>
              <w:tabs>
                <w:tab w:val="clear" w:pos="765"/>
              </w:tabs>
              <w:spacing w:line="240" w:lineRule="atLeast"/>
              <w:ind w:right="1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          93</w:t>
            </w:r>
          </w:p>
        </w:tc>
        <w:tc>
          <w:tcPr>
            <w:tcW w:w="270" w:type="dxa"/>
            <w:shd w:val="clear" w:color="auto" w:fill="auto"/>
          </w:tcPr>
          <w:p w14:paraId="50E25091" w14:textId="77777777" w:rsidR="00D81EFA" w:rsidRPr="004179E1" w:rsidRDefault="00D81EFA" w:rsidP="00D81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539A232" w14:textId="70708693" w:rsidR="00D81EFA" w:rsidRPr="004179E1" w:rsidRDefault="00D81EFA" w:rsidP="00D81EFA">
            <w:pPr>
              <w:pStyle w:val="acctfourfigures"/>
              <w:tabs>
                <w:tab w:val="clear" w:pos="765"/>
              </w:tabs>
              <w:spacing w:line="240" w:lineRule="atLeast"/>
              <w:ind w:right="1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33,627</w:t>
            </w:r>
          </w:p>
        </w:tc>
      </w:tr>
      <w:tr w:rsidR="00D81EFA" w:rsidRPr="004179E1" w14:paraId="139949CA" w14:textId="77777777" w:rsidTr="001E33B8">
        <w:tc>
          <w:tcPr>
            <w:tcW w:w="3312" w:type="dxa"/>
            <w:shd w:val="clear" w:color="auto" w:fill="auto"/>
          </w:tcPr>
          <w:p w14:paraId="068159E8" w14:textId="6681CB0A" w:rsidR="00D81EFA" w:rsidRPr="004179E1" w:rsidRDefault="00D81EFA" w:rsidP="00D81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179E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179E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4179E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4179E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990" w:type="dxa"/>
          </w:tcPr>
          <w:p w14:paraId="2B62DBE5" w14:textId="77777777" w:rsidR="00D81EFA" w:rsidRPr="004179E1" w:rsidRDefault="00D81EFA" w:rsidP="00D81EF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9E0191B" w14:textId="63CA08CA" w:rsidR="00D81EFA" w:rsidRPr="004179E1" w:rsidRDefault="009A5B33" w:rsidP="00D81EFA">
            <w:pPr>
              <w:pStyle w:val="acctfourfigures"/>
              <w:tabs>
                <w:tab w:val="clear" w:pos="765"/>
              </w:tabs>
              <w:spacing w:line="240" w:lineRule="atLeast"/>
              <w:ind w:right="1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30,</w:t>
            </w:r>
            <w:r w:rsidR="00736F6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</w:t>
            </w:r>
            <w:r w:rsidR="00E25EA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55301459" w14:textId="77777777" w:rsidR="00D81EFA" w:rsidRPr="004179E1" w:rsidRDefault="00D81EFA" w:rsidP="00D81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089779E" w14:textId="2CC02792" w:rsidR="00D81EFA" w:rsidRPr="0005619A" w:rsidRDefault="009A5B33" w:rsidP="00D81EFA">
            <w:pPr>
              <w:pStyle w:val="acctfourfigures"/>
              <w:tabs>
                <w:tab w:val="clear" w:pos="765"/>
              </w:tabs>
              <w:spacing w:line="240" w:lineRule="atLeast"/>
              <w:ind w:right="1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1,057</w:t>
            </w:r>
          </w:p>
        </w:tc>
        <w:tc>
          <w:tcPr>
            <w:tcW w:w="270" w:type="dxa"/>
            <w:shd w:val="clear" w:color="auto" w:fill="auto"/>
          </w:tcPr>
          <w:p w14:paraId="24BEC7B6" w14:textId="77777777" w:rsidR="00D81EFA" w:rsidRPr="004179E1" w:rsidRDefault="00D81EFA" w:rsidP="00D81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6004664" w14:textId="1864F9FF" w:rsidR="00D81EFA" w:rsidRPr="004179E1" w:rsidRDefault="009A5B33" w:rsidP="00D81EFA">
            <w:pPr>
              <w:pStyle w:val="acctfourfigures"/>
              <w:tabs>
                <w:tab w:val="clear" w:pos="765"/>
              </w:tabs>
              <w:spacing w:line="240" w:lineRule="atLeast"/>
              <w:ind w:right="1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31,</w:t>
            </w:r>
            <w:r w:rsidR="00736F6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9D70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89</w:t>
            </w:r>
          </w:p>
        </w:tc>
      </w:tr>
    </w:tbl>
    <w:p w14:paraId="7AB08D97" w14:textId="38DA2FF5" w:rsidR="007014A8" w:rsidRDefault="007014A8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/>
          <w:sz w:val="30"/>
          <w:szCs w:val="30"/>
        </w:rPr>
      </w:pPr>
    </w:p>
    <w:tbl>
      <w:tblPr>
        <w:tblW w:w="9162" w:type="dxa"/>
        <w:tblInd w:w="446" w:type="dxa"/>
        <w:tblLayout w:type="fixed"/>
        <w:tblLook w:val="01E0" w:firstRow="1" w:lastRow="1" w:firstColumn="1" w:lastColumn="1" w:noHBand="0" w:noVBand="0"/>
      </w:tblPr>
      <w:tblGrid>
        <w:gridCol w:w="3312"/>
        <w:gridCol w:w="990"/>
        <w:gridCol w:w="1440"/>
        <w:gridCol w:w="270"/>
        <w:gridCol w:w="1440"/>
        <w:gridCol w:w="270"/>
        <w:gridCol w:w="1440"/>
      </w:tblGrid>
      <w:tr w:rsidR="005F462E" w:rsidRPr="004179E1" w14:paraId="5D3DC15C" w14:textId="77777777" w:rsidTr="00390D9E">
        <w:trPr>
          <w:tblHeader/>
        </w:trPr>
        <w:tc>
          <w:tcPr>
            <w:tcW w:w="3312" w:type="dxa"/>
          </w:tcPr>
          <w:p w14:paraId="37A3B32B" w14:textId="77777777" w:rsidR="005F462E" w:rsidRPr="004179E1" w:rsidRDefault="005F462E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1E1D3E4F" w14:textId="77777777" w:rsidR="005F462E" w:rsidRPr="004179E1" w:rsidRDefault="005F462E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860" w:type="dxa"/>
            <w:gridSpan w:val="5"/>
            <w:vAlign w:val="bottom"/>
          </w:tcPr>
          <w:p w14:paraId="14C824F0" w14:textId="10459CEC" w:rsidR="005F462E" w:rsidRPr="004179E1" w:rsidRDefault="005F462E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179E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F462E" w:rsidRPr="004179E1" w14:paraId="3DD86BCE" w14:textId="77777777" w:rsidTr="00390D9E">
        <w:trPr>
          <w:tblHeader/>
        </w:trPr>
        <w:tc>
          <w:tcPr>
            <w:tcW w:w="3312" w:type="dxa"/>
          </w:tcPr>
          <w:p w14:paraId="252FCCC7" w14:textId="77777777" w:rsidR="005F462E" w:rsidRPr="004179E1" w:rsidRDefault="005F462E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2051A6C6" w14:textId="6475A9D8" w:rsidR="005F462E" w:rsidRPr="004179E1" w:rsidRDefault="005F462E" w:rsidP="00344305">
            <w:pPr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4704AC47" w14:textId="77777777" w:rsidR="005F462E" w:rsidRPr="004179E1" w:rsidRDefault="005F462E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179E1">
              <w:rPr>
                <w:rFonts w:asciiTheme="majorBidi" w:hAnsiTheme="majorBidi" w:cstheme="majorBidi"/>
                <w:sz w:val="30"/>
                <w:szCs w:val="30"/>
                <w:cs/>
              </w:rPr>
              <w:t>ซอฟต์แวร์คอมพิวเตอร์</w:t>
            </w:r>
          </w:p>
        </w:tc>
        <w:tc>
          <w:tcPr>
            <w:tcW w:w="270" w:type="dxa"/>
            <w:vAlign w:val="bottom"/>
          </w:tcPr>
          <w:p w14:paraId="195202A0" w14:textId="77777777" w:rsidR="005F462E" w:rsidRPr="004179E1" w:rsidRDefault="005F462E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7A3B7E00" w14:textId="77777777" w:rsidR="005F462E" w:rsidRPr="004179E1" w:rsidRDefault="005F462E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179E1">
              <w:rPr>
                <w:rFonts w:asciiTheme="majorBidi" w:hAnsiTheme="majorBidi" w:cstheme="majorBidi"/>
                <w:sz w:val="30"/>
                <w:szCs w:val="30"/>
                <w:cs/>
              </w:rPr>
              <w:t>ซอฟต์แวร์คอมพิวเตอร์ระหว่างพัฒนา</w:t>
            </w:r>
          </w:p>
        </w:tc>
        <w:tc>
          <w:tcPr>
            <w:tcW w:w="270" w:type="dxa"/>
            <w:vAlign w:val="bottom"/>
          </w:tcPr>
          <w:p w14:paraId="575DC9F3" w14:textId="77777777" w:rsidR="005F462E" w:rsidRPr="004179E1" w:rsidRDefault="005F462E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2DE4CEA5" w14:textId="77777777" w:rsidR="005F462E" w:rsidRPr="004179E1" w:rsidRDefault="005F462E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179E1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5F462E" w:rsidRPr="004179E1" w14:paraId="5D1DD1A2" w14:textId="77777777" w:rsidTr="00390D9E">
        <w:trPr>
          <w:tblHeader/>
        </w:trPr>
        <w:tc>
          <w:tcPr>
            <w:tcW w:w="3312" w:type="dxa"/>
          </w:tcPr>
          <w:p w14:paraId="32AC8BD6" w14:textId="77777777" w:rsidR="005F462E" w:rsidRPr="004179E1" w:rsidRDefault="005F462E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207D6DF5" w14:textId="77777777" w:rsidR="005F462E" w:rsidRPr="004179E1" w:rsidRDefault="005F462E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860" w:type="dxa"/>
            <w:gridSpan w:val="5"/>
            <w:vAlign w:val="bottom"/>
          </w:tcPr>
          <w:p w14:paraId="4088D9F1" w14:textId="77777777" w:rsidR="005F462E" w:rsidRPr="004179E1" w:rsidRDefault="005F462E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179E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F462E" w:rsidRPr="004179E1" w14:paraId="030D4D9F" w14:textId="77777777" w:rsidTr="00390D9E">
        <w:tc>
          <w:tcPr>
            <w:tcW w:w="3312" w:type="dxa"/>
          </w:tcPr>
          <w:p w14:paraId="5C0020F2" w14:textId="77777777" w:rsidR="005F462E" w:rsidRPr="004179E1" w:rsidRDefault="005F462E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179E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990" w:type="dxa"/>
          </w:tcPr>
          <w:p w14:paraId="0BFCCFBD" w14:textId="77777777" w:rsidR="005F462E" w:rsidRPr="004179E1" w:rsidRDefault="005F462E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115F4C2C" w14:textId="77777777" w:rsidR="005F462E" w:rsidRPr="004179E1" w:rsidRDefault="005F462E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FF9E91D" w14:textId="77777777" w:rsidR="005F462E" w:rsidRPr="004179E1" w:rsidRDefault="005F462E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0170A8B3" w14:textId="77777777" w:rsidR="005F462E" w:rsidRPr="004179E1" w:rsidRDefault="005F462E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A04801E" w14:textId="77777777" w:rsidR="005F462E" w:rsidRPr="004179E1" w:rsidRDefault="005F462E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79B3D55D" w14:textId="77777777" w:rsidR="005F462E" w:rsidRPr="004179E1" w:rsidRDefault="005F462E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81EFA" w:rsidRPr="004179E1" w14:paraId="1E4D61E9" w14:textId="77777777" w:rsidTr="00390D9E">
        <w:tc>
          <w:tcPr>
            <w:tcW w:w="3312" w:type="dxa"/>
            <w:shd w:val="clear" w:color="auto" w:fill="auto"/>
          </w:tcPr>
          <w:p w14:paraId="3067718E" w14:textId="70EC4585" w:rsidR="00D81EFA" w:rsidRPr="004179E1" w:rsidRDefault="00D81EFA" w:rsidP="00D81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179E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4179E1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4179E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990" w:type="dxa"/>
          </w:tcPr>
          <w:p w14:paraId="0B7C0F30" w14:textId="77777777" w:rsidR="00D81EFA" w:rsidRPr="004179E1" w:rsidRDefault="00D81EFA" w:rsidP="00D81EF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FAE7559" w14:textId="51390B49" w:rsidR="00D81EFA" w:rsidRPr="00D81EFA" w:rsidRDefault="00D81EFA" w:rsidP="00D81EFA">
            <w:pPr>
              <w:pStyle w:val="acctfourfigures"/>
              <w:tabs>
                <w:tab w:val="clear" w:pos="765"/>
              </w:tabs>
              <w:spacing w:line="240" w:lineRule="atLeast"/>
              <w:ind w:right="1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81EFA">
              <w:rPr>
                <w:rFonts w:asciiTheme="majorBidi" w:hAnsiTheme="majorBidi" w:cstheme="majorBidi"/>
                <w:sz w:val="30"/>
                <w:szCs w:val="30"/>
              </w:rPr>
              <w:t>49,310</w:t>
            </w:r>
          </w:p>
        </w:tc>
        <w:tc>
          <w:tcPr>
            <w:tcW w:w="270" w:type="dxa"/>
            <w:shd w:val="clear" w:color="auto" w:fill="auto"/>
          </w:tcPr>
          <w:p w14:paraId="52D8A39C" w14:textId="77777777" w:rsidR="00D81EFA" w:rsidRPr="00D81EFA" w:rsidRDefault="00D81EFA" w:rsidP="00D81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C096E10" w14:textId="12C33EAD" w:rsidR="00D81EFA" w:rsidRPr="00D81EFA" w:rsidRDefault="00D81EFA" w:rsidP="00D81EFA">
            <w:pPr>
              <w:pStyle w:val="acctfourfigures"/>
              <w:tabs>
                <w:tab w:val="clear" w:pos="765"/>
              </w:tabs>
              <w:spacing w:line="240" w:lineRule="atLeast"/>
              <w:ind w:right="1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81EFA">
              <w:rPr>
                <w:rFonts w:asciiTheme="majorBidi" w:hAnsiTheme="majorBidi" w:cstheme="majorBidi"/>
                <w:sz w:val="30"/>
                <w:szCs w:val="30"/>
              </w:rPr>
              <w:t>40</w:t>
            </w:r>
          </w:p>
        </w:tc>
        <w:tc>
          <w:tcPr>
            <w:tcW w:w="270" w:type="dxa"/>
            <w:shd w:val="clear" w:color="auto" w:fill="auto"/>
          </w:tcPr>
          <w:p w14:paraId="70D04635" w14:textId="77777777" w:rsidR="00D81EFA" w:rsidRPr="00D81EFA" w:rsidRDefault="00D81EFA" w:rsidP="00D81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1225CC3" w14:textId="54D67CA0" w:rsidR="00D81EFA" w:rsidRPr="00D81EFA" w:rsidRDefault="00D81EFA" w:rsidP="00D81EFA">
            <w:pPr>
              <w:pStyle w:val="acctfourfigures"/>
              <w:tabs>
                <w:tab w:val="clear" w:pos="765"/>
              </w:tabs>
              <w:spacing w:line="240" w:lineRule="atLeast"/>
              <w:ind w:right="1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81EFA">
              <w:rPr>
                <w:rFonts w:asciiTheme="majorBidi" w:hAnsiTheme="majorBidi" w:cstheme="majorBidi"/>
                <w:sz w:val="30"/>
                <w:szCs w:val="30"/>
              </w:rPr>
              <w:t>49,350</w:t>
            </w:r>
          </w:p>
        </w:tc>
      </w:tr>
      <w:tr w:rsidR="00D81EFA" w:rsidRPr="004179E1" w14:paraId="0326D754" w14:textId="77777777" w:rsidTr="00390D9E">
        <w:tc>
          <w:tcPr>
            <w:tcW w:w="3312" w:type="dxa"/>
          </w:tcPr>
          <w:p w14:paraId="19B1DC8C" w14:textId="77777777" w:rsidR="00D81EFA" w:rsidRPr="004179E1" w:rsidRDefault="00D81EFA" w:rsidP="00D81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179E1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990" w:type="dxa"/>
          </w:tcPr>
          <w:p w14:paraId="5766AEFA" w14:textId="77777777" w:rsidR="00D81EFA" w:rsidRPr="004179E1" w:rsidRDefault="00D81EFA" w:rsidP="00D81EF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6462D3D" w14:textId="6C6CCF25" w:rsidR="00D81EFA" w:rsidRPr="00F018C1" w:rsidRDefault="00D81EFA" w:rsidP="00D81EFA">
            <w:pPr>
              <w:pStyle w:val="acctfourfigures"/>
              <w:tabs>
                <w:tab w:val="clear" w:pos="765"/>
              </w:tabs>
              <w:spacing w:line="240" w:lineRule="atLeast"/>
              <w:ind w:right="1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018C1">
              <w:rPr>
                <w:rFonts w:asciiTheme="majorBidi" w:hAnsiTheme="majorBidi" w:cstheme="majorBidi"/>
                <w:sz w:val="30"/>
                <w:szCs w:val="30"/>
              </w:rPr>
              <w:t>1,199</w:t>
            </w:r>
          </w:p>
        </w:tc>
        <w:tc>
          <w:tcPr>
            <w:tcW w:w="270" w:type="dxa"/>
            <w:shd w:val="clear" w:color="auto" w:fill="auto"/>
          </w:tcPr>
          <w:p w14:paraId="3D424F35" w14:textId="77777777" w:rsidR="00D81EFA" w:rsidRPr="004179E1" w:rsidRDefault="00D81EFA" w:rsidP="00D81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3E57A1F" w14:textId="172A841C" w:rsidR="00D81EFA" w:rsidRPr="00F018C1" w:rsidRDefault="00D81EFA" w:rsidP="001C74EF">
            <w:pPr>
              <w:pStyle w:val="acctfourfigures"/>
              <w:tabs>
                <w:tab w:val="clear" w:pos="765"/>
              </w:tabs>
              <w:spacing w:line="240" w:lineRule="atLeast"/>
              <w:ind w:right="40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58AD740" w14:textId="77777777" w:rsidR="00D81EFA" w:rsidRPr="004179E1" w:rsidRDefault="00D81EFA" w:rsidP="00D81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A705983" w14:textId="041F0FD5" w:rsidR="00D81EFA" w:rsidRPr="004179E1" w:rsidRDefault="00D81EFA" w:rsidP="00D81EFA">
            <w:pPr>
              <w:pStyle w:val="acctfourfigures"/>
              <w:tabs>
                <w:tab w:val="clear" w:pos="765"/>
              </w:tabs>
              <w:spacing w:line="240" w:lineRule="atLeast"/>
              <w:ind w:right="1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1,199</w:t>
            </w:r>
          </w:p>
        </w:tc>
      </w:tr>
      <w:tr w:rsidR="00D81EFA" w:rsidRPr="004179E1" w14:paraId="2E27BDE1" w14:textId="77777777" w:rsidTr="00390D9E">
        <w:tc>
          <w:tcPr>
            <w:tcW w:w="3312" w:type="dxa"/>
          </w:tcPr>
          <w:p w14:paraId="24CF4931" w14:textId="4AC838CE" w:rsidR="00D81EFA" w:rsidRPr="004179E1" w:rsidRDefault="00D81EFA" w:rsidP="00D81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โอน</w:t>
            </w:r>
          </w:p>
        </w:tc>
        <w:tc>
          <w:tcPr>
            <w:tcW w:w="990" w:type="dxa"/>
          </w:tcPr>
          <w:p w14:paraId="3F379778" w14:textId="77777777" w:rsidR="00D81EFA" w:rsidRPr="004179E1" w:rsidRDefault="00D81EFA" w:rsidP="00D81EF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2BAB90C" w14:textId="73EB4022" w:rsidR="00D81EFA" w:rsidRPr="00F018C1" w:rsidRDefault="00D81EFA" w:rsidP="00D81EFA">
            <w:pPr>
              <w:pStyle w:val="acctfourfigures"/>
              <w:tabs>
                <w:tab w:val="clear" w:pos="765"/>
              </w:tabs>
              <w:spacing w:line="240" w:lineRule="atLeast"/>
              <w:ind w:right="1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018C1">
              <w:rPr>
                <w:rFonts w:asciiTheme="majorBidi" w:hAnsiTheme="majorBidi" w:cstheme="majorBidi"/>
                <w:sz w:val="30"/>
                <w:szCs w:val="30"/>
              </w:rPr>
              <w:t>40</w:t>
            </w:r>
          </w:p>
        </w:tc>
        <w:tc>
          <w:tcPr>
            <w:tcW w:w="270" w:type="dxa"/>
            <w:shd w:val="clear" w:color="auto" w:fill="auto"/>
          </w:tcPr>
          <w:p w14:paraId="6059F51F" w14:textId="77777777" w:rsidR="00D81EFA" w:rsidRPr="004179E1" w:rsidRDefault="00D81EFA" w:rsidP="00D81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61D9873" w14:textId="13622417" w:rsidR="00D81EFA" w:rsidRPr="004179E1" w:rsidRDefault="00D81EFA" w:rsidP="00D81EF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(40)</w:t>
            </w:r>
          </w:p>
        </w:tc>
        <w:tc>
          <w:tcPr>
            <w:tcW w:w="270" w:type="dxa"/>
            <w:shd w:val="clear" w:color="auto" w:fill="auto"/>
          </w:tcPr>
          <w:p w14:paraId="686E6D16" w14:textId="77777777" w:rsidR="00D81EFA" w:rsidRPr="004179E1" w:rsidRDefault="00D81EFA" w:rsidP="00D81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F5BC1D3" w14:textId="5FD0FF0A" w:rsidR="00D81EFA" w:rsidRPr="004179E1" w:rsidRDefault="00D81EFA" w:rsidP="00D81EFA">
            <w:pPr>
              <w:pStyle w:val="acctfourfigures"/>
              <w:tabs>
                <w:tab w:val="clear" w:pos="765"/>
              </w:tabs>
              <w:spacing w:line="240" w:lineRule="atLeast"/>
              <w:ind w:right="40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81EFA" w:rsidRPr="004179E1" w14:paraId="0CE24447" w14:textId="77777777" w:rsidTr="00390D9E">
        <w:tc>
          <w:tcPr>
            <w:tcW w:w="3312" w:type="dxa"/>
            <w:shd w:val="clear" w:color="auto" w:fill="auto"/>
          </w:tcPr>
          <w:p w14:paraId="156DD03E" w14:textId="75C52FB4" w:rsidR="00D81EFA" w:rsidRPr="004179E1" w:rsidRDefault="00D81EFA" w:rsidP="00D81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8" w:hanging="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179E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179E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4179E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2562</w:t>
            </w:r>
            <w:r w:rsidRPr="004179E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4179E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และ </w:t>
            </w:r>
          </w:p>
          <w:p w14:paraId="30DA8CCD" w14:textId="001EE345" w:rsidR="00D81EFA" w:rsidRPr="004179E1" w:rsidRDefault="00D81EFA" w:rsidP="00D81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8" w:hanging="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179E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1</w:t>
            </w:r>
            <w:r w:rsidRPr="004179E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Pr="004179E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990" w:type="dxa"/>
          </w:tcPr>
          <w:p w14:paraId="4B5869BE" w14:textId="77777777" w:rsidR="00D81EFA" w:rsidRPr="004179E1" w:rsidRDefault="00D81EFA" w:rsidP="00D81EF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D6C6CB" w14:textId="6FD50409" w:rsidR="00D81EFA" w:rsidRPr="004179E1" w:rsidRDefault="00D81EFA" w:rsidP="00D81EFA">
            <w:pPr>
              <w:pStyle w:val="acctfourfigures"/>
              <w:tabs>
                <w:tab w:val="clear" w:pos="765"/>
              </w:tabs>
              <w:spacing w:line="240" w:lineRule="atLeast"/>
              <w:ind w:right="1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50,549</w:t>
            </w:r>
          </w:p>
        </w:tc>
        <w:tc>
          <w:tcPr>
            <w:tcW w:w="270" w:type="dxa"/>
            <w:shd w:val="clear" w:color="auto" w:fill="auto"/>
          </w:tcPr>
          <w:p w14:paraId="15953C81" w14:textId="77777777" w:rsidR="00D81EFA" w:rsidRPr="004179E1" w:rsidRDefault="00D81EFA" w:rsidP="00D81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B504A3" w14:textId="5A08D291" w:rsidR="00D81EFA" w:rsidRPr="004179E1" w:rsidRDefault="00D81EFA" w:rsidP="001C74EF">
            <w:pPr>
              <w:pStyle w:val="acctfourfigures"/>
              <w:tabs>
                <w:tab w:val="clear" w:pos="765"/>
              </w:tabs>
              <w:spacing w:line="240" w:lineRule="atLeast"/>
              <w:ind w:right="40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5619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77FB5A8" w14:textId="77777777" w:rsidR="00D81EFA" w:rsidRPr="004179E1" w:rsidRDefault="00D81EFA" w:rsidP="00D81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DBF8BD" w14:textId="1F82E3E9" w:rsidR="00D81EFA" w:rsidRPr="004179E1" w:rsidRDefault="00D81EFA" w:rsidP="00D81EFA">
            <w:pPr>
              <w:pStyle w:val="acctfourfigures"/>
              <w:tabs>
                <w:tab w:val="clear" w:pos="765"/>
              </w:tabs>
              <w:spacing w:line="240" w:lineRule="atLeast"/>
              <w:ind w:right="1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50,549</w:t>
            </w:r>
          </w:p>
        </w:tc>
      </w:tr>
      <w:tr w:rsidR="00D81EFA" w:rsidRPr="004179E1" w14:paraId="3735419F" w14:textId="77777777" w:rsidTr="001E33B8">
        <w:tc>
          <w:tcPr>
            <w:tcW w:w="3312" w:type="dxa"/>
          </w:tcPr>
          <w:p w14:paraId="5F62148F" w14:textId="77777777" w:rsidR="00D81EFA" w:rsidRPr="004179E1" w:rsidRDefault="00D81EFA" w:rsidP="00D81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179E1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990" w:type="dxa"/>
          </w:tcPr>
          <w:p w14:paraId="50BB97B3" w14:textId="77777777" w:rsidR="00D81EFA" w:rsidRPr="004179E1" w:rsidRDefault="00D81EFA" w:rsidP="00D81EF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ABB3517" w14:textId="0B16A1EB" w:rsidR="00D81EFA" w:rsidRPr="00F018C1" w:rsidRDefault="00745E46" w:rsidP="00D81EFA">
            <w:pPr>
              <w:pStyle w:val="acctfourfigures"/>
              <w:tabs>
                <w:tab w:val="clear" w:pos="765"/>
              </w:tabs>
              <w:spacing w:line="240" w:lineRule="atLeast"/>
              <w:ind w:right="1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1,44</w:t>
            </w:r>
            <w:r w:rsidR="00304483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2AF096C9" w14:textId="77777777" w:rsidR="00D81EFA" w:rsidRPr="004179E1" w:rsidRDefault="00D81EFA" w:rsidP="00D81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AD57848" w14:textId="08BEF09F" w:rsidR="00D81EFA" w:rsidRPr="004179E1" w:rsidRDefault="00304483" w:rsidP="00745E46">
            <w:pPr>
              <w:pStyle w:val="acctfourfigures"/>
              <w:tabs>
                <w:tab w:val="clear" w:pos="765"/>
              </w:tabs>
              <w:spacing w:line="240" w:lineRule="atLeast"/>
              <w:ind w:right="1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1,047</w:t>
            </w:r>
          </w:p>
        </w:tc>
        <w:tc>
          <w:tcPr>
            <w:tcW w:w="270" w:type="dxa"/>
            <w:shd w:val="clear" w:color="auto" w:fill="auto"/>
          </w:tcPr>
          <w:p w14:paraId="1A744524" w14:textId="77777777" w:rsidR="00D81EFA" w:rsidRPr="004179E1" w:rsidRDefault="00D81EFA" w:rsidP="00D81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98D279A" w14:textId="23E3DF9F" w:rsidR="00D81EFA" w:rsidRPr="004179E1" w:rsidRDefault="00745E46" w:rsidP="00D81EFA">
            <w:pPr>
              <w:pStyle w:val="acctfourfigures"/>
              <w:tabs>
                <w:tab w:val="clear" w:pos="765"/>
              </w:tabs>
              <w:spacing w:line="240" w:lineRule="atLeast"/>
              <w:ind w:right="1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2,49</w:t>
            </w:r>
            <w:r w:rsidR="00304483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D81EFA" w:rsidRPr="004179E1" w14:paraId="27AA6F03" w14:textId="77777777" w:rsidTr="001E33B8">
        <w:tc>
          <w:tcPr>
            <w:tcW w:w="3312" w:type="dxa"/>
            <w:shd w:val="clear" w:color="auto" w:fill="auto"/>
          </w:tcPr>
          <w:p w14:paraId="3A6A3B14" w14:textId="7A5CB9B4" w:rsidR="00D81EFA" w:rsidRPr="004179E1" w:rsidRDefault="00D81EFA" w:rsidP="00D81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179E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179E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4179E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990" w:type="dxa"/>
          </w:tcPr>
          <w:p w14:paraId="18693EF7" w14:textId="77777777" w:rsidR="00D81EFA" w:rsidRPr="004179E1" w:rsidRDefault="00D81EFA" w:rsidP="00D81EF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50A26B" w14:textId="7F4118EC" w:rsidR="00D81EFA" w:rsidRPr="004179E1" w:rsidRDefault="00745E46" w:rsidP="00D81EFA">
            <w:pPr>
              <w:pStyle w:val="acctfourfigures"/>
              <w:tabs>
                <w:tab w:val="clear" w:pos="765"/>
              </w:tabs>
              <w:spacing w:line="240" w:lineRule="atLeast"/>
              <w:ind w:right="1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51,99</w:t>
            </w:r>
            <w:r w:rsidR="0030448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30738364" w14:textId="77777777" w:rsidR="00D81EFA" w:rsidRPr="004179E1" w:rsidRDefault="00D81EFA" w:rsidP="00D81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8466B9" w14:textId="33FD3F57" w:rsidR="00D81EFA" w:rsidRPr="0005619A" w:rsidRDefault="00745E46" w:rsidP="00745E46">
            <w:pPr>
              <w:pStyle w:val="acctfourfigures"/>
              <w:tabs>
                <w:tab w:val="clear" w:pos="765"/>
              </w:tabs>
              <w:spacing w:line="240" w:lineRule="atLeast"/>
              <w:ind w:right="1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1,047</w:t>
            </w:r>
          </w:p>
        </w:tc>
        <w:tc>
          <w:tcPr>
            <w:tcW w:w="270" w:type="dxa"/>
            <w:shd w:val="clear" w:color="auto" w:fill="auto"/>
          </w:tcPr>
          <w:p w14:paraId="2465B5CE" w14:textId="77777777" w:rsidR="00D81EFA" w:rsidRPr="004179E1" w:rsidRDefault="00D81EFA" w:rsidP="00D81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FC5735" w14:textId="673B7BF3" w:rsidR="00D81EFA" w:rsidRPr="004179E1" w:rsidRDefault="00745E46" w:rsidP="00D81EFA">
            <w:pPr>
              <w:pStyle w:val="acctfourfigures"/>
              <w:tabs>
                <w:tab w:val="clear" w:pos="765"/>
              </w:tabs>
              <w:spacing w:line="240" w:lineRule="atLeast"/>
              <w:ind w:right="1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53,043</w:t>
            </w:r>
          </w:p>
        </w:tc>
      </w:tr>
      <w:tr w:rsidR="00D81EFA" w:rsidRPr="004179E1" w14:paraId="61E12682" w14:textId="77777777" w:rsidTr="00390D9E">
        <w:tc>
          <w:tcPr>
            <w:tcW w:w="3312" w:type="dxa"/>
            <w:shd w:val="clear" w:color="auto" w:fill="auto"/>
          </w:tcPr>
          <w:p w14:paraId="50718926" w14:textId="2C543050" w:rsidR="00D81EFA" w:rsidRPr="004179E1" w:rsidRDefault="00D81EFA" w:rsidP="00D81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2EA76673" w14:textId="77777777" w:rsidR="00D81EFA" w:rsidRPr="004179E1" w:rsidRDefault="00D81EFA" w:rsidP="00D81EF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E20D9C" w14:textId="77777777" w:rsidR="00D81EFA" w:rsidRPr="004179E1" w:rsidRDefault="00D81EFA" w:rsidP="00D81EF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A30E1D3" w14:textId="77777777" w:rsidR="00D81EFA" w:rsidRPr="004179E1" w:rsidRDefault="00D81EFA" w:rsidP="00D81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5458C8" w14:textId="77777777" w:rsidR="00D81EFA" w:rsidRPr="004179E1" w:rsidRDefault="00D81EFA" w:rsidP="00D81EF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EDED788" w14:textId="77777777" w:rsidR="00D81EFA" w:rsidRPr="004179E1" w:rsidRDefault="00D81EFA" w:rsidP="00D81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FF6561" w14:textId="77777777" w:rsidR="00D81EFA" w:rsidRPr="004179E1" w:rsidRDefault="00D81EFA" w:rsidP="00D81EF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D81EFA" w:rsidRPr="004179E1" w14:paraId="2F16D707" w14:textId="77777777" w:rsidTr="00390D9E">
        <w:tc>
          <w:tcPr>
            <w:tcW w:w="3312" w:type="dxa"/>
            <w:shd w:val="clear" w:color="auto" w:fill="auto"/>
          </w:tcPr>
          <w:p w14:paraId="158F3533" w14:textId="78354AFC" w:rsidR="00D81EFA" w:rsidRPr="004179E1" w:rsidRDefault="00D81EFA" w:rsidP="00D81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179E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ค่าตัดจำหน่ายและขาดทุนจาก</w:t>
            </w:r>
          </w:p>
          <w:p w14:paraId="31F8B58D" w14:textId="77777777" w:rsidR="00D81EFA" w:rsidRPr="004179E1" w:rsidRDefault="00D81EFA" w:rsidP="00D81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179E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4179E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การด้อยค่า</w:t>
            </w:r>
          </w:p>
        </w:tc>
        <w:tc>
          <w:tcPr>
            <w:tcW w:w="990" w:type="dxa"/>
          </w:tcPr>
          <w:p w14:paraId="2D59BBC3" w14:textId="77777777" w:rsidR="00D81EFA" w:rsidRPr="004179E1" w:rsidRDefault="00D81EFA" w:rsidP="00D81EF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7F75DE0" w14:textId="77777777" w:rsidR="00D81EFA" w:rsidRPr="004179E1" w:rsidRDefault="00D81EFA" w:rsidP="00D81EF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7D9271B" w14:textId="77777777" w:rsidR="00D81EFA" w:rsidRPr="004179E1" w:rsidRDefault="00D81EFA" w:rsidP="00D81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0BDEA49" w14:textId="77777777" w:rsidR="00D81EFA" w:rsidRPr="00CE7124" w:rsidRDefault="00D81EFA" w:rsidP="00D81EF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00D1C432" w14:textId="77777777" w:rsidR="00D81EFA" w:rsidRPr="004179E1" w:rsidRDefault="00D81EFA" w:rsidP="00D81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A606532" w14:textId="77777777" w:rsidR="00D81EFA" w:rsidRPr="004179E1" w:rsidRDefault="00D81EFA" w:rsidP="00D81EF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D81EFA" w:rsidRPr="004179E1" w14:paraId="08BA7C7D" w14:textId="77777777" w:rsidTr="001E33B8">
        <w:tc>
          <w:tcPr>
            <w:tcW w:w="3312" w:type="dxa"/>
            <w:shd w:val="clear" w:color="auto" w:fill="auto"/>
          </w:tcPr>
          <w:p w14:paraId="1A43FECD" w14:textId="572B76C4" w:rsidR="00D81EFA" w:rsidRPr="004179E1" w:rsidRDefault="00D81EFA" w:rsidP="00D81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179E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4179E1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4179E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990" w:type="dxa"/>
          </w:tcPr>
          <w:p w14:paraId="3D92B2BC" w14:textId="77777777" w:rsidR="00D81EFA" w:rsidRPr="004179E1" w:rsidRDefault="00D81EFA" w:rsidP="00D81EF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493038F" w14:textId="0289CB90" w:rsidR="00D81EFA" w:rsidRPr="00D81EFA" w:rsidRDefault="00D81EFA" w:rsidP="00D81EFA">
            <w:pPr>
              <w:pStyle w:val="acctfourfigures"/>
              <w:tabs>
                <w:tab w:val="clear" w:pos="765"/>
              </w:tabs>
              <w:spacing w:line="240" w:lineRule="atLeast"/>
              <w:ind w:right="1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81EFA">
              <w:rPr>
                <w:rFonts w:asciiTheme="majorBidi" w:hAnsiTheme="majorBidi" w:cstheme="majorBidi"/>
                <w:sz w:val="30"/>
                <w:szCs w:val="30"/>
              </w:rPr>
              <w:t>12,844</w:t>
            </w:r>
          </w:p>
        </w:tc>
        <w:tc>
          <w:tcPr>
            <w:tcW w:w="270" w:type="dxa"/>
            <w:shd w:val="clear" w:color="auto" w:fill="auto"/>
          </w:tcPr>
          <w:p w14:paraId="16FC476A" w14:textId="77777777" w:rsidR="00D81EFA" w:rsidRPr="00D81EFA" w:rsidRDefault="00D81EFA" w:rsidP="00D81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74C6567" w14:textId="3C0B8B8D" w:rsidR="00D81EFA" w:rsidRPr="00D81EFA" w:rsidRDefault="00D81EFA" w:rsidP="00D81EFA">
            <w:pPr>
              <w:pStyle w:val="acctfourfigures"/>
              <w:tabs>
                <w:tab w:val="clear" w:pos="765"/>
              </w:tabs>
              <w:spacing w:line="240" w:lineRule="atLeast"/>
              <w:ind w:right="40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81EF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8DB0D96" w14:textId="77777777" w:rsidR="00D81EFA" w:rsidRPr="00D81EFA" w:rsidRDefault="00D81EFA" w:rsidP="00D81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6A52649" w14:textId="6277FC8D" w:rsidR="00D81EFA" w:rsidRPr="00D81EFA" w:rsidRDefault="00D81EFA" w:rsidP="00D81EFA">
            <w:pPr>
              <w:pStyle w:val="acctfourfigures"/>
              <w:tabs>
                <w:tab w:val="clear" w:pos="765"/>
              </w:tabs>
              <w:spacing w:line="240" w:lineRule="atLeast"/>
              <w:ind w:right="1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81EFA">
              <w:rPr>
                <w:rFonts w:asciiTheme="majorBidi" w:hAnsiTheme="majorBidi" w:cstheme="majorBidi"/>
                <w:sz w:val="30"/>
                <w:szCs w:val="30"/>
              </w:rPr>
              <w:t>12,844</w:t>
            </w:r>
          </w:p>
        </w:tc>
      </w:tr>
      <w:tr w:rsidR="00D81EFA" w:rsidRPr="004179E1" w14:paraId="6854F8E6" w14:textId="77777777" w:rsidTr="001E33B8">
        <w:tc>
          <w:tcPr>
            <w:tcW w:w="3312" w:type="dxa"/>
            <w:shd w:val="clear" w:color="auto" w:fill="auto"/>
          </w:tcPr>
          <w:p w14:paraId="75468333" w14:textId="77777777" w:rsidR="00D81EFA" w:rsidRPr="004179E1" w:rsidRDefault="00D81EFA" w:rsidP="00D81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179E1">
              <w:rPr>
                <w:rFonts w:asciiTheme="majorBidi" w:hAnsiTheme="majorBidi" w:cstheme="majorBidi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990" w:type="dxa"/>
          </w:tcPr>
          <w:p w14:paraId="2D2439C8" w14:textId="77777777" w:rsidR="00D81EFA" w:rsidRPr="004179E1" w:rsidRDefault="00D81EFA" w:rsidP="00D81EF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BC1A06A" w14:textId="6C547230" w:rsidR="00D81EFA" w:rsidRPr="004179E1" w:rsidRDefault="00D81EFA" w:rsidP="00D81EFA">
            <w:pPr>
              <w:pStyle w:val="acctfourfigures"/>
              <w:tabs>
                <w:tab w:val="clear" w:pos="765"/>
              </w:tabs>
              <w:spacing w:line="240" w:lineRule="atLeast"/>
              <w:ind w:right="1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5,011</w:t>
            </w:r>
          </w:p>
        </w:tc>
        <w:tc>
          <w:tcPr>
            <w:tcW w:w="270" w:type="dxa"/>
            <w:shd w:val="clear" w:color="auto" w:fill="auto"/>
          </w:tcPr>
          <w:p w14:paraId="1E33C2E0" w14:textId="77777777" w:rsidR="00D81EFA" w:rsidRPr="004179E1" w:rsidRDefault="00D81EFA" w:rsidP="00D81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2C7BFFA" w14:textId="6213D889" w:rsidR="00D81EFA" w:rsidRPr="004179E1" w:rsidRDefault="00D81EFA" w:rsidP="00D81EFA">
            <w:pPr>
              <w:pStyle w:val="acctfourfigures"/>
              <w:tabs>
                <w:tab w:val="clear" w:pos="765"/>
              </w:tabs>
              <w:spacing w:line="240" w:lineRule="atLeast"/>
              <w:ind w:right="40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41CA0EE" w14:textId="77777777" w:rsidR="00D81EFA" w:rsidRPr="004179E1" w:rsidRDefault="00D81EFA" w:rsidP="00D81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9568C66" w14:textId="3C26F6CA" w:rsidR="00D81EFA" w:rsidRPr="004179E1" w:rsidRDefault="00D81EFA" w:rsidP="00D81EFA">
            <w:pPr>
              <w:pStyle w:val="acctfourfigures"/>
              <w:tabs>
                <w:tab w:val="clear" w:pos="765"/>
              </w:tabs>
              <w:spacing w:line="240" w:lineRule="atLeast"/>
              <w:ind w:right="1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5,011</w:t>
            </w:r>
          </w:p>
        </w:tc>
      </w:tr>
      <w:tr w:rsidR="00D81EFA" w:rsidRPr="004179E1" w14:paraId="7B87A747" w14:textId="77777777" w:rsidTr="00390D9E">
        <w:tc>
          <w:tcPr>
            <w:tcW w:w="3312" w:type="dxa"/>
            <w:shd w:val="clear" w:color="auto" w:fill="auto"/>
          </w:tcPr>
          <w:p w14:paraId="502900D9" w14:textId="3195EEA0" w:rsidR="00D81EFA" w:rsidRPr="004179E1" w:rsidRDefault="00D81EFA" w:rsidP="00D81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179E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179E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4179E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  <w:r w:rsidRPr="004179E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4179E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และ </w:t>
            </w:r>
          </w:p>
          <w:p w14:paraId="50127752" w14:textId="2A15BC5C" w:rsidR="00D81EFA" w:rsidRPr="004179E1" w:rsidRDefault="00D81EFA" w:rsidP="00D81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4" w:right="-108" w:hanging="14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179E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1</w:t>
            </w:r>
            <w:r w:rsidRPr="004179E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มกราคม</w:t>
            </w:r>
            <w:r w:rsidRPr="004179E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990" w:type="dxa"/>
          </w:tcPr>
          <w:p w14:paraId="6F78739B" w14:textId="77777777" w:rsidR="00D81EFA" w:rsidRPr="004179E1" w:rsidRDefault="00D81EFA" w:rsidP="00D81EF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A55556" w14:textId="3DD6865D" w:rsidR="00D81EFA" w:rsidRPr="00C348DF" w:rsidRDefault="00D81EFA" w:rsidP="00D81EFA">
            <w:pPr>
              <w:pStyle w:val="acctfourfigures"/>
              <w:tabs>
                <w:tab w:val="clear" w:pos="765"/>
              </w:tabs>
              <w:spacing w:line="240" w:lineRule="atLeast"/>
              <w:ind w:right="1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348D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17,855</w:t>
            </w:r>
          </w:p>
        </w:tc>
        <w:tc>
          <w:tcPr>
            <w:tcW w:w="270" w:type="dxa"/>
            <w:shd w:val="clear" w:color="auto" w:fill="auto"/>
          </w:tcPr>
          <w:p w14:paraId="68C79A1C" w14:textId="77777777" w:rsidR="00D81EFA" w:rsidRPr="00C348DF" w:rsidRDefault="00D81EFA" w:rsidP="00D81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5C4029" w14:textId="69ED7599" w:rsidR="00D81EFA" w:rsidRPr="00C348DF" w:rsidRDefault="00D81EFA" w:rsidP="00D81EFA">
            <w:pPr>
              <w:pStyle w:val="acctfourfigures"/>
              <w:tabs>
                <w:tab w:val="clear" w:pos="765"/>
              </w:tabs>
              <w:spacing w:line="240" w:lineRule="atLeast"/>
              <w:ind w:right="40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348D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E161F43" w14:textId="77777777" w:rsidR="00D81EFA" w:rsidRPr="00C348DF" w:rsidRDefault="00D81EFA" w:rsidP="00D81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5AEECB" w14:textId="55C56A4A" w:rsidR="00D81EFA" w:rsidRPr="00C348DF" w:rsidRDefault="00D81EFA" w:rsidP="00D81EFA">
            <w:pPr>
              <w:pStyle w:val="acctfourfigures"/>
              <w:tabs>
                <w:tab w:val="clear" w:pos="765"/>
              </w:tabs>
              <w:spacing w:line="240" w:lineRule="atLeast"/>
              <w:ind w:right="1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348D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17,855</w:t>
            </w:r>
          </w:p>
        </w:tc>
      </w:tr>
      <w:tr w:rsidR="00D81EFA" w:rsidRPr="004179E1" w14:paraId="18BB0C87" w14:textId="77777777" w:rsidTr="001E33B8">
        <w:tc>
          <w:tcPr>
            <w:tcW w:w="3312" w:type="dxa"/>
            <w:shd w:val="clear" w:color="auto" w:fill="auto"/>
          </w:tcPr>
          <w:p w14:paraId="1E293E37" w14:textId="77777777" w:rsidR="00D81EFA" w:rsidRPr="004179E1" w:rsidRDefault="00D81EFA" w:rsidP="00D81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179E1">
              <w:rPr>
                <w:rFonts w:asciiTheme="majorBidi" w:hAnsiTheme="majorBidi" w:cstheme="majorBidi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990" w:type="dxa"/>
          </w:tcPr>
          <w:p w14:paraId="2F447B5B" w14:textId="77777777" w:rsidR="00D81EFA" w:rsidRPr="004179E1" w:rsidRDefault="00D81EFA" w:rsidP="00D81EF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E603B0D" w14:textId="486A95AA" w:rsidR="00D81EFA" w:rsidRPr="004179E1" w:rsidRDefault="00745E46" w:rsidP="00D81EFA">
            <w:pPr>
              <w:pStyle w:val="acctfourfigures"/>
              <w:tabs>
                <w:tab w:val="clear" w:pos="765"/>
              </w:tabs>
              <w:spacing w:line="240" w:lineRule="atLeast"/>
              <w:ind w:right="1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4,990</w:t>
            </w:r>
          </w:p>
        </w:tc>
        <w:tc>
          <w:tcPr>
            <w:tcW w:w="270" w:type="dxa"/>
            <w:shd w:val="clear" w:color="auto" w:fill="auto"/>
          </w:tcPr>
          <w:p w14:paraId="5CC64381" w14:textId="77777777" w:rsidR="00D81EFA" w:rsidRPr="004179E1" w:rsidRDefault="00D81EFA" w:rsidP="00D81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D188747" w14:textId="5D5A170A" w:rsidR="00D81EFA" w:rsidRPr="004179E1" w:rsidRDefault="00745E46" w:rsidP="00D81EFA">
            <w:pPr>
              <w:pStyle w:val="acctfourfigures"/>
              <w:tabs>
                <w:tab w:val="clear" w:pos="765"/>
              </w:tabs>
              <w:spacing w:line="240" w:lineRule="atLeast"/>
              <w:ind w:right="40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10A7958" w14:textId="77777777" w:rsidR="00D81EFA" w:rsidRPr="004179E1" w:rsidRDefault="00D81EFA" w:rsidP="00D81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9DE1AE8" w14:textId="164CE3A2" w:rsidR="00D81EFA" w:rsidRPr="004179E1" w:rsidRDefault="00745E46" w:rsidP="00D81EFA">
            <w:pPr>
              <w:pStyle w:val="acctfourfigures"/>
              <w:tabs>
                <w:tab w:val="clear" w:pos="765"/>
              </w:tabs>
              <w:spacing w:line="240" w:lineRule="atLeast"/>
              <w:ind w:right="1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4,990</w:t>
            </w:r>
          </w:p>
        </w:tc>
      </w:tr>
      <w:tr w:rsidR="00D81EFA" w:rsidRPr="004179E1" w14:paraId="1C846BC4" w14:textId="77777777" w:rsidTr="001E33B8">
        <w:tc>
          <w:tcPr>
            <w:tcW w:w="3312" w:type="dxa"/>
            <w:shd w:val="clear" w:color="auto" w:fill="auto"/>
          </w:tcPr>
          <w:p w14:paraId="54E5FF8F" w14:textId="435192E6" w:rsidR="00D81EFA" w:rsidRPr="004179E1" w:rsidRDefault="00D81EFA" w:rsidP="00D81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179E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179E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4179E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990" w:type="dxa"/>
          </w:tcPr>
          <w:p w14:paraId="168A0205" w14:textId="77777777" w:rsidR="00D81EFA" w:rsidRPr="004179E1" w:rsidRDefault="00D81EFA" w:rsidP="00D81EF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6F4196" w14:textId="144F7A67" w:rsidR="00D81EFA" w:rsidRPr="00C348DF" w:rsidRDefault="00745E46" w:rsidP="00D81EFA">
            <w:pPr>
              <w:pStyle w:val="acctfourfigures"/>
              <w:tabs>
                <w:tab w:val="clear" w:pos="765"/>
              </w:tabs>
              <w:spacing w:line="240" w:lineRule="atLeast"/>
              <w:ind w:right="1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22,845</w:t>
            </w:r>
          </w:p>
        </w:tc>
        <w:tc>
          <w:tcPr>
            <w:tcW w:w="270" w:type="dxa"/>
            <w:shd w:val="clear" w:color="auto" w:fill="auto"/>
          </w:tcPr>
          <w:p w14:paraId="0133C068" w14:textId="77777777" w:rsidR="00D81EFA" w:rsidRPr="00C348DF" w:rsidRDefault="00D81EFA" w:rsidP="00D81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691001" w14:textId="3BFC6922" w:rsidR="00D81EFA" w:rsidRPr="00C348DF" w:rsidRDefault="00745E46" w:rsidP="00D81EFA">
            <w:pPr>
              <w:pStyle w:val="acctfourfigures"/>
              <w:tabs>
                <w:tab w:val="clear" w:pos="765"/>
              </w:tabs>
              <w:spacing w:line="240" w:lineRule="atLeast"/>
              <w:ind w:right="40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E97C602" w14:textId="77777777" w:rsidR="00D81EFA" w:rsidRPr="00C348DF" w:rsidRDefault="00D81EFA" w:rsidP="00D81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9404AE" w14:textId="73343DD2" w:rsidR="00D81EFA" w:rsidRPr="00C348DF" w:rsidRDefault="00745E46" w:rsidP="00D81EFA">
            <w:pPr>
              <w:pStyle w:val="acctfourfigures"/>
              <w:tabs>
                <w:tab w:val="clear" w:pos="765"/>
              </w:tabs>
              <w:spacing w:line="240" w:lineRule="atLeast"/>
              <w:ind w:right="1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22,845</w:t>
            </w:r>
          </w:p>
        </w:tc>
      </w:tr>
      <w:tr w:rsidR="00D81EFA" w:rsidRPr="004179E1" w14:paraId="4731739A" w14:textId="77777777" w:rsidTr="00390D9E">
        <w:tc>
          <w:tcPr>
            <w:tcW w:w="3312" w:type="dxa"/>
            <w:shd w:val="clear" w:color="auto" w:fill="auto"/>
          </w:tcPr>
          <w:p w14:paraId="1F270F0E" w14:textId="77777777" w:rsidR="00D81EFA" w:rsidRPr="004179E1" w:rsidRDefault="00D81EFA" w:rsidP="00D81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38793F30" w14:textId="77777777" w:rsidR="00D81EFA" w:rsidRPr="004179E1" w:rsidRDefault="00D81EFA" w:rsidP="00D81EF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04B37C" w14:textId="77777777" w:rsidR="00D81EFA" w:rsidRPr="004179E1" w:rsidRDefault="00D81EFA" w:rsidP="00D81EF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D666866" w14:textId="77777777" w:rsidR="00D81EFA" w:rsidRPr="004179E1" w:rsidRDefault="00D81EFA" w:rsidP="00D81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BFEE6B" w14:textId="77777777" w:rsidR="00D81EFA" w:rsidRPr="004179E1" w:rsidRDefault="00D81EFA" w:rsidP="00D81EF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A2A3ECA" w14:textId="77777777" w:rsidR="00D81EFA" w:rsidRPr="004179E1" w:rsidRDefault="00D81EFA" w:rsidP="00D81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B77C8A" w14:textId="77777777" w:rsidR="00D81EFA" w:rsidRPr="00C348DF" w:rsidRDefault="00D81EFA" w:rsidP="00D81EFA">
            <w:pPr>
              <w:pStyle w:val="acctfourfigures"/>
              <w:tabs>
                <w:tab w:val="clear" w:pos="765"/>
              </w:tabs>
              <w:spacing w:line="240" w:lineRule="atLeast"/>
              <w:ind w:right="1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81EFA" w:rsidRPr="004179E1" w14:paraId="468AED2A" w14:textId="77777777" w:rsidTr="00390D9E">
        <w:tc>
          <w:tcPr>
            <w:tcW w:w="3312" w:type="dxa"/>
            <w:shd w:val="clear" w:color="auto" w:fill="auto"/>
          </w:tcPr>
          <w:p w14:paraId="4F2CC0FF" w14:textId="77777777" w:rsidR="00D81EFA" w:rsidRPr="004179E1" w:rsidRDefault="00D81EFA" w:rsidP="00D81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179E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990" w:type="dxa"/>
          </w:tcPr>
          <w:p w14:paraId="02F4DF9E" w14:textId="77777777" w:rsidR="00D81EFA" w:rsidRPr="004179E1" w:rsidRDefault="00D81EFA" w:rsidP="00D81EF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68BDC94" w14:textId="77777777" w:rsidR="00D81EFA" w:rsidRPr="004179E1" w:rsidRDefault="00D81EFA" w:rsidP="00D81EF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E99FDEF" w14:textId="77777777" w:rsidR="00D81EFA" w:rsidRPr="004179E1" w:rsidRDefault="00D81EFA" w:rsidP="00D81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4AFA520" w14:textId="77777777" w:rsidR="00D81EFA" w:rsidRPr="004179E1" w:rsidRDefault="00D81EFA" w:rsidP="00D81EF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15E744C" w14:textId="77777777" w:rsidR="00D81EFA" w:rsidRPr="004179E1" w:rsidRDefault="00D81EFA" w:rsidP="00D81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FA05FDF" w14:textId="77777777" w:rsidR="00D81EFA" w:rsidRPr="00C348DF" w:rsidRDefault="00D81EFA" w:rsidP="00D81EFA">
            <w:pPr>
              <w:pStyle w:val="acctfourfigures"/>
              <w:tabs>
                <w:tab w:val="clear" w:pos="765"/>
              </w:tabs>
              <w:spacing w:line="240" w:lineRule="atLeast"/>
              <w:ind w:right="1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81EFA" w:rsidRPr="004179E1" w14:paraId="719BB369" w14:textId="77777777" w:rsidTr="00390D9E">
        <w:tc>
          <w:tcPr>
            <w:tcW w:w="3312" w:type="dxa"/>
            <w:shd w:val="clear" w:color="auto" w:fill="auto"/>
          </w:tcPr>
          <w:p w14:paraId="5AB94789" w14:textId="78656D8D" w:rsidR="00D81EFA" w:rsidRPr="004179E1" w:rsidRDefault="00D81EFA" w:rsidP="00D81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179E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179E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4179E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="00C70AE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990" w:type="dxa"/>
          </w:tcPr>
          <w:p w14:paraId="10FA4676" w14:textId="77777777" w:rsidR="00D81EFA" w:rsidRPr="004179E1" w:rsidRDefault="00D81EFA" w:rsidP="00D81EF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E7973A3" w14:textId="028372A8" w:rsidR="00D81EFA" w:rsidRPr="004179E1" w:rsidRDefault="00D81EFA" w:rsidP="00D81EFA">
            <w:pPr>
              <w:pStyle w:val="acctfourfigures"/>
              <w:tabs>
                <w:tab w:val="clear" w:pos="765"/>
              </w:tabs>
              <w:spacing w:line="240" w:lineRule="atLeast"/>
              <w:ind w:right="1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32,694</w:t>
            </w:r>
          </w:p>
        </w:tc>
        <w:tc>
          <w:tcPr>
            <w:tcW w:w="270" w:type="dxa"/>
            <w:shd w:val="clear" w:color="auto" w:fill="auto"/>
          </w:tcPr>
          <w:p w14:paraId="245610C1" w14:textId="77777777" w:rsidR="00D81EFA" w:rsidRPr="004179E1" w:rsidRDefault="00D81EFA" w:rsidP="00D81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4CD7C1B" w14:textId="2736C949" w:rsidR="00D81EFA" w:rsidRPr="004179E1" w:rsidRDefault="00D81EFA" w:rsidP="001C74EF">
            <w:pPr>
              <w:pStyle w:val="acctfourfigures"/>
              <w:tabs>
                <w:tab w:val="clear" w:pos="765"/>
              </w:tabs>
              <w:spacing w:line="240" w:lineRule="atLeast"/>
              <w:ind w:right="40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0D448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A1ECFEE" w14:textId="77777777" w:rsidR="00D81EFA" w:rsidRPr="004179E1" w:rsidRDefault="00D81EFA" w:rsidP="00D81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B1BB92B" w14:textId="2B467319" w:rsidR="00D81EFA" w:rsidRPr="00C348DF" w:rsidRDefault="00D81EFA" w:rsidP="00D81EFA">
            <w:pPr>
              <w:pStyle w:val="acctfourfigures"/>
              <w:tabs>
                <w:tab w:val="clear" w:pos="765"/>
              </w:tabs>
              <w:spacing w:line="240" w:lineRule="atLeast"/>
              <w:ind w:right="1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348D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32,694</w:t>
            </w:r>
          </w:p>
        </w:tc>
      </w:tr>
      <w:tr w:rsidR="00D81EFA" w:rsidRPr="004179E1" w14:paraId="3D3C9499" w14:textId="77777777" w:rsidTr="001E33B8">
        <w:tc>
          <w:tcPr>
            <w:tcW w:w="3312" w:type="dxa"/>
            <w:shd w:val="clear" w:color="auto" w:fill="auto"/>
          </w:tcPr>
          <w:p w14:paraId="7D3EA8AB" w14:textId="740979A1" w:rsidR="00D81EFA" w:rsidRPr="004179E1" w:rsidRDefault="00D81EFA" w:rsidP="00D81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179E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179E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4179E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="009E79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990" w:type="dxa"/>
          </w:tcPr>
          <w:p w14:paraId="67D9AD1E" w14:textId="77777777" w:rsidR="00D81EFA" w:rsidRPr="004179E1" w:rsidRDefault="00D81EFA" w:rsidP="00D81EF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78955EA" w14:textId="0143FC90" w:rsidR="00D81EFA" w:rsidRPr="004179E1" w:rsidRDefault="00745E46" w:rsidP="00D81EFA">
            <w:pPr>
              <w:pStyle w:val="acctfourfigures"/>
              <w:tabs>
                <w:tab w:val="clear" w:pos="765"/>
              </w:tabs>
              <w:spacing w:line="240" w:lineRule="atLeast"/>
              <w:ind w:right="1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29,151</w:t>
            </w:r>
          </w:p>
        </w:tc>
        <w:tc>
          <w:tcPr>
            <w:tcW w:w="270" w:type="dxa"/>
            <w:shd w:val="clear" w:color="auto" w:fill="auto"/>
          </w:tcPr>
          <w:p w14:paraId="4AB1D417" w14:textId="77777777" w:rsidR="00D81EFA" w:rsidRPr="004179E1" w:rsidRDefault="00D81EFA" w:rsidP="00D81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3224748" w14:textId="403C0A1F" w:rsidR="00D81EFA" w:rsidRPr="000D4480" w:rsidRDefault="00745E46" w:rsidP="00745E46">
            <w:pPr>
              <w:pStyle w:val="acctfourfigures"/>
              <w:tabs>
                <w:tab w:val="clear" w:pos="765"/>
              </w:tabs>
              <w:spacing w:line="240" w:lineRule="atLeast"/>
              <w:ind w:right="1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1,047</w:t>
            </w:r>
          </w:p>
        </w:tc>
        <w:tc>
          <w:tcPr>
            <w:tcW w:w="270" w:type="dxa"/>
            <w:shd w:val="clear" w:color="auto" w:fill="auto"/>
          </w:tcPr>
          <w:p w14:paraId="75154F39" w14:textId="77777777" w:rsidR="00D81EFA" w:rsidRPr="004179E1" w:rsidRDefault="00D81EFA" w:rsidP="00D81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D8D3524" w14:textId="00A9988F" w:rsidR="00D81EFA" w:rsidRPr="00C348DF" w:rsidRDefault="00745E46" w:rsidP="00D81EFA">
            <w:pPr>
              <w:pStyle w:val="acctfourfigures"/>
              <w:tabs>
                <w:tab w:val="clear" w:pos="765"/>
              </w:tabs>
              <w:spacing w:line="240" w:lineRule="atLeast"/>
              <w:ind w:right="1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30,198</w:t>
            </w:r>
          </w:p>
        </w:tc>
      </w:tr>
    </w:tbl>
    <w:p w14:paraId="581D8859" w14:textId="308FB0D2" w:rsidR="00787E90" w:rsidRDefault="00787E90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30"/>
          <w:szCs w:val="30"/>
          <w:cs/>
        </w:rPr>
      </w:pPr>
    </w:p>
    <w:p w14:paraId="137F3877" w14:textId="77777777" w:rsidR="00787E90" w:rsidRDefault="00787E90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0004A536" w14:textId="4F81C970" w:rsidR="00A349AC" w:rsidRDefault="00A349AC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/>
        <w:ind w:left="547" w:hanging="547"/>
        <w:rPr>
          <w:rFonts w:ascii="Angsana New" w:hAnsi="Angsana New"/>
          <w:b/>
          <w:bCs/>
          <w:sz w:val="30"/>
          <w:szCs w:val="30"/>
        </w:rPr>
      </w:pPr>
      <w:r w:rsidRPr="00B50CB6">
        <w:rPr>
          <w:rFonts w:ascii="Angsana New" w:hAnsi="Angsana New"/>
          <w:b/>
          <w:bCs/>
          <w:sz w:val="30"/>
          <w:szCs w:val="30"/>
        </w:rPr>
        <w:t>1</w:t>
      </w:r>
      <w:r w:rsidR="00915AE8">
        <w:rPr>
          <w:rFonts w:ascii="Angsana New" w:hAnsi="Angsana New"/>
          <w:b/>
          <w:bCs/>
          <w:sz w:val="30"/>
          <w:szCs w:val="30"/>
        </w:rPr>
        <w:t>6</w:t>
      </w:r>
      <w:r w:rsidRPr="00B50CB6">
        <w:rPr>
          <w:rFonts w:ascii="Angsana New" w:hAnsi="Angsana New"/>
          <w:b/>
          <w:bCs/>
          <w:sz w:val="30"/>
          <w:szCs w:val="30"/>
          <w:cs/>
        </w:rPr>
        <w:tab/>
      </w:r>
      <w:r w:rsidR="00A944C1">
        <w:rPr>
          <w:rFonts w:ascii="Angsana New" w:hAnsi="Angsana New" w:hint="cs"/>
          <w:b/>
          <w:bCs/>
          <w:sz w:val="30"/>
          <w:szCs w:val="30"/>
          <w:cs/>
        </w:rPr>
        <w:t>หนี้สินที่มีภาระดอกเบี้ย</w:t>
      </w:r>
    </w:p>
    <w:p w14:paraId="4119A6B4" w14:textId="77777777" w:rsidR="00A83310" w:rsidRPr="00956E60" w:rsidRDefault="00A83310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/>
        <w:ind w:left="547" w:hanging="547"/>
        <w:rPr>
          <w:rFonts w:ascii="Angsana New" w:hAnsi="Angsana New"/>
          <w:b/>
          <w:bCs/>
        </w:rPr>
      </w:pPr>
    </w:p>
    <w:tbl>
      <w:tblPr>
        <w:tblW w:w="9561" w:type="dxa"/>
        <w:tblInd w:w="450" w:type="dxa"/>
        <w:tblLook w:val="01E0" w:firstRow="1" w:lastRow="1" w:firstColumn="1" w:lastColumn="1" w:noHBand="0" w:noVBand="0"/>
      </w:tblPr>
      <w:tblGrid>
        <w:gridCol w:w="3672"/>
        <w:gridCol w:w="236"/>
        <w:gridCol w:w="327"/>
        <w:gridCol w:w="1104"/>
        <w:gridCol w:w="267"/>
        <w:gridCol w:w="1160"/>
        <w:gridCol w:w="268"/>
        <w:gridCol w:w="1088"/>
        <w:gridCol w:w="278"/>
        <w:gridCol w:w="1161"/>
      </w:tblGrid>
      <w:tr w:rsidR="00A83310" w:rsidRPr="00F22F58" w14:paraId="6C7E0B96" w14:textId="77777777" w:rsidTr="00BE579B">
        <w:trPr>
          <w:tblHeader/>
        </w:trPr>
        <w:tc>
          <w:tcPr>
            <w:tcW w:w="3672" w:type="dxa"/>
          </w:tcPr>
          <w:p w14:paraId="7916A0EE" w14:textId="77777777" w:rsidR="00A83310" w:rsidRPr="00A30218" w:rsidRDefault="00A83310" w:rsidP="002D6A8A">
            <w:pPr>
              <w:pStyle w:val="BodyText"/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36" w:type="dxa"/>
          </w:tcPr>
          <w:p w14:paraId="7428BDD9" w14:textId="77777777" w:rsidR="00A83310" w:rsidRPr="00A30218" w:rsidRDefault="00A83310" w:rsidP="002D6A8A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327" w:type="dxa"/>
          </w:tcPr>
          <w:p w14:paraId="5A08238B" w14:textId="77777777" w:rsidR="00A83310" w:rsidRPr="00A30218" w:rsidRDefault="00A83310" w:rsidP="002D6A8A">
            <w:pPr>
              <w:pStyle w:val="BodyText"/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531" w:type="dxa"/>
            <w:gridSpan w:val="3"/>
          </w:tcPr>
          <w:p w14:paraId="05487320" w14:textId="77777777" w:rsidR="00A83310" w:rsidRPr="00A30218" w:rsidRDefault="00A83310" w:rsidP="002D6A8A">
            <w:pPr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A30218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8" w:type="dxa"/>
          </w:tcPr>
          <w:p w14:paraId="47754E1E" w14:textId="77777777" w:rsidR="00A83310" w:rsidRPr="00A30218" w:rsidRDefault="00A83310" w:rsidP="002D6A8A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527" w:type="dxa"/>
            <w:gridSpan w:val="3"/>
          </w:tcPr>
          <w:p w14:paraId="7A42B747" w14:textId="77777777" w:rsidR="00A83310" w:rsidRPr="00A30218" w:rsidRDefault="00A83310" w:rsidP="002D6A8A">
            <w:pPr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A30218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83310" w:rsidRPr="00F22F58" w14:paraId="468403F8" w14:textId="77777777" w:rsidTr="00BE579B">
        <w:trPr>
          <w:tblHeader/>
        </w:trPr>
        <w:tc>
          <w:tcPr>
            <w:tcW w:w="3672" w:type="dxa"/>
          </w:tcPr>
          <w:p w14:paraId="2E743673" w14:textId="77777777" w:rsidR="00A83310" w:rsidRPr="00A30218" w:rsidRDefault="00A83310" w:rsidP="002D6A8A">
            <w:pPr>
              <w:pStyle w:val="BodyText"/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36" w:type="dxa"/>
          </w:tcPr>
          <w:p w14:paraId="3B5995CC" w14:textId="77777777" w:rsidR="00A83310" w:rsidRPr="00A30218" w:rsidRDefault="00A83310" w:rsidP="002D6A8A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327" w:type="dxa"/>
          </w:tcPr>
          <w:p w14:paraId="76D4798A" w14:textId="77777777" w:rsidR="00A83310" w:rsidRPr="00A30218" w:rsidRDefault="00A83310" w:rsidP="002D6A8A">
            <w:pPr>
              <w:pStyle w:val="BodyText"/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4" w:type="dxa"/>
            <w:shd w:val="clear" w:color="auto" w:fill="auto"/>
            <w:vAlign w:val="center"/>
          </w:tcPr>
          <w:p w14:paraId="50479972" w14:textId="12F9F2A7" w:rsidR="00A83310" w:rsidRPr="00A30218" w:rsidRDefault="00A83310" w:rsidP="002D6A8A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A30218">
              <w:rPr>
                <w:rFonts w:ascii="Angsana New" w:hAnsi="Angsana New"/>
                <w:sz w:val="30"/>
                <w:szCs w:val="30"/>
              </w:rPr>
              <w:t>25</w:t>
            </w:r>
            <w:r w:rsidR="00694B12" w:rsidRPr="00694B12">
              <w:rPr>
                <w:rFonts w:ascii="Angsana New" w:hAnsi="Angsana New"/>
                <w:sz w:val="30"/>
                <w:szCs w:val="30"/>
              </w:rPr>
              <w:t>6</w:t>
            </w:r>
            <w:r w:rsidRPr="00A30218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67" w:type="dxa"/>
            <w:shd w:val="clear" w:color="auto" w:fill="auto"/>
            <w:vAlign w:val="center"/>
          </w:tcPr>
          <w:p w14:paraId="65D67D0F" w14:textId="77777777" w:rsidR="00A83310" w:rsidRPr="00A30218" w:rsidRDefault="00A83310" w:rsidP="002D6A8A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60" w:type="dxa"/>
            <w:shd w:val="clear" w:color="auto" w:fill="auto"/>
            <w:vAlign w:val="center"/>
          </w:tcPr>
          <w:p w14:paraId="70888FB3" w14:textId="10EF4737" w:rsidR="00A83310" w:rsidRPr="00A30218" w:rsidRDefault="00A83310" w:rsidP="002D6A8A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A30218">
              <w:rPr>
                <w:rFonts w:ascii="Angsana New" w:hAnsi="Angsana New"/>
                <w:sz w:val="30"/>
                <w:szCs w:val="30"/>
              </w:rPr>
              <w:t>25</w:t>
            </w:r>
            <w:r w:rsidR="00694B12" w:rsidRPr="00694B12">
              <w:rPr>
                <w:rFonts w:ascii="Angsana New" w:hAnsi="Angsana New"/>
                <w:sz w:val="30"/>
                <w:szCs w:val="30"/>
              </w:rPr>
              <w:t>6</w:t>
            </w:r>
            <w:r w:rsidRPr="00A30218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68" w:type="dxa"/>
            <w:shd w:val="clear" w:color="auto" w:fill="auto"/>
          </w:tcPr>
          <w:p w14:paraId="41FDAB68" w14:textId="77777777" w:rsidR="00A83310" w:rsidRPr="00A30218" w:rsidRDefault="00A83310" w:rsidP="002D6A8A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  <w:vAlign w:val="center"/>
          </w:tcPr>
          <w:p w14:paraId="3BA5857B" w14:textId="7AD7DA04" w:rsidR="00A83310" w:rsidRPr="00A30218" w:rsidRDefault="00A83310" w:rsidP="002D6A8A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A30218">
              <w:rPr>
                <w:rFonts w:ascii="Angsana New" w:hAnsi="Angsana New"/>
                <w:sz w:val="30"/>
                <w:szCs w:val="30"/>
              </w:rPr>
              <w:t>25</w:t>
            </w:r>
            <w:r w:rsidR="00694B12" w:rsidRPr="00694B12">
              <w:rPr>
                <w:rFonts w:ascii="Angsana New" w:hAnsi="Angsana New"/>
                <w:sz w:val="30"/>
                <w:szCs w:val="30"/>
              </w:rPr>
              <w:t>6</w:t>
            </w:r>
            <w:r w:rsidRPr="00A30218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8" w:type="dxa"/>
            <w:shd w:val="clear" w:color="auto" w:fill="auto"/>
            <w:vAlign w:val="center"/>
          </w:tcPr>
          <w:p w14:paraId="57FE8B36" w14:textId="77777777" w:rsidR="00A83310" w:rsidRPr="00A30218" w:rsidRDefault="00A83310" w:rsidP="002D6A8A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61" w:type="dxa"/>
            <w:shd w:val="clear" w:color="auto" w:fill="auto"/>
            <w:vAlign w:val="center"/>
          </w:tcPr>
          <w:p w14:paraId="5B2F740D" w14:textId="6897C505" w:rsidR="00A83310" w:rsidRPr="00A30218" w:rsidRDefault="00A83310" w:rsidP="002D6A8A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A30218">
              <w:rPr>
                <w:rFonts w:ascii="Angsana New" w:hAnsi="Angsana New"/>
                <w:sz w:val="30"/>
                <w:szCs w:val="30"/>
              </w:rPr>
              <w:t>25</w:t>
            </w:r>
            <w:r w:rsidR="00694B12" w:rsidRPr="00694B12">
              <w:rPr>
                <w:rFonts w:ascii="Angsana New" w:hAnsi="Angsana New"/>
                <w:sz w:val="30"/>
                <w:szCs w:val="30"/>
              </w:rPr>
              <w:t>6</w:t>
            </w:r>
            <w:r w:rsidRPr="00A30218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A83310" w:rsidRPr="00F22F58" w14:paraId="5B83FAF4" w14:textId="77777777" w:rsidTr="00BE579B">
        <w:trPr>
          <w:tblHeader/>
        </w:trPr>
        <w:tc>
          <w:tcPr>
            <w:tcW w:w="3672" w:type="dxa"/>
          </w:tcPr>
          <w:p w14:paraId="5199147D" w14:textId="77777777" w:rsidR="00A83310" w:rsidRPr="00A30218" w:rsidRDefault="00A83310" w:rsidP="002D6A8A">
            <w:pPr>
              <w:pStyle w:val="BodyText"/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36" w:type="dxa"/>
          </w:tcPr>
          <w:p w14:paraId="78B3DF9D" w14:textId="77777777" w:rsidR="00A83310" w:rsidRPr="00A30218" w:rsidRDefault="00A83310" w:rsidP="002D6A8A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327" w:type="dxa"/>
          </w:tcPr>
          <w:p w14:paraId="279692EE" w14:textId="77777777" w:rsidR="00A83310" w:rsidRPr="00A30218" w:rsidRDefault="00A83310" w:rsidP="002D6A8A">
            <w:pPr>
              <w:pStyle w:val="BodyText"/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326" w:type="dxa"/>
            <w:gridSpan w:val="7"/>
          </w:tcPr>
          <w:p w14:paraId="568F88E7" w14:textId="77777777" w:rsidR="00A83310" w:rsidRPr="00A30218" w:rsidRDefault="00A83310" w:rsidP="002D6A8A">
            <w:pPr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A30218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83310" w:rsidRPr="00F22F58" w14:paraId="30C75257" w14:textId="77777777" w:rsidTr="00BE579B">
        <w:tc>
          <w:tcPr>
            <w:tcW w:w="3672" w:type="dxa"/>
          </w:tcPr>
          <w:p w14:paraId="713F5833" w14:textId="5AF40236" w:rsidR="00A83310" w:rsidRPr="00BE579B" w:rsidRDefault="00BE579B" w:rsidP="002D6A8A">
            <w:pPr>
              <w:tabs>
                <w:tab w:val="left" w:pos="360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236" w:type="dxa"/>
          </w:tcPr>
          <w:p w14:paraId="26279C82" w14:textId="77777777" w:rsidR="00A83310" w:rsidRPr="00F22F58" w:rsidRDefault="00A83310" w:rsidP="002D6A8A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327" w:type="dxa"/>
          </w:tcPr>
          <w:p w14:paraId="58ABE3FE" w14:textId="77777777" w:rsidR="00A83310" w:rsidRPr="00F22F58" w:rsidRDefault="00A83310" w:rsidP="002D6A8A">
            <w:pPr>
              <w:pStyle w:val="BodyText"/>
              <w:spacing w:after="0"/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104" w:type="dxa"/>
          </w:tcPr>
          <w:p w14:paraId="55566D06" w14:textId="77777777" w:rsidR="00A83310" w:rsidRPr="00F22F58" w:rsidRDefault="00A83310" w:rsidP="002D6A8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7" w:type="dxa"/>
          </w:tcPr>
          <w:p w14:paraId="6FA172A4" w14:textId="77777777" w:rsidR="00A83310" w:rsidRPr="00F22F58" w:rsidRDefault="00A83310" w:rsidP="002D6A8A">
            <w:pPr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60" w:type="dxa"/>
          </w:tcPr>
          <w:p w14:paraId="1FB7FA43" w14:textId="77777777" w:rsidR="00A83310" w:rsidRPr="00F22F58" w:rsidRDefault="00A83310" w:rsidP="002D6A8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8" w:type="dxa"/>
          </w:tcPr>
          <w:p w14:paraId="70089967" w14:textId="77777777" w:rsidR="00A83310" w:rsidRPr="00F22F58" w:rsidRDefault="00A83310" w:rsidP="002D6A8A">
            <w:pPr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88" w:type="dxa"/>
          </w:tcPr>
          <w:p w14:paraId="14F2060C" w14:textId="77777777" w:rsidR="00A83310" w:rsidRPr="00F22F58" w:rsidRDefault="00A83310" w:rsidP="002D6A8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8" w:type="dxa"/>
          </w:tcPr>
          <w:p w14:paraId="23DEB721" w14:textId="77777777" w:rsidR="00A83310" w:rsidRPr="00F22F58" w:rsidRDefault="00A83310" w:rsidP="002D6A8A">
            <w:pPr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61" w:type="dxa"/>
          </w:tcPr>
          <w:p w14:paraId="32242C61" w14:textId="77777777" w:rsidR="00A83310" w:rsidRPr="00F22F58" w:rsidRDefault="00A83310" w:rsidP="002D6A8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E579B" w:rsidRPr="00F22F58" w14:paraId="614DA73A" w14:textId="77777777" w:rsidTr="00BE579B">
        <w:tc>
          <w:tcPr>
            <w:tcW w:w="3672" w:type="dxa"/>
          </w:tcPr>
          <w:p w14:paraId="69AEA9EC" w14:textId="77777777" w:rsidR="00BE579B" w:rsidRPr="00A30218" w:rsidRDefault="00BE579B" w:rsidP="00BE579B">
            <w:pPr>
              <w:tabs>
                <w:tab w:val="left" w:pos="360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30218">
              <w:rPr>
                <w:rFonts w:ascii="Angsana New" w:hAnsi="Angsana New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236" w:type="dxa"/>
          </w:tcPr>
          <w:p w14:paraId="6CB9A629" w14:textId="77777777" w:rsidR="00BE579B" w:rsidRPr="00A30218" w:rsidRDefault="00BE579B" w:rsidP="00BE579B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327" w:type="dxa"/>
          </w:tcPr>
          <w:p w14:paraId="29287486" w14:textId="77777777" w:rsidR="00BE579B" w:rsidRPr="00A30218" w:rsidRDefault="00BE579B" w:rsidP="00BE579B">
            <w:pPr>
              <w:pStyle w:val="BodyText"/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04" w:type="dxa"/>
          </w:tcPr>
          <w:p w14:paraId="100AF573" w14:textId="5F918FD9" w:rsidR="00BE579B" w:rsidRPr="00A30218" w:rsidRDefault="00BE579B" w:rsidP="00BE579B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A30218">
              <w:rPr>
                <w:rFonts w:ascii="Angsana New" w:hAnsi="Angsana New"/>
                <w:sz w:val="30"/>
                <w:szCs w:val="30"/>
              </w:rPr>
              <w:t>50,899</w:t>
            </w:r>
          </w:p>
        </w:tc>
        <w:tc>
          <w:tcPr>
            <w:tcW w:w="267" w:type="dxa"/>
          </w:tcPr>
          <w:p w14:paraId="0F76FC2C" w14:textId="77777777" w:rsidR="00BE579B" w:rsidRPr="00A30218" w:rsidRDefault="00BE579B" w:rsidP="00BE579B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60" w:type="dxa"/>
          </w:tcPr>
          <w:p w14:paraId="62B4CAB8" w14:textId="6E485617" w:rsidR="00BE579B" w:rsidRPr="00A30218" w:rsidRDefault="00BE579B" w:rsidP="00BE579B">
            <w:pPr>
              <w:pStyle w:val="acctfourfigures"/>
              <w:tabs>
                <w:tab w:val="clear" w:pos="765"/>
              </w:tabs>
              <w:spacing w:line="240" w:lineRule="atLeast"/>
              <w:ind w:left="-825" w:right="34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3021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4CD1F186" w14:textId="77777777" w:rsidR="00BE579B" w:rsidRPr="00A30218" w:rsidRDefault="00BE579B" w:rsidP="00BE579B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8" w:type="dxa"/>
          </w:tcPr>
          <w:p w14:paraId="2D2B851C" w14:textId="7D99FAB4" w:rsidR="00BE579B" w:rsidRPr="00A30218" w:rsidRDefault="00BE579B" w:rsidP="00BE579B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A30218">
              <w:rPr>
                <w:rFonts w:ascii="Angsana New" w:hAnsi="Angsana New"/>
                <w:sz w:val="30"/>
                <w:szCs w:val="30"/>
              </w:rPr>
              <w:t>19,94</w:t>
            </w: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78" w:type="dxa"/>
          </w:tcPr>
          <w:p w14:paraId="799E5E6E" w14:textId="77777777" w:rsidR="00BE579B" w:rsidRPr="00A30218" w:rsidRDefault="00BE579B" w:rsidP="00BE579B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61" w:type="dxa"/>
          </w:tcPr>
          <w:p w14:paraId="4B99AB4E" w14:textId="0677108C" w:rsidR="00BE579B" w:rsidRPr="00A30218" w:rsidRDefault="00BE579B" w:rsidP="00BE579B">
            <w:pPr>
              <w:pStyle w:val="acctfourfigures"/>
              <w:tabs>
                <w:tab w:val="clear" w:pos="765"/>
              </w:tabs>
              <w:spacing w:line="240" w:lineRule="atLeast"/>
              <w:ind w:left="-825" w:right="34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3021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E579B" w:rsidRPr="00B776D8" w14:paraId="562781E2" w14:textId="77777777" w:rsidTr="00BE579B">
        <w:tc>
          <w:tcPr>
            <w:tcW w:w="3672" w:type="dxa"/>
          </w:tcPr>
          <w:p w14:paraId="1D6FDD7B" w14:textId="1B78546B" w:rsidR="00BE579B" w:rsidRPr="00180DE4" w:rsidRDefault="00BE579B" w:rsidP="00BE579B">
            <w:pPr>
              <w:tabs>
                <w:tab w:val="left" w:pos="360"/>
              </w:tabs>
              <w:ind w:left="162" w:hanging="180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30218">
              <w:rPr>
                <w:rFonts w:ascii="Angsana New" w:hAnsi="Angsana New" w:hint="cs"/>
                <w:sz w:val="30"/>
                <w:szCs w:val="30"/>
                <w:cs/>
              </w:rPr>
              <w:t>หนี้สินตามสัญญาเช่า</w:t>
            </w:r>
            <w:r w:rsidRPr="00A30218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180DE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="00694B12" w:rsidRPr="00694B12">
              <w:rPr>
                <w:rFonts w:ascii="Angsana New" w:hAnsi="Angsana New"/>
                <w:i/>
                <w:iCs/>
                <w:sz w:val="30"/>
                <w:szCs w:val="30"/>
              </w:rPr>
              <w:t>2562</w:t>
            </w:r>
            <w:r w:rsidRPr="00180DE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: </w:t>
            </w:r>
            <w:r w:rsidRPr="00180DE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หนี้สิน</w:t>
            </w:r>
          </w:p>
          <w:p w14:paraId="67907EF0" w14:textId="77777777" w:rsidR="00BE579B" w:rsidRPr="00A30218" w:rsidRDefault="00BE579B" w:rsidP="00BE579B">
            <w:pPr>
              <w:tabs>
                <w:tab w:val="left" w:pos="360"/>
              </w:tabs>
              <w:ind w:left="162" w:hanging="180"/>
              <w:rPr>
                <w:rFonts w:ascii="Angsana New" w:hAnsi="Angsana New"/>
                <w:sz w:val="30"/>
                <w:szCs w:val="30"/>
              </w:rPr>
            </w:pPr>
            <w:r w:rsidRPr="00180DE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   </w:t>
            </w:r>
            <w:r w:rsidRPr="00180DE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ตามสัญญาเช่าการเงิน</w:t>
            </w:r>
            <w:r w:rsidRPr="00180DE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)</w:t>
            </w:r>
          </w:p>
        </w:tc>
        <w:tc>
          <w:tcPr>
            <w:tcW w:w="236" w:type="dxa"/>
          </w:tcPr>
          <w:p w14:paraId="2D62B36D" w14:textId="77777777" w:rsidR="00BE579B" w:rsidRPr="00A30218" w:rsidRDefault="00BE579B" w:rsidP="00BE579B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327" w:type="dxa"/>
          </w:tcPr>
          <w:p w14:paraId="3E8A2833" w14:textId="77777777" w:rsidR="00BE579B" w:rsidRPr="00A30218" w:rsidRDefault="00BE579B" w:rsidP="00BE579B">
            <w:pPr>
              <w:pStyle w:val="BodyText"/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0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3510EE" w14:textId="67BE7258" w:rsidR="00BE579B" w:rsidRPr="00BE579B" w:rsidRDefault="00BE579B" w:rsidP="00BE579B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119,304</w:t>
            </w:r>
          </w:p>
        </w:tc>
        <w:tc>
          <w:tcPr>
            <w:tcW w:w="267" w:type="dxa"/>
            <w:shd w:val="clear" w:color="auto" w:fill="auto"/>
          </w:tcPr>
          <w:p w14:paraId="6FD76395" w14:textId="77777777" w:rsidR="00BE579B" w:rsidRPr="00A30218" w:rsidRDefault="00BE579B" w:rsidP="00BE579B">
            <w:pPr>
              <w:jc w:val="thaiDistribute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144543" w14:textId="2F3E4F32" w:rsidR="00BE579B" w:rsidRPr="00A30218" w:rsidRDefault="00BE579B" w:rsidP="00BE579B">
            <w:pPr>
              <w:pStyle w:val="acctfourfigures"/>
              <w:tabs>
                <w:tab w:val="clear" w:pos="765"/>
                <w:tab w:val="decimal" w:pos="785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15,616</w:t>
            </w:r>
          </w:p>
        </w:tc>
        <w:tc>
          <w:tcPr>
            <w:tcW w:w="268" w:type="dxa"/>
            <w:shd w:val="clear" w:color="auto" w:fill="auto"/>
          </w:tcPr>
          <w:p w14:paraId="65B1F82D" w14:textId="77777777" w:rsidR="00BE579B" w:rsidRPr="00A30218" w:rsidRDefault="00BE579B" w:rsidP="00BE579B">
            <w:pPr>
              <w:jc w:val="thaiDistribute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8AB235" w14:textId="78DA4B46" w:rsidR="00BE579B" w:rsidRPr="00A30218" w:rsidRDefault="00BE579B" w:rsidP="00BE579B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120,033</w:t>
            </w:r>
          </w:p>
        </w:tc>
        <w:tc>
          <w:tcPr>
            <w:tcW w:w="278" w:type="dxa"/>
          </w:tcPr>
          <w:p w14:paraId="1EE38F9F" w14:textId="77777777" w:rsidR="00BE579B" w:rsidRPr="00A30218" w:rsidRDefault="00BE579B" w:rsidP="00BE579B">
            <w:pPr>
              <w:jc w:val="thaiDistribute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vAlign w:val="bottom"/>
          </w:tcPr>
          <w:p w14:paraId="1B097DB0" w14:textId="573F9491" w:rsidR="00BE579B" w:rsidRPr="00A30218" w:rsidRDefault="00BE579B" w:rsidP="00BE579B">
            <w:pPr>
              <w:pStyle w:val="acctfourfigures"/>
              <w:tabs>
                <w:tab w:val="clear" w:pos="765"/>
                <w:tab w:val="decimal" w:pos="785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15,262</w:t>
            </w:r>
          </w:p>
        </w:tc>
      </w:tr>
      <w:tr w:rsidR="00BE579B" w:rsidRPr="00F22F58" w14:paraId="6D9729D4" w14:textId="77777777" w:rsidTr="00BE579B">
        <w:trPr>
          <w:trHeight w:val="172"/>
        </w:trPr>
        <w:tc>
          <w:tcPr>
            <w:tcW w:w="3672" w:type="dxa"/>
            <w:vAlign w:val="bottom"/>
          </w:tcPr>
          <w:p w14:paraId="44AE96BD" w14:textId="1F6DC6CC" w:rsidR="00BE579B" w:rsidRPr="00A30218" w:rsidRDefault="00BE579B" w:rsidP="00BE579B">
            <w:pPr>
              <w:tabs>
                <w:tab w:val="left" w:pos="36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รวมหนี้สินที่มีดอกเบี้ย</w:t>
            </w:r>
          </w:p>
        </w:tc>
        <w:tc>
          <w:tcPr>
            <w:tcW w:w="236" w:type="dxa"/>
            <w:vAlign w:val="bottom"/>
          </w:tcPr>
          <w:p w14:paraId="78D9B01E" w14:textId="77777777" w:rsidR="00BE579B" w:rsidRPr="00A30218" w:rsidRDefault="00BE579B" w:rsidP="00BE579B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27" w:type="dxa"/>
            <w:vAlign w:val="bottom"/>
          </w:tcPr>
          <w:p w14:paraId="52465879" w14:textId="77777777" w:rsidR="00BE579B" w:rsidRPr="00A30218" w:rsidRDefault="00BE579B" w:rsidP="00BE579B">
            <w:pPr>
              <w:pStyle w:val="BodyText"/>
              <w:spacing w:after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FBCF13F" w14:textId="30B894AE" w:rsidR="00BE579B" w:rsidRPr="00A30218" w:rsidRDefault="00BE579B" w:rsidP="00BE579B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170,203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3E7FEF2E" w14:textId="77777777" w:rsidR="00BE579B" w:rsidRPr="00A30218" w:rsidRDefault="00BE579B" w:rsidP="00BE579B">
            <w:pPr>
              <w:jc w:val="thaiDistribute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D0783C3" w14:textId="156D7945" w:rsidR="00BE579B" w:rsidRPr="00A30218" w:rsidRDefault="00BE579B" w:rsidP="00BE579B">
            <w:pPr>
              <w:pStyle w:val="acctfourfigures"/>
              <w:tabs>
                <w:tab w:val="clear" w:pos="765"/>
                <w:tab w:val="decimal" w:pos="785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15,616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3456B7B1" w14:textId="77777777" w:rsidR="00BE579B" w:rsidRPr="00A30218" w:rsidRDefault="00BE579B" w:rsidP="00BE579B">
            <w:pPr>
              <w:jc w:val="thaiDistribute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DD1D1B2" w14:textId="2843A374" w:rsidR="00BE579B" w:rsidRPr="00A30218" w:rsidRDefault="00BE579B" w:rsidP="00BE579B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139,982</w:t>
            </w:r>
          </w:p>
        </w:tc>
        <w:tc>
          <w:tcPr>
            <w:tcW w:w="278" w:type="dxa"/>
            <w:vAlign w:val="bottom"/>
          </w:tcPr>
          <w:p w14:paraId="7566960B" w14:textId="77777777" w:rsidR="00BE579B" w:rsidRPr="00A30218" w:rsidRDefault="00BE579B" w:rsidP="00BE579B">
            <w:pPr>
              <w:jc w:val="thaiDistribute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B9711EA" w14:textId="5D4FCCBE" w:rsidR="00BE579B" w:rsidRPr="00A30218" w:rsidRDefault="00BE579B" w:rsidP="00BE579B">
            <w:pPr>
              <w:pStyle w:val="acctfourfigures"/>
              <w:tabs>
                <w:tab w:val="clear" w:pos="765"/>
                <w:tab w:val="decimal" w:pos="785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15,262</w:t>
            </w:r>
          </w:p>
        </w:tc>
      </w:tr>
      <w:tr w:rsidR="00BE579B" w:rsidRPr="00BE579B" w14:paraId="5983373E" w14:textId="77777777" w:rsidTr="00BE579B">
        <w:trPr>
          <w:trHeight w:val="161"/>
        </w:trPr>
        <w:tc>
          <w:tcPr>
            <w:tcW w:w="3672" w:type="dxa"/>
          </w:tcPr>
          <w:p w14:paraId="5B2C928A" w14:textId="77777777" w:rsidR="00BE579B" w:rsidRPr="00BE579B" w:rsidRDefault="00BE579B" w:rsidP="00BE579B">
            <w:pPr>
              <w:tabs>
                <w:tab w:val="left" w:pos="360"/>
              </w:tabs>
              <w:rPr>
                <w:rFonts w:ascii="Angsana New" w:hAnsi="Angsana New"/>
                <w:sz w:val="14"/>
                <w:szCs w:val="14"/>
              </w:rPr>
            </w:pPr>
            <w:r w:rsidRPr="00BE579B">
              <w:rPr>
                <w:rFonts w:ascii="Angsana New" w:hAnsi="Angsana New"/>
                <w:sz w:val="14"/>
                <w:szCs w:val="14"/>
              </w:rPr>
              <w:t xml:space="preserve"> </w:t>
            </w:r>
          </w:p>
        </w:tc>
        <w:tc>
          <w:tcPr>
            <w:tcW w:w="236" w:type="dxa"/>
          </w:tcPr>
          <w:p w14:paraId="57FEA0F5" w14:textId="77777777" w:rsidR="00BE579B" w:rsidRPr="00BE579B" w:rsidRDefault="00BE579B" w:rsidP="00BE579B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14"/>
                <w:szCs w:val="14"/>
              </w:rPr>
            </w:pPr>
          </w:p>
        </w:tc>
        <w:tc>
          <w:tcPr>
            <w:tcW w:w="327" w:type="dxa"/>
          </w:tcPr>
          <w:p w14:paraId="5E71B543" w14:textId="77777777" w:rsidR="00BE579B" w:rsidRPr="00BE579B" w:rsidRDefault="00BE579B" w:rsidP="00BE579B">
            <w:pPr>
              <w:pStyle w:val="BodyText"/>
              <w:spacing w:after="0"/>
              <w:jc w:val="thaiDistribute"/>
              <w:rPr>
                <w:rFonts w:ascii="Angsana New" w:hAnsi="Angsana New"/>
                <w:bCs/>
                <w:sz w:val="14"/>
                <w:szCs w:val="14"/>
              </w:rPr>
            </w:pPr>
          </w:p>
        </w:tc>
        <w:tc>
          <w:tcPr>
            <w:tcW w:w="110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B43B883" w14:textId="77777777" w:rsidR="00BE579B" w:rsidRPr="00BE579B" w:rsidRDefault="00BE579B" w:rsidP="00BE579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267" w:type="dxa"/>
            <w:shd w:val="clear" w:color="auto" w:fill="auto"/>
          </w:tcPr>
          <w:p w14:paraId="000A4605" w14:textId="77777777" w:rsidR="00BE579B" w:rsidRPr="00BE579B" w:rsidRDefault="00BE579B" w:rsidP="00BE579B">
            <w:pPr>
              <w:jc w:val="thaiDistribute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116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52CEBC9" w14:textId="77777777" w:rsidR="00BE579B" w:rsidRPr="00BE579B" w:rsidRDefault="00BE579B" w:rsidP="00BE579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268" w:type="dxa"/>
            <w:shd w:val="clear" w:color="auto" w:fill="auto"/>
          </w:tcPr>
          <w:p w14:paraId="475E39D0" w14:textId="77777777" w:rsidR="00BE579B" w:rsidRPr="00BE579B" w:rsidRDefault="00BE579B" w:rsidP="00BE579B">
            <w:pPr>
              <w:jc w:val="thaiDistribute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108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4DCC618" w14:textId="77777777" w:rsidR="00BE579B" w:rsidRPr="00BE579B" w:rsidRDefault="00BE579B" w:rsidP="00BE579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278" w:type="dxa"/>
          </w:tcPr>
          <w:p w14:paraId="24A83EEB" w14:textId="77777777" w:rsidR="00BE579B" w:rsidRPr="00BE579B" w:rsidRDefault="00BE579B" w:rsidP="00BE579B">
            <w:pPr>
              <w:jc w:val="thaiDistribute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1161" w:type="dxa"/>
            <w:tcBorders>
              <w:top w:val="double" w:sz="4" w:space="0" w:color="auto"/>
            </w:tcBorders>
            <w:vAlign w:val="bottom"/>
          </w:tcPr>
          <w:p w14:paraId="658279B0" w14:textId="77777777" w:rsidR="00BE579B" w:rsidRPr="00BE579B" w:rsidRDefault="00BE579B" w:rsidP="00BE579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</w:tr>
    </w:tbl>
    <w:p w14:paraId="73028822" w14:textId="7C030C6C" w:rsidR="00A83310" w:rsidRPr="00BE579B" w:rsidRDefault="00A833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b/>
          <w:bCs/>
          <w:sz w:val="14"/>
          <w:szCs w:val="14"/>
        </w:rPr>
      </w:pPr>
    </w:p>
    <w:tbl>
      <w:tblPr>
        <w:tblW w:w="957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246"/>
        <w:gridCol w:w="1061"/>
        <w:gridCol w:w="237"/>
        <w:gridCol w:w="933"/>
        <w:gridCol w:w="236"/>
        <w:gridCol w:w="1027"/>
        <w:gridCol w:w="270"/>
        <w:gridCol w:w="1126"/>
        <w:gridCol w:w="270"/>
        <w:gridCol w:w="810"/>
        <w:gridCol w:w="269"/>
        <w:gridCol w:w="8"/>
        <w:gridCol w:w="1071"/>
        <w:gridCol w:w="14"/>
      </w:tblGrid>
      <w:tr w:rsidR="002D6A8A" w:rsidRPr="0049666F" w14:paraId="0743F3D6" w14:textId="77777777" w:rsidTr="002D6A8A">
        <w:trPr>
          <w:gridAfter w:val="1"/>
          <w:wAfter w:w="14" w:type="dxa"/>
          <w:tblHeader/>
        </w:trPr>
        <w:tc>
          <w:tcPr>
            <w:tcW w:w="2246" w:type="dxa"/>
          </w:tcPr>
          <w:p w14:paraId="1C0098ED" w14:textId="77777777" w:rsidR="002D6A8A" w:rsidRPr="0049666F" w:rsidRDefault="002D6A8A" w:rsidP="002D6A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494" w:type="dxa"/>
            <w:gridSpan w:val="5"/>
            <w:shd w:val="clear" w:color="auto" w:fill="auto"/>
          </w:tcPr>
          <w:p w14:paraId="5DF78227" w14:textId="77777777" w:rsidR="002D6A8A" w:rsidRPr="0049666F" w:rsidRDefault="002D6A8A" w:rsidP="002D6A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49666F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14:paraId="7B490C00" w14:textId="77777777" w:rsidR="002D6A8A" w:rsidRPr="0049666F" w:rsidRDefault="002D6A8A" w:rsidP="002D6A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3554" w:type="dxa"/>
            <w:gridSpan w:val="6"/>
            <w:shd w:val="clear" w:color="auto" w:fill="auto"/>
          </w:tcPr>
          <w:p w14:paraId="3C5E432D" w14:textId="77777777" w:rsidR="002D6A8A" w:rsidRPr="0049666F" w:rsidRDefault="002D6A8A" w:rsidP="002D6A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49666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2D6A8A" w:rsidRPr="0049666F" w14:paraId="7E9346E1" w14:textId="77777777" w:rsidTr="002D6A8A">
        <w:trPr>
          <w:gridAfter w:val="1"/>
          <w:wAfter w:w="14" w:type="dxa"/>
          <w:trHeight w:val="432"/>
          <w:tblHeader/>
        </w:trPr>
        <w:tc>
          <w:tcPr>
            <w:tcW w:w="2246" w:type="dxa"/>
            <w:shd w:val="clear" w:color="auto" w:fill="auto"/>
            <w:vAlign w:val="bottom"/>
          </w:tcPr>
          <w:p w14:paraId="54EE0E17" w14:textId="77777777" w:rsidR="002D6A8A" w:rsidRPr="004D0A56" w:rsidRDefault="002D6A8A" w:rsidP="002D6A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  <w:p w14:paraId="4B9F6EC8" w14:textId="77777777" w:rsidR="002D6A8A" w:rsidRPr="0049666F" w:rsidRDefault="002D6A8A" w:rsidP="002D6A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  <w:i/>
                <w:iCs/>
                <w:color w:val="0000FF"/>
                <w:sz w:val="24"/>
                <w:szCs w:val="24"/>
                <w:cs/>
              </w:rPr>
            </w:pPr>
            <w:r w:rsidRPr="004D0A56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หนี้สินตามสัญญาเช่</w:t>
            </w:r>
            <w:r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>า</w:t>
            </w:r>
          </w:p>
        </w:tc>
        <w:tc>
          <w:tcPr>
            <w:tcW w:w="1061" w:type="dxa"/>
            <w:shd w:val="clear" w:color="auto" w:fill="auto"/>
            <w:vAlign w:val="bottom"/>
          </w:tcPr>
          <w:p w14:paraId="3E69D41C" w14:textId="77777777" w:rsidR="002D6A8A" w:rsidRPr="0049666F" w:rsidRDefault="002D6A8A" w:rsidP="002D6A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7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D0A56">
              <w:rPr>
                <w:rFonts w:ascii="Angsana New" w:hAnsi="Angsana New"/>
                <w:sz w:val="24"/>
                <w:szCs w:val="24"/>
                <w:cs/>
              </w:rPr>
              <w:t>จำนวนเงิน</w:t>
            </w:r>
            <w:r w:rsidRPr="004D0A56">
              <w:rPr>
                <w:rFonts w:ascii="Angsana New" w:hAnsi="Angsana New"/>
                <w:sz w:val="24"/>
                <w:szCs w:val="24"/>
                <w:cs/>
              </w:rPr>
              <w:br/>
              <w:t>ขั้นต่ำที่ต้องจ่าย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7CFB0DC2" w14:textId="77777777" w:rsidR="002D6A8A" w:rsidRPr="0049666F" w:rsidRDefault="002D6A8A" w:rsidP="002D6A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3" w:type="dxa"/>
            <w:shd w:val="clear" w:color="auto" w:fill="auto"/>
            <w:vAlign w:val="bottom"/>
          </w:tcPr>
          <w:p w14:paraId="464BD8A4" w14:textId="77777777" w:rsidR="002D6A8A" w:rsidRPr="0049666F" w:rsidRDefault="002D6A8A" w:rsidP="002D6A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9666F">
              <w:rPr>
                <w:rFonts w:ascii="Angsana New" w:hAnsi="Angsana New"/>
                <w:sz w:val="24"/>
                <w:szCs w:val="24"/>
                <w:cs/>
              </w:rPr>
              <w:t>ดอกเบี้ย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6C2ED82" w14:textId="77777777" w:rsidR="002D6A8A" w:rsidRPr="0049666F" w:rsidRDefault="002D6A8A" w:rsidP="002D6A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7" w:type="dxa"/>
            <w:shd w:val="clear" w:color="auto" w:fill="auto"/>
            <w:vAlign w:val="bottom"/>
          </w:tcPr>
          <w:p w14:paraId="5F1E7D93" w14:textId="77777777" w:rsidR="002D6A8A" w:rsidRPr="0049666F" w:rsidRDefault="002D6A8A" w:rsidP="002D6A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ind w:left="-94" w:right="-10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9666F">
              <w:rPr>
                <w:rFonts w:ascii="Angsana New" w:hAnsi="Angsana New"/>
                <w:sz w:val="24"/>
                <w:szCs w:val="24"/>
                <w:cs/>
              </w:rPr>
              <w:t>มูลค่าปัจจุบันของจำนวนเงินขั้นต่ำที่ต้องจ่าย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FC45914" w14:textId="77777777" w:rsidR="002D6A8A" w:rsidRPr="0049666F" w:rsidRDefault="002D6A8A" w:rsidP="002D6A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6" w:type="dxa"/>
            <w:shd w:val="clear" w:color="auto" w:fill="auto"/>
            <w:vAlign w:val="bottom"/>
          </w:tcPr>
          <w:p w14:paraId="1A9A2497" w14:textId="77777777" w:rsidR="002D6A8A" w:rsidRPr="0049666F" w:rsidRDefault="002D6A8A" w:rsidP="002D6A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6" w:right="-6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D0A56">
              <w:rPr>
                <w:rFonts w:ascii="Angsana New" w:hAnsi="Angsana New"/>
                <w:sz w:val="24"/>
                <w:szCs w:val="24"/>
                <w:cs/>
              </w:rPr>
              <w:t>จำนวนเงิน</w:t>
            </w:r>
            <w:r w:rsidRPr="004D0A56">
              <w:rPr>
                <w:rFonts w:ascii="Angsana New" w:hAnsi="Angsana New"/>
                <w:sz w:val="24"/>
                <w:szCs w:val="24"/>
              </w:rPr>
              <w:br/>
            </w:r>
            <w:r w:rsidRPr="004D0A56">
              <w:rPr>
                <w:rFonts w:ascii="Angsana New" w:hAnsi="Angsana New"/>
                <w:sz w:val="24"/>
                <w:szCs w:val="24"/>
                <w:cs/>
              </w:rPr>
              <w:t>ขั้นต่ำที่ต้องจ่าย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67A83E8" w14:textId="77777777" w:rsidR="002D6A8A" w:rsidRPr="0049666F" w:rsidRDefault="002D6A8A" w:rsidP="002D6A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52326F5" w14:textId="77777777" w:rsidR="002D6A8A" w:rsidRPr="0049666F" w:rsidRDefault="002D6A8A" w:rsidP="002D6A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8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9666F">
              <w:rPr>
                <w:rFonts w:ascii="Angsana New" w:hAnsi="Angsana New"/>
                <w:sz w:val="24"/>
                <w:szCs w:val="24"/>
                <w:cs/>
              </w:rPr>
              <w:t>ดอกเบี้ย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709A7060" w14:textId="77777777" w:rsidR="002D6A8A" w:rsidRPr="0049666F" w:rsidRDefault="002D6A8A" w:rsidP="002D6A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9" w:type="dxa"/>
            <w:gridSpan w:val="2"/>
            <w:shd w:val="clear" w:color="auto" w:fill="auto"/>
            <w:vAlign w:val="bottom"/>
          </w:tcPr>
          <w:p w14:paraId="6FD5F7E0" w14:textId="77777777" w:rsidR="002D6A8A" w:rsidRPr="0049666F" w:rsidRDefault="002D6A8A" w:rsidP="002D6A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ind w:left="-148" w:right="-6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9666F">
              <w:rPr>
                <w:rFonts w:ascii="Angsana New" w:hAnsi="Angsana New"/>
                <w:sz w:val="24"/>
                <w:szCs w:val="24"/>
                <w:cs/>
              </w:rPr>
              <w:t>มูลค่าปัจจุบันของจำนวนเงินขั้นต่ำที่ต้องจ่าย</w:t>
            </w:r>
          </w:p>
        </w:tc>
      </w:tr>
      <w:tr w:rsidR="002D6A8A" w:rsidRPr="0049666F" w14:paraId="647ED4EA" w14:textId="77777777" w:rsidTr="002D6A8A">
        <w:trPr>
          <w:gridAfter w:val="1"/>
          <w:wAfter w:w="14" w:type="dxa"/>
          <w:tblHeader/>
        </w:trPr>
        <w:tc>
          <w:tcPr>
            <w:tcW w:w="2246" w:type="dxa"/>
          </w:tcPr>
          <w:p w14:paraId="73132557" w14:textId="77777777" w:rsidR="002D6A8A" w:rsidRPr="0049666F" w:rsidRDefault="002D6A8A" w:rsidP="002D6A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18" w:type="dxa"/>
            <w:gridSpan w:val="12"/>
          </w:tcPr>
          <w:p w14:paraId="408C6155" w14:textId="77777777" w:rsidR="002D6A8A" w:rsidRPr="0049666F" w:rsidRDefault="002D6A8A" w:rsidP="002D6A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  <w:r w:rsidRPr="0049666F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</w:t>
            </w:r>
            <w:r>
              <w:rPr>
                <w:rFonts w:ascii="Angsana New" w:hAnsi="Angsana New" w:hint="cs"/>
                <w:i/>
                <w:iCs/>
                <w:sz w:val="24"/>
                <w:szCs w:val="24"/>
                <w:cs/>
              </w:rPr>
              <w:t>พัน</w:t>
            </w:r>
            <w:r w:rsidRPr="0049666F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บาท)</w:t>
            </w:r>
          </w:p>
        </w:tc>
      </w:tr>
      <w:tr w:rsidR="002D6A8A" w:rsidRPr="0049666F" w14:paraId="15E164C1" w14:textId="77777777" w:rsidTr="002D6A8A">
        <w:tc>
          <w:tcPr>
            <w:tcW w:w="2246" w:type="dxa"/>
          </w:tcPr>
          <w:p w14:paraId="1A28E34A" w14:textId="77777777" w:rsidR="002D6A8A" w:rsidRPr="004D0A56" w:rsidRDefault="002D6A8A" w:rsidP="002D6A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24"/>
                <w:szCs w:val="24"/>
                <w:cs/>
              </w:rPr>
            </w:pPr>
            <w:r w:rsidRPr="004D0A56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Pr="004D0A56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 xml:space="preserve">31 </w:t>
            </w:r>
            <w:r w:rsidRPr="004D0A56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 xml:space="preserve">ธันวาคม </w:t>
            </w:r>
            <w:r w:rsidRPr="004D0A56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2562</w:t>
            </w:r>
          </w:p>
        </w:tc>
        <w:tc>
          <w:tcPr>
            <w:tcW w:w="7332" w:type="dxa"/>
            <w:gridSpan w:val="13"/>
            <w:shd w:val="clear" w:color="auto" w:fill="auto"/>
            <w:vAlign w:val="bottom"/>
          </w:tcPr>
          <w:p w14:paraId="2DA45F1B" w14:textId="77777777" w:rsidR="002D6A8A" w:rsidRDefault="002D6A8A" w:rsidP="002D6A8A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</w:tr>
      <w:tr w:rsidR="002D6A8A" w:rsidRPr="0049666F" w14:paraId="1CD782AB" w14:textId="77777777" w:rsidTr="002D6A8A">
        <w:tc>
          <w:tcPr>
            <w:tcW w:w="2246" w:type="dxa"/>
          </w:tcPr>
          <w:p w14:paraId="02E300B5" w14:textId="77777777" w:rsidR="002D6A8A" w:rsidRPr="004D0A56" w:rsidRDefault="002D6A8A" w:rsidP="002D6A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24"/>
                <w:szCs w:val="24"/>
                <w:cs/>
              </w:rPr>
            </w:pPr>
            <w:r w:rsidRPr="004D0A56">
              <w:rPr>
                <w:rFonts w:ascii="Angsana New" w:hAnsi="Angsana New"/>
                <w:sz w:val="24"/>
                <w:szCs w:val="24"/>
                <w:cs/>
              </w:rPr>
              <w:t>ภายใน</w:t>
            </w:r>
            <w:r w:rsidRPr="004D0A56">
              <w:rPr>
                <w:rFonts w:ascii="Angsana New" w:hAnsi="Angsana New"/>
                <w:sz w:val="24"/>
                <w:szCs w:val="24"/>
              </w:rPr>
              <w:t xml:space="preserve"> 1 </w:t>
            </w:r>
            <w:r w:rsidRPr="004D0A56">
              <w:rPr>
                <w:rFonts w:ascii="Angsana New" w:hAnsi="Angsana New"/>
                <w:sz w:val="24"/>
                <w:szCs w:val="24"/>
                <w:cs/>
              </w:rPr>
              <w:t>ปี</w:t>
            </w:r>
          </w:p>
        </w:tc>
        <w:tc>
          <w:tcPr>
            <w:tcW w:w="1061" w:type="dxa"/>
            <w:shd w:val="clear" w:color="auto" w:fill="auto"/>
            <w:vAlign w:val="bottom"/>
          </w:tcPr>
          <w:p w14:paraId="599EC2E5" w14:textId="77777777" w:rsidR="002D6A8A" w:rsidRDefault="002D6A8A" w:rsidP="002D6A8A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right="-73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13,084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3AA7AC4D" w14:textId="77777777" w:rsidR="002D6A8A" w:rsidRPr="0049666F" w:rsidRDefault="002D6A8A" w:rsidP="002D6A8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33" w:type="dxa"/>
            <w:shd w:val="clear" w:color="auto" w:fill="auto"/>
            <w:vAlign w:val="bottom"/>
          </w:tcPr>
          <w:p w14:paraId="4D89E009" w14:textId="77777777" w:rsidR="002D6A8A" w:rsidRDefault="002D6A8A" w:rsidP="002D6A8A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right="-96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261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D649FD9" w14:textId="77777777" w:rsidR="002D6A8A" w:rsidRPr="0049666F" w:rsidRDefault="002D6A8A" w:rsidP="002D6A8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027" w:type="dxa"/>
            <w:shd w:val="clear" w:color="auto" w:fill="auto"/>
            <w:vAlign w:val="bottom"/>
          </w:tcPr>
          <w:p w14:paraId="585514DB" w14:textId="77777777" w:rsidR="002D6A8A" w:rsidRDefault="002D6A8A" w:rsidP="002D6A8A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12,823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30E0B45" w14:textId="77777777" w:rsidR="002D6A8A" w:rsidRPr="0049666F" w:rsidRDefault="002D6A8A" w:rsidP="002D6A8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126" w:type="dxa"/>
            <w:shd w:val="clear" w:color="auto" w:fill="auto"/>
            <w:vAlign w:val="bottom"/>
          </w:tcPr>
          <w:p w14:paraId="5CD33D9E" w14:textId="77777777" w:rsidR="002D6A8A" w:rsidRDefault="002D6A8A" w:rsidP="002D6A8A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96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12,839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EEFB14A" w14:textId="77777777" w:rsidR="002D6A8A" w:rsidRPr="0049666F" w:rsidRDefault="002D6A8A" w:rsidP="002D6A8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C712406" w14:textId="77777777" w:rsidR="002D6A8A" w:rsidRDefault="002D6A8A" w:rsidP="002D6A8A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251</w:t>
            </w:r>
          </w:p>
        </w:tc>
        <w:tc>
          <w:tcPr>
            <w:tcW w:w="277" w:type="dxa"/>
            <w:gridSpan w:val="2"/>
            <w:shd w:val="clear" w:color="auto" w:fill="auto"/>
            <w:vAlign w:val="bottom"/>
          </w:tcPr>
          <w:p w14:paraId="5B7FC03C" w14:textId="77777777" w:rsidR="002D6A8A" w:rsidRPr="0049666F" w:rsidRDefault="002D6A8A" w:rsidP="002D6A8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085" w:type="dxa"/>
            <w:gridSpan w:val="2"/>
            <w:vAlign w:val="bottom"/>
          </w:tcPr>
          <w:p w14:paraId="4EFEB7A1" w14:textId="77777777" w:rsidR="002D6A8A" w:rsidRDefault="002D6A8A" w:rsidP="002D6A8A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12,588</w:t>
            </w:r>
          </w:p>
        </w:tc>
      </w:tr>
      <w:tr w:rsidR="002D6A8A" w:rsidRPr="0049666F" w14:paraId="71F8F5D4" w14:textId="77777777" w:rsidTr="002D6A8A">
        <w:tc>
          <w:tcPr>
            <w:tcW w:w="2246" w:type="dxa"/>
          </w:tcPr>
          <w:p w14:paraId="12BC922C" w14:textId="77777777" w:rsidR="002D6A8A" w:rsidRPr="004D0A56" w:rsidRDefault="002D6A8A" w:rsidP="002D6A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24"/>
                <w:szCs w:val="24"/>
                <w:cs/>
              </w:rPr>
            </w:pPr>
            <w:r w:rsidRPr="004D0A56">
              <w:rPr>
                <w:rFonts w:ascii="Angsana New" w:hAnsi="Angsana New"/>
                <w:sz w:val="24"/>
                <w:szCs w:val="24"/>
              </w:rPr>
              <w:t xml:space="preserve">1 - 5 </w:t>
            </w:r>
            <w:r w:rsidRPr="004D0A56">
              <w:rPr>
                <w:rFonts w:ascii="Angsana New" w:hAnsi="Angsana New"/>
                <w:sz w:val="24"/>
                <w:szCs w:val="24"/>
                <w:cs/>
              </w:rPr>
              <w:t>ปี</w:t>
            </w:r>
          </w:p>
        </w:tc>
        <w:tc>
          <w:tcPr>
            <w:tcW w:w="1061" w:type="dxa"/>
            <w:shd w:val="clear" w:color="auto" w:fill="auto"/>
            <w:vAlign w:val="bottom"/>
          </w:tcPr>
          <w:p w14:paraId="6740505D" w14:textId="6B5F9DF0" w:rsidR="002D6A8A" w:rsidRPr="001760B2" w:rsidRDefault="002D6A8A" w:rsidP="002D6A8A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right="-73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2,81</w:t>
            </w:r>
            <w:r w:rsidR="00CA28E2">
              <w:rPr>
                <w:rFonts w:ascii="Angsana New" w:hAnsi="Angsana New"/>
                <w:sz w:val="24"/>
                <w:szCs w:val="24"/>
                <w:lang w:val="en-US"/>
              </w:rPr>
              <w:t>2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2957EA56" w14:textId="77777777" w:rsidR="002D6A8A" w:rsidRPr="0049666F" w:rsidRDefault="002D6A8A" w:rsidP="002D6A8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3" w:type="dxa"/>
            <w:shd w:val="clear" w:color="auto" w:fill="auto"/>
            <w:vAlign w:val="bottom"/>
          </w:tcPr>
          <w:p w14:paraId="2CC5A3F5" w14:textId="77777777" w:rsidR="002D6A8A" w:rsidRPr="0049666F" w:rsidRDefault="002D6A8A" w:rsidP="002D6A8A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right="-9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52FC91E" w14:textId="77777777" w:rsidR="002D6A8A" w:rsidRPr="0049666F" w:rsidRDefault="002D6A8A" w:rsidP="002D6A8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7" w:type="dxa"/>
            <w:shd w:val="clear" w:color="auto" w:fill="auto"/>
            <w:vAlign w:val="bottom"/>
          </w:tcPr>
          <w:p w14:paraId="054358F2" w14:textId="77777777" w:rsidR="002D6A8A" w:rsidRPr="0049666F" w:rsidRDefault="002D6A8A" w:rsidP="002D6A8A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2,793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3B7F59D" w14:textId="77777777" w:rsidR="002D6A8A" w:rsidRPr="0049666F" w:rsidRDefault="002D6A8A" w:rsidP="002D6A8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6" w:type="dxa"/>
            <w:shd w:val="clear" w:color="auto" w:fill="auto"/>
            <w:vAlign w:val="bottom"/>
          </w:tcPr>
          <w:p w14:paraId="43563644" w14:textId="77777777" w:rsidR="002D6A8A" w:rsidRPr="0049666F" w:rsidRDefault="002D6A8A" w:rsidP="002D6A8A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9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2,693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D6CAB50" w14:textId="77777777" w:rsidR="002D6A8A" w:rsidRPr="0049666F" w:rsidRDefault="002D6A8A" w:rsidP="002D6A8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CF50962" w14:textId="77777777" w:rsidR="002D6A8A" w:rsidRPr="0049666F" w:rsidRDefault="002D6A8A" w:rsidP="002D6A8A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19</w:t>
            </w:r>
          </w:p>
        </w:tc>
        <w:tc>
          <w:tcPr>
            <w:tcW w:w="277" w:type="dxa"/>
            <w:gridSpan w:val="2"/>
            <w:shd w:val="clear" w:color="auto" w:fill="auto"/>
            <w:vAlign w:val="bottom"/>
          </w:tcPr>
          <w:p w14:paraId="4F75CEF7" w14:textId="77777777" w:rsidR="002D6A8A" w:rsidRPr="0049666F" w:rsidRDefault="002D6A8A" w:rsidP="002D6A8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5" w:type="dxa"/>
            <w:gridSpan w:val="2"/>
            <w:vAlign w:val="bottom"/>
          </w:tcPr>
          <w:p w14:paraId="7591B5D0" w14:textId="77777777" w:rsidR="002D6A8A" w:rsidRPr="0049666F" w:rsidRDefault="002D6A8A" w:rsidP="002D6A8A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2,674</w:t>
            </w:r>
          </w:p>
        </w:tc>
      </w:tr>
      <w:tr w:rsidR="002D6A8A" w:rsidRPr="005D1863" w14:paraId="39BD58D7" w14:textId="77777777" w:rsidTr="002D6A8A">
        <w:tc>
          <w:tcPr>
            <w:tcW w:w="2246" w:type="dxa"/>
          </w:tcPr>
          <w:p w14:paraId="76FBBD39" w14:textId="77777777" w:rsidR="002D6A8A" w:rsidRPr="0049666F" w:rsidRDefault="002D6A8A" w:rsidP="002D6A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49666F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0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297339C" w14:textId="77777777" w:rsidR="002D6A8A" w:rsidRPr="0049666F" w:rsidRDefault="002D6A8A" w:rsidP="002D6A8A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15,896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6DA3C3E8" w14:textId="77777777" w:rsidR="002D6A8A" w:rsidRPr="0049666F" w:rsidRDefault="002D6A8A" w:rsidP="002D6A8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93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E9F8C20" w14:textId="77777777" w:rsidR="002D6A8A" w:rsidRPr="0049666F" w:rsidRDefault="002D6A8A" w:rsidP="002D6A8A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280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9CF7062" w14:textId="77777777" w:rsidR="002D6A8A" w:rsidRPr="0049666F" w:rsidRDefault="002D6A8A" w:rsidP="002D6A8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02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6172163" w14:textId="77777777" w:rsidR="002D6A8A" w:rsidRPr="0049666F" w:rsidRDefault="002D6A8A" w:rsidP="002D6A8A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15,616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068BF3C" w14:textId="77777777" w:rsidR="002D6A8A" w:rsidRPr="0049666F" w:rsidRDefault="002D6A8A" w:rsidP="002D6A8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1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D7D4CC4" w14:textId="77777777" w:rsidR="002D6A8A" w:rsidRPr="0049666F" w:rsidRDefault="002D6A8A" w:rsidP="002D6A8A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15,532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AF6F1AA" w14:textId="77777777" w:rsidR="002D6A8A" w:rsidRPr="0049666F" w:rsidRDefault="002D6A8A" w:rsidP="002D6A8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EA1E756" w14:textId="77777777" w:rsidR="002D6A8A" w:rsidRPr="0049666F" w:rsidRDefault="002D6A8A" w:rsidP="002D6A8A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270</w:t>
            </w:r>
          </w:p>
        </w:tc>
        <w:tc>
          <w:tcPr>
            <w:tcW w:w="277" w:type="dxa"/>
            <w:gridSpan w:val="2"/>
            <w:shd w:val="clear" w:color="auto" w:fill="auto"/>
            <w:vAlign w:val="bottom"/>
          </w:tcPr>
          <w:p w14:paraId="2434D39E" w14:textId="77777777" w:rsidR="002D6A8A" w:rsidRPr="0049666F" w:rsidRDefault="002D6A8A" w:rsidP="002D6A8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085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A7142A" w14:textId="77777777" w:rsidR="002D6A8A" w:rsidRPr="00891863" w:rsidRDefault="002D6A8A" w:rsidP="002D6A8A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15,262</w:t>
            </w:r>
          </w:p>
        </w:tc>
      </w:tr>
    </w:tbl>
    <w:p w14:paraId="3E0E4DAD" w14:textId="4C98244E" w:rsidR="005742D6" w:rsidRDefault="005742D6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hanging="547"/>
        <w:rPr>
          <w:rFonts w:asciiTheme="majorBidi" w:hAnsiTheme="majorBidi" w:cstheme="majorBidi"/>
          <w:b/>
          <w:bCs/>
          <w:sz w:val="22"/>
          <w:szCs w:val="22"/>
          <w:cs/>
        </w:rPr>
      </w:pPr>
    </w:p>
    <w:p w14:paraId="03B5933D" w14:textId="77777777" w:rsidR="005742D6" w:rsidRDefault="005742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b/>
          <w:bCs/>
          <w:sz w:val="22"/>
          <w:szCs w:val="22"/>
          <w:cs/>
        </w:rPr>
      </w:pPr>
      <w:r>
        <w:rPr>
          <w:rFonts w:asciiTheme="majorBidi" w:hAnsiTheme="majorBidi" w:cstheme="majorBidi"/>
          <w:b/>
          <w:bCs/>
          <w:sz w:val="22"/>
          <w:szCs w:val="22"/>
          <w:cs/>
        </w:rPr>
        <w:br w:type="page"/>
      </w:r>
    </w:p>
    <w:p w14:paraId="3A2A4B87" w14:textId="253E7D2A" w:rsidR="00385DBD" w:rsidRPr="00AD436C" w:rsidRDefault="00694B12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hanging="547"/>
        <w:rPr>
          <w:rFonts w:asciiTheme="majorBidi" w:hAnsiTheme="majorBidi" w:cstheme="majorBidi"/>
          <w:b/>
          <w:bCs/>
          <w:sz w:val="30"/>
          <w:szCs w:val="30"/>
        </w:rPr>
      </w:pPr>
      <w:r w:rsidRPr="00694B12">
        <w:rPr>
          <w:rFonts w:asciiTheme="majorBidi" w:hAnsiTheme="majorBidi" w:cstheme="majorBidi" w:hint="cs"/>
          <w:b/>
          <w:bCs/>
          <w:sz w:val="30"/>
          <w:szCs w:val="30"/>
        </w:rPr>
        <w:t>1</w:t>
      </w:r>
      <w:r w:rsidR="00915AE8">
        <w:rPr>
          <w:rFonts w:asciiTheme="majorBidi" w:hAnsiTheme="majorBidi" w:cstheme="majorBidi"/>
          <w:b/>
          <w:bCs/>
          <w:sz w:val="30"/>
          <w:szCs w:val="30"/>
        </w:rPr>
        <w:t>7</w:t>
      </w:r>
      <w:r w:rsidR="00385DBD" w:rsidRPr="00AD436C">
        <w:rPr>
          <w:rFonts w:asciiTheme="majorBidi" w:hAnsiTheme="majorBidi" w:cstheme="majorBidi"/>
          <w:b/>
          <w:bCs/>
          <w:sz w:val="30"/>
          <w:szCs w:val="30"/>
          <w:cs/>
        </w:rPr>
        <w:tab/>
      </w:r>
      <w:r w:rsidR="00385DBD" w:rsidRPr="00915AE8">
        <w:rPr>
          <w:rFonts w:asciiTheme="majorBidi" w:hAnsiTheme="majorBidi" w:cstheme="majorBidi" w:hint="cs"/>
          <w:b/>
          <w:bCs/>
          <w:sz w:val="30"/>
          <w:szCs w:val="30"/>
          <w:cs/>
        </w:rPr>
        <w:t>เจ้าหนี้การค้าและเจ้าหนี้อื่น</w:t>
      </w:r>
    </w:p>
    <w:p w14:paraId="03A04247" w14:textId="77777777" w:rsidR="00952941" w:rsidRPr="00CF1FF6" w:rsidRDefault="00952941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hanging="547"/>
        <w:rPr>
          <w:rFonts w:asciiTheme="majorBidi" w:hAnsiTheme="majorBidi" w:cstheme="majorBidi"/>
          <w:b/>
          <w:bCs/>
          <w:sz w:val="24"/>
          <w:szCs w:val="24"/>
        </w:rPr>
      </w:pPr>
    </w:p>
    <w:tbl>
      <w:tblPr>
        <w:tblW w:w="9061" w:type="dxa"/>
        <w:tblInd w:w="446" w:type="dxa"/>
        <w:tblLook w:val="01E0" w:firstRow="1" w:lastRow="1" w:firstColumn="1" w:lastColumn="1" w:noHBand="0" w:noVBand="0"/>
      </w:tblPr>
      <w:tblGrid>
        <w:gridCol w:w="4145"/>
        <w:gridCol w:w="1009"/>
        <w:gridCol w:w="291"/>
        <w:gridCol w:w="1022"/>
        <w:gridCol w:w="263"/>
        <w:gridCol w:w="1055"/>
        <w:gridCol w:w="267"/>
        <w:gridCol w:w="1009"/>
      </w:tblGrid>
      <w:tr w:rsidR="00952941" w:rsidRPr="004179E1" w14:paraId="66202A37" w14:textId="77777777" w:rsidTr="00390D9E">
        <w:tc>
          <w:tcPr>
            <w:tcW w:w="4145" w:type="dxa"/>
            <w:vMerge w:val="restart"/>
            <w:shd w:val="clear" w:color="auto" w:fill="auto"/>
          </w:tcPr>
          <w:p w14:paraId="361B552A" w14:textId="77777777" w:rsidR="00952941" w:rsidRPr="004179E1" w:rsidRDefault="00952941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hanging="18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2322" w:type="dxa"/>
            <w:gridSpan w:val="3"/>
            <w:shd w:val="clear" w:color="auto" w:fill="auto"/>
          </w:tcPr>
          <w:p w14:paraId="519F0F03" w14:textId="77777777" w:rsidR="00952941" w:rsidRPr="004179E1" w:rsidRDefault="00952941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4179E1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3" w:type="dxa"/>
            <w:shd w:val="clear" w:color="auto" w:fill="auto"/>
          </w:tcPr>
          <w:p w14:paraId="5E0FCF5D" w14:textId="77777777" w:rsidR="00952941" w:rsidRPr="004179E1" w:rsidRDefault="00952941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331" w:type="dxa"/>
            <w:gridSpan w:val="3"/>
            <w:shd w:val="clear" w:color="auto" w:fill="auto"/>
          </w:tcPr>
          <w:p w14:paraId="1F93047E" w14:textId="77777777" w:rsidR="00952941" w:rsidRPr="004179E1" w:rsidRDefault="00952941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4179E1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52941" w:rsidRPr="004179E1" w14:paraId="43DD0A43" w14:textId="77777777" w:rsidTr="00390D9E">
        <w:tc>
          <w:tcPr>
            <w:tcW w:w="4145" w:type="dxa"/>
            <w:vMerge/>
            <w:shd w:val="clear" w:color="auto" w:fill="auto"/>
          </w:tcPr>
          <w:p w14:paraId="7B007504" w14:textId="77777777" w:rsidR="00952941" w:rsidRPr="004179E1" w:rsidRDefault="00952941" w:rsidP="003443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9" w:type="dxa"/>
            <w:shd w:val="clear" w:color="auto" w:fill="auto"/>
            <w:vAlign w:val="center"/>
          </w:tcPr>
          <w:p w14:paraId="5B961004" w14:textId="2AF26154" w:rsidR="00952941" w:rsidRPr="004179E1" w:rsidRDefault="00D81EFA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91" w:type="dxa"/>
            <w:shd w:val="clear" w:color="auto" w:fill="auto"/>
            <w:vAlign w:val="center"/>
          </w:tcPr>
          <w:p w14:paraId="26F14325" w14:textId="77777777" w:rsidR="00952941" w:rsidRPr="004179E1" w:rsidRDefault="00952941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22" w:type="dxa"/>
            <w:shd w:val="clear" w:color="auto" w:fill="auto"/>
            <w:vAlign w:val="center"/>
          </w:tcPr>
          <w:p w14:paraId="10A9A62E" w14:textId="2EF1E7AA" w:rsidR="00952941" w:rsidRPr="004179E1" w:rsidRDefault="00D81EFA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63" w:type="dxa"/>
            <w:shd w:val="clear" w:color="auto" w:fill="auto"/>
          </w:tcPr>
          <w:p w14:paraId="5758EDFA" w14:textId="77777777" w:rsidR="00952941" w:rsidRPr="004179E1" w:rsidRDefault="00952941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55" w:type="dxa"/>
            <w:shd w:val="clear" w:color="auto" w:fill="auto"/>
            <w:vAlign w:val="center"/>
          </w:tcPr>
          <w:p w14:paraId="09AE83AA" w14:textId="45310FD5" w:rsidR="00952941" w:rsidRPr="004179E1" w:rsidRDefault="00D81EFA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67" w:type="dxa"/>
            <w:shd w:val="clear" w:color="auto" w:fill="auto"/>
            <w:vAlign w:val="center"/>
          </w:tcPr>
          <w:p w14:paraId="06FDBD32" w14:textId="77777777" w:rsidR="00952941" w:rsidRPr="004179E1" w:rsidRDefault="00952941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09" w:type="dxa"/>
            <w:shd w:val="clear" w:color="auto" w:fill="auto"/>
            <w:vAlign w:val="center"/>
          </w:tcPr>
          <w:p w14:paraId="4F4FCFA0" w14:textId="26CB632E" w:rsidR="00952941" w:rsidRPr="004179E1" w:rsidRDefault="00D81EFA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952941" w:rsidRPr="004179E1" w14:paraId="39A21F59" w14:textId="77777777" w:rsidTr="00390D9E">
        <w:tc>
          <w:tcPr>
            <w:tcW w:w="4145" w:type="dxa"/>
            <w:shd w:val="clear" w:color="auto" w:fill="auto"/>
          </w:tcPr>
          <w:p w14:paraId="11DF7DB7" w14:textId="77777777" w:rsidR="00952941" w:rsidRPr="004179E1" w:rsidRDefault="00952941" w:rsidP="003443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4916" w:type="dxa"/>
            <w:gridSpan w:val="7"/>
            <w:shd w:val="clear" w:color="auto" w:fill="auto"/>
          </w:tcPr>
          <w:p w14:paraId="45E692FF" w14:textId="77777777" w:rsidR="00952941" w:rsidRPr="004179E1" w:rsidRDefault="00952941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4179E1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</w:t>
            </w:r>
            <w:r w:rsidRPr="004179E1">
              <w:rPr>
                <w:rFonts w:asciiTheme="majorBidi" w:hAnsiTheme="majorBidi" w:cstheme="majorBidi" w:hint="cs"/>
                <w:b/>
                <w:i/>
                <w:iCs/>
                <w:sz w:val="30"/>
                <w:szCs w:val="30"/>
                <w:cs/>
              </w:rPr>
              <w:t>พัน</w:t>
            </w:r>
            <w:r w:rsidRPr="004179E1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D81EFA" w:rsidRPr="004179E1" w14:paraId="558A9D26" w14:textId="77777777" w:rsidTr="001E33B8">
        <w:tc>
          <w:tcPr>
            <w:tcW w:w="4145" w:type="dxa"/>
            <w:shd w:val="clear" w:color="auto" w:fill="auto"/>
          </w:tcPr>
          <w:p w14:paraId="1B996397" w14:textId="77777777" w:rsidR="00D81EFA" w:rsidRPr="004179E1" w:rsidRDefault="00D81EFA" w:rsidP="00D81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4179E1">
              <w:rPr>
                <w:rFonts w:ascii="Angsana New" w:hAnsi="Angsana New"/>
                <w:sz w:val="30"/>
                <w:szCs w:val="30"/>
                <w:cs/>
              </w:rPr>
              <w:t>เจ้าหนี้การค้า</w:t>
            </w:r>
            <w:r w:rsidRPr="004179E1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4179E1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4179E1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4179E1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009" w:type="dxa"/>
            <w:shd w:val="clear" w:color="auto" w:fill="auto"/>
            <w:vAlign w:val="bottom"/>
          </w:tcPr>
          <w:p w14:paraId="668E4B8E" w14:textId="276984A2" w:rsidR="00D81EFA" w:rsidRPr="004179E1" w:rsidRDefault="00C17A50" w:rsidP="00D81EF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</w:t>
            </w:r>
          </w:p>
        </w:tc>
        <w:tc>
          <w:tcPr>
            <w:tcW w:w="291" w:type="dxa"/>
            <w:shd w:val="clear" w:color="auto" w:fill="auto"/>
          </w:tcPr>
          <w:p w14:paraId="7BF56D29" w14:textId="77777777" w:rsidR="00D81EFA" w:rsidRPr="004179E1" w:rsidRDefault="00D81EFA" w:rsidP="00D81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2" w:type="dxa"/>
            <w:shd w:val="clear" w:color="auto" w:fill="auto"/>
            <w:vAlign w:val="bottom"/>
          </w:tcPr>
          <w:p w14:paraId="1169B14A" w14:textId="3F4495C9" w:rsidR="00D81EFA" w:rsidRPr="004179E1" w:rsidRDefault="00D81EFA" w:rsidP="00D81EF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74</w:t>
            </w:r>
          </w:p>
        </w:tc>
        <w:tc>
          <w:tcPr>
            <w:tcW w:w="263" w:type="dxa"/>
            <w:shd w:val="clear" w:color="auto" w:fill="auto"/>
          </w:tcPr>
          <w:p w14:paraId="1EC30CDF" w14:textId="77777777" w:rsidR="00D81EFA" w:rsidRPr="004179E1" w:rsidRDefault="00D81EFA" w:rsidP="00D81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5" w:type="dxa"/>
            <w:shd w:val="clear" w:color="auto" w:fill="auto"/>
            <w:vAlign w:val="bottom"/>
          </w:tcPr>
          <w:p w14:paraId="3BD18833" w14:textId="28D573CB" w:rsidR="00D81EFA" w:rsidRPr="004179E1" w:rsidRDefault="00C17A50" w:rsidP="00D81EF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822</w:t>
            </w:r>
          </w:p>
        </w:tc>
        <w:tc>
          <w:tcPr>
            <w:tcW w:w="267" w:type="dxa"/>
            <w:shd w:val="clear" w:color="auto" w:fill="auto"/>
          </w:tcPr>
          <w:p w14:paraId="7062E76A" w14:textId="77777777" w:rsidR="00D81EFA" w:rsidRPr="004179E1" w:rsidRDefault="00D81EFA" w:rsidP="00D81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9" w:type="dxa"/>
            <w:shd w:val="clear" w:color="auto" w:fill="auto"/>
            <w:vAlign w:val="bottom"/>
          </w:tcPr>
          <w:p w14:paraId="1D54B403" w14:textId="27F5BF3D" w:rsidR="00D81EFA" w:rsidRPr="004179E1" w:rsidRDefault="00D81EFA" w:rsidP="00D81EF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3,061</w:t>
            </w:r>
          </w:p>
        </w:tc>
      </w:tr>
      <w:tr w:rsidR="00D81EFA" w:rsidRPr="004179E1" w14:paraId="7F20D686" w14:textId="77777777" w:rsidTr="001E33B8">
        <w:tc>
          <w:tcPr>
            <w:tcW w:w="4145" w:type="dxa"/>
            <w:shd w:val="clear" w:color="auto" w:fill="auto"/>
          </w:tcPr>
          <w:p w14:paraId="41BB8E46" w14:textId="77777777" w:rsidR="00D81EFA" w:rsidRPr="004179E1" w:rsidRDefault="00D81EFA" w:rsidP="00D81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4179E1">
              <w:rPr>
                <w:rFonts w:ascii="Angsana New" w:hAnsi="Angsana New"/>
                <w:sz w:val="30"/>
                <w:szCs w:val="30"/>
                <w:cs/>
              </w:rPr>
              <w:t>เจ้าหนี้การค้า</w:t>
            </w:r>
            <w:r w:rsidRPr="004179E1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4179E1">
              <w:rPr>
                <w:rFonts w:ascii="Angsana New" w:hAnsi="Angsana New"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  <w:tc>
          <w:tcPr>
            <w:tcW w:w="1009" w:type="dxa"/>
            <w:shd w:val="clear" w:color="auto" w:fill="auto"/>
            <w:vAlign w:val="bottom"/>
          </w:tcPr>
          <w:p w14:paraId="534DFA9B" w14:textId="1DD44D34" w:rsidR="00D81EFA" w:rsidRPr="004179E1" w:rsidRDefault="00C17A50" w:rsidP="00D81EF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20,432</w:t>
            </w:r>
          </w:p>
        </w:tc>
        <w:tc>
          <w:tcPr>
            <w:tcW w:w="291" w:type="dxa"/>
            <w:shd w:val="clear" w:color="auto" w:fill="auto"/>
          </w:tcPr>
          <w:p w14:paraId="7193EAB7" w14:textId="77777777" w:rsidR="00D81EFA" w:rsidRPr="004179E1" w:rsidRDefault="00D81EFA" w:rsidP="00D81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2" w:type="dxa"/>
            <w:shd w:val="clear" w:color="auto" w:fill="auto"/>
            <w:vAlign w:val="bottom"/>
          </w:tcPr>
          <w:p w14:paraId="52A06996" w14:textId="524ED74B" w:rsidR="00D81EFA" w:rsidRPr="004179E1" w:rsidRDefault="00D81EFA" w:rsidP="00D81EF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22,108</w:t>
            </w:r>
          </w:p>
        </w:tc>
        <w:tc>
          <w:tcPr>
            <w:tcW w:w="263" w:type="dxa"/>
            <w:shd w:val="clear" w:color="auto" w:fill="auto"/>
          </w:tcPr>
          <w:p w14:paraId="6EFF8A1D" w14:textId="77777777" w:rsidR="00D81EFA" w:rsidRPr="004179E1" w:rsidRDefault="00D81EFA" w:rsidP="00D81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5" w:type="dxa"/>
            <w:shd w:val="clear" w:color="auto" w:fill="auto"/>
            <w:vAlign w:val="bottom"/>
          </w:tcPr>
          <w:p w14:paraId="5C626695" w14:textId="71F6A111" w:rsidR="00D81EFA" w:rsidRPr="004179E1" w:rsidRDefault="00C17A50" w:rsidP="00D81EF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19,948</w:t>
            </w:r>
          </w:p>
        </w:tc>
        <w:tc>
          <w:tcPr>
            <w:tcW w:w="267" w:type="dxa"/>
            <w:shd w:val="clear" w:color="auto" w:fill="auto"/>
          </w:tcPr>
          <w:p w14:paraId="46063945" w14:textId="77777777" w:rsidR="00D81EFA" w:rsidRPr="004179E1" w:rsidRDefault="00D81EFA" w:rsidP="00D81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9" w:type="dxa"/>
            <w:shd w:val="clear" w:color="auto" w:fill="auto"/>
            <w:vAlign w:val="bottom"/>
          </w:tcPr>
          <w:p w14:paraId="77CFEF6B" w14:textId="0121F7CD" w:rsidR="00D81EFA" w:rsidRPr="004179E1" w:rsidRDefault="00D81EFA" w:rsidP="00D81EF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22,103</w:t>
            </w:r>
          </w:p>
        </w:tc>
      </w:tr>
      <w:tr w:rsidR="00D81EFA" w:rsidRPr="004179E1" w14:paraId="0E67E9A5" w14:textId="77777777" w:rsidTr="001E33B8">
        <w:tc>
          <w:tcPr>
            <w:tcW w:w="4145" w:type="dxa"/>
            <w:shd w:val="clear" w:color="auto" w:fill="auto"/>
          </w:tcPr>
          <w:p w14:paraId="29D2E039" w14:textId="77777777" w:rsidR="00D81EFA" w:rsidRPr="004179E1" w:rsidRDefault="00D81EFA" w:rsidP="00D81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cs/>
              </w:rPr>
            </w:pPr>
            <w:r w:rsidRPr="004179E1">
              <w:rPr>
                <w:rFonts w:ascii="Angsana New" w:hAnsi="Angsana New"/>
                <w:sz w:val="30"/>
                <w:szCs w:val="30"/>
                <w:cs/>
              </w:rPr>
              <w:t>เจ้าหนี้อื่น</w:t>
            </w:r>
            <w:r w:rsidRPr="004179E1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4179E1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009" w:type="dxa"/>
            <w:shd w:val="clear" w:color="auto" w:fill="auto"/>
          </w:tcPr>
          <w:p w14:paraId="19F0A2D5" w14:textId="6C8B01EE" w:rsidR="00D81EFA" w:rsidRPr="004179E1" w:rsidRDefault="005A1588" w:rsidP="00D81EFA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C17A50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5E1B37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91" w:type="dxa"/>
            <w:shd w:val="clear" w:color="auto" w:fill="auto"/>
          </w:tcPr>
          <w:p w14:paraId="3FA37ABA" w14:textId="77777777" w:rsidR="00D81EFA" w:rsidRPr="004179E1" w:rsidRDefault="00D81EFA" w:rsidP="00D81EFA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22" w:type="dxa"/>
            <w:shd w:val="clear" w:color="auto" w:fill="auto"/>
          </w:tcPr>
          <w:p w14:paraId="7DA817FE" w14:textId="46C4C62B" w:rsidR="00D81EFA" w:rsidRPr="004179E1" w:rsidRDefault="00D81EFA" w:rsidP="00D81EFA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557</w:t>
            </w:r>
          </w:p>
        </w:tc>
        <w:tc>
          <w:tcPr>
            <w:tcW w:w="263" w:type="dxa"/>
            <w:shd w:val="clear" w:color="auto" w:fill="auto"/>
          </w:tcPr>
          <w:p w14:paraId="34AD7717" w14:textId="77777777" w:rsidR="00D81EFA" w:rsidRPr="004179E1" w:rsidRDefault="00D81EFA" w:rsidP="00D81EFA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55" w:type="dxa"/>
            <w:shd w:val="clear" w:color="auto" w:fill="auto"/>
          </w:tcPr>
          <w:p w14:paraId="7DBE8518" w14:textId="754F4D56" w:rsidR="00D81EFA" w:rsidRPr="004179E1" w:rsidRDefault="00C17A50" w:rsidP="00D81EF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5,755</w:t>
            </w:r>
          </w:p>
        </w:tc>
        <w:tc>
          <w:tcPr>
            <w:tcW w:w="267" w:type="dxa"/>
            <w:shd w:val="clear" w:color="auto" w:fill="auto"/>
          </w:tcPr>
          <w:p w14:paraId="1104DE76" w14:textId="77777777" w:rsidR="00D81EFA" w:rsidRPr="004179E1" w:rsidRDefault="00D81EFA" w:rsidP="00D81EFA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09" w:type="dxa"/>
            <w:shd w:val="clear" w:color="auto" w:fill="auto"/>
          </w:tcPr>
          <w:p w14:paraId="02D70859" w14:textId="2CB98020" w:rsidR="00D81EFA" w:rsidRPr="004179E1" w:rsidRDefault="00D81EFA" w:rsidP="00D81EFA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3,866</w:t>
            </w:r>
          </w:p>
        </w:tc>
      </w:tr>
      <w:tr w:rsidR="00D81EFA" w:rsidRPr="004179E1" w14:paraId="0A6E75D8" w14:textId="77777777" w:rsidTr="001E33B8">
        <w:tc>
          <w:tcPr>
            <w:tcW w:w="4145" w:type="dxa"/>
            <w:shd w:val="clear" w:color="auto" w:fill="auto"/>
          </w:tcPr>
          <w:p w14:paraId="437B11F8" w14:textId="77777777" w:rsidR="00D81EFA" w:rsidRPr="004179E1" w:rsidRDefault="00D81EFA" w:rsidP="00D81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4179E1">
              <w:rPr>
                <w:rFonts w:ascii="Angsana New" w:hAnsi="Angsana New"/>
                <w:sz w:val="30"/>
                <w:szCs w:val="30"/>
                <w:cs/>
              </w:rPr>
              <w:t>เจ้าหนี้อื่น</w:t>
            </w:r>
            <w:r w:rsidRPr="004179E1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4179E1">
              <w:rPr>
                <w:rFonts w:ascii="Angsana New" w:hAnsi="Angsana New"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  <w:tc>
          <w:tcPr>
            <w:tcW w:w="1009" w:type="dxa"/>
            <w:shd w:val="clear" w:color="auto" w:fill="auto"/>
          </w:tcPr>
          <w:p w14:paraId="636D3C52" w14:textId="77777777" w:rsidR="00D81EFA" w:rsidRPr="004179E1" w:rsidRDefault="00D81EFA" w:rsidP="00D81EFA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1" w:type="dxa"/>
            <w:shd w:val="clear" w:color="auto" w:fill="auto"/>
          </w:tcPr>
          <w:p w14:paraId="70AFFED6" w14:textId="77777777" w:rsidR="00D81EFA" w:rsidRPr="004179E1" w:rsidRDefault="00D81EFA" w:rsidP="00D81EFA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22" w:type="dxa"/>
            <w:shd w:val="clear" w:color="auto" w:fill="auto"/>
          </w:tcPr>
          <w:p w14:paraId="2AD04AE9" w14:textId="77777777" w:rsidR="00D81EFA" w:rsidRPr="004179E1" w:rsidRDefault="00D81EFA" w:rsidP="00D81EFA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14:paraId="13D6872B" w14:textId="77777777" w:rsidR="00D81EFA" w:rsidRPr="004179E1" w:rsidRDefault="00D81EFA" w:rsidP="00D81EFA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55" w:type="dxa"/>
            <w:shd w:val="clear" w:color="auto" w:fill="auto"/>
          </w:tcPr>
          <w:p w14:paraId="280C2AC7" w14:textId="77777777" w:rsidR="00D81EFA" w:rsidRPr="004179E1" w:rsidRDefault="00D81EFA" w:rsidP="00D81EFA">
            <w:pPr>
              <w:pStyle w:val="NoSpacing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7" w:type="dxa"/>
            <w:shd w:val="clear" w:color="auto" w:fill="auto"/>
          </w:tcPr>
          <w:p w14:paraId="75D1E9EF" w14:textId="77777777" w:rsidR="00D81EFA" w:rsidRPr="004179E1" w:rsidRDefault="00D81EFA" w:rsidP="00D81EFA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09" w:type="dxa"/>
            <w:shd w:val="clear" w:color="auto" w:fill="auto"/>
          </w:tcPr>
          <w:p w14:paraId="11086745" w14:textId="77777777" w:rsidR="00D81EFA" w:rsidRPr="004179E1" w:rsidRDefault="00D81EFA" w:rsidP="00D81EFA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81EFA" w:rsidRPr="004179E1" w14:paraId="01C6DD58" w14:textId="77777777" w:rsidTr="001E33B8">
        <w:tc>
          <w:tcPr>
            <w:tcW w:w="4145" w:type="dxa"/>
            <w:shd w:val="clear" w:color="auto" w:fill="auto"/>
          </w:tcPr>
          <w:p w14:paraId="4AABA6A6" w14:textId="77777777" w:rsidR="00D81EFA" w:rsidRPr="004179E1" w:rsidRDefault="00D81EFA" w:rsidP="00D81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4179E1">
              <w:rPr>
                <w:rFonts w:ascii="Angsana New" w:hAnsi="Angsana New"/>
                <w:sz w:val="30"/>
                <w:szCs w:val="30"/>
              </w:rPr>
              <w:t xml:space="preserve">      </w:t>
            </w:r>
            <w:r w:rsidRPr="004179E1">
              <w:rPr>
                <w:rFonts w:ascii="Angsana New" w:hAnsi="Angsana New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009" w:type="dxa"/>
            <w:shd w:val="clear" w:color="auto" w:fill="auto"/>
          </w:tcPr>
          <w:p w14:paraId="36251D93" w14:textId="1399DDE9" w:rsidR="00D81EFA" w:rsidRPr="004179E1" w:rsidRDefault="00C17A50" w:rsidP="00D81EFA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94,57</w:t>
            </w:r>
            <w:r w:rsidR="005A1588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91" w:type="dxa"/>
            <w:shd w:val="clear" w:color="auto" w:fill="auto"/>
          </w:tcPr>
          <w:p w14:paraId="48EC6020" w14:textId="77777777" w:rsidR="00D81EFA" w:rsidRPr="004179E1" w:rsidRDefault="00D81EFA" w:rsidP="00D81EFA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22" w:type="dxa"/>
            <w:shd w:val="clear" w:color="auto" w:fill="auto"/>
          </w:tcPr>
          <w:p w14:paraId="2F308FA8" w14:textId="5FE48A8B" w:rsidR="00D81EFA" w:rsidRPr="004179E1" w:rsidRDefault="00D81EFA" w:rsidP="00D81EFA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66,423</w:t>
            </w:r>
          </w:p>
        </w:tc>
        <w:tc>
          <w:tcPr>
            <w:tcW w:w="263" w:type="dxa"/>
            <w:shd w:val="clear" w:color="auto" w:fill="auto"/>
          </w:tcPr>
          <w:p w14:paraId="7503E650" w14:textId="77777777" w:rsidR="00D81EFA" w:rsidRPr="004179E1" w:rsidRDefault="00D81EFA" w:rsidP="00D81EFA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55" w:type="dxa"/>
            <w:shd w:val="clear" w:color="auto" w:fill="auto"/>
          </w:tcPr>
          <w:p w14:paraId="31A77370" w14:textId="420D12E6" w:rsidR="00D81EFA" w:rsidRPr="004179E1" w:rsidRDefault="00C17A50" w:rsidP="00D81EF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93,</w:t>
            </w:r>
            <w:r w:rsidR="007D6AE9">
              <w:rPr>
                <w:rFonts w:asciiTheme="majorBidi" w:hAnsiTheme="majorBidi" w:cstheme="majorBidi"/>
                <w:sz w:val="30"/>
                <w:szCs w:val="30"/>
              </w:rPr>
              <w:t>230</w:t>
            </w:r>
          </w:p>
        </w:tc>
        <w:tc>
          <w:tcPr>
            <w:tcW w:w="267" w:type="dxa"/>
            <w:shd w:val="clear" w:color="auto" w:fill="auto"/>
          </w:tcPr>
          <w:p w14:paraId="00046A94" w14:textId="77777777" w:rsidR="00D81EFA" w:rsidRPr="004179E1" w:rsidRDefault="00D81EFA" w:rsidP="00D81EFA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09" w:type="dxa"/>
            <w:shd w:val="clear" w:color="auto" w:fill="auto"/>
          </w:tcPr>
          <w:p w14:paraId="44796FE8" w14:textId="1B21E1E8" w:rsidR="00D81EFA" w:rsidRPr="004179E1" w:rsidRDefault="00D81EFA" w:rsidP="00D81EF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63,121</w:t>
            </w:r>
          </w:p>
        </w:tc>
      </w:tr>
      <w:tr w:rsidR="00D81EFA" w:rsidRPr="004179E1" w14:paraId="005B1B53" w14:textId="77777777" w:rsidTr="001E33B8">
        <w:tc>
          <w:tcPr>
            <w:tcW w:w="4145" w:type="dxa"/>
            <w:shd w:val="clear" w:color="auto" w:fill="auto"/>
          </w:tcPr>
          <w:p w14:paraId="452633F0" w14:textId="77777777" w:rsidR="00D81EFA" w:rsidRPr="004179E1" w:rsidRDefault="00D81EFA" w:rsidP="00D81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179E1">
              <w:rPr>
                <w:rFonts w:ascii="Angsana New" w:hAnsi="Angsana New"/>
                <w:sz w:val="30"/>
                <w:szCs w:val="30"/>
              </w:rPr>
              <w:t xml:space="preserve">      </w:t>
            </w:r>
            <w:r w:rsidRPr="004179E1">
              <w:rPr>
                <w:rFonts w:ascii="Angsana New" w:hAnsi="Angsana New"/>
                <w:sz w:val="30"/>
                <w:szCs w:val="30"/>
                <w:cs/>
              </w:rPr>
              <w:t>เงินประกันพนักงาน</w:t>
            </w:r>
          </w:p>
        </w:tc>
        <w:tc>
          <w:tcPr>
            <w:tcW w:w="1009" w:type="dxa"/>
            <w:shd w:val="clear" w:color="auto" w:fill="auto"/>
            <w:vAlign w:val="bottom"/>
          </w:tcPr>
          <w:p w14:paraId="65A35627" w14:textId="7B75E0EE" w:rsidR="00D81EFA" w:rsidRPr="004179E1" w:rsidRDefault="00C17A50" w:rsidP="00D81EF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30,885</w:t>
            </w:r>
          </w:p>
        </w:tc>
        <w:tc>
          <w:tcPr>
            <w:tcW w:w="291" w:type="dxa"/>
            <w:shd w:val="clear" w:color="auto" w:fill="auto"/>
          </w:tcPr>
          <w:p w14:paraId="462D1073" w14:textId="77777777" w:rsidR="00D81EFA" w:rsidRPr="004179E1" w:rsidRDefault="00D81EFA" w:rsidP="00D81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2" w:type="dxa"/>
            <w:shd w:val="clear" w:color="auto" w:fill="auto"/>
            <w:vAlign w:val="bottom"/>
          </w:tcPr>
          <w:p w14:paraId="49DCF666" w14:textId="756A2C23" w:rsidR="00D81EFA" w:rsidRPr="004179E1" w:rsidRDefault="00D81EFA" w:rsidP="00D81EF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27,625</w:t>
            </w:r>
          </w:p>
        </w:tc>
        <w:tc>
          <w:tcPr>
            <w:tcW w:w="263" w:type="dxa"/>
            <w:shd w:val="clear" w:color="auto" w:fill="auto"/>
          </w:tcPr>
          <w:p w14:paraId="3CE5931A" w14:textId="77777777" w:rsidR="00D81EFA" w:rsidRPr="004179E1" w:rsidRDefault="00D81EFA" w:rsidP="00D81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5" w:type="dxa"/>
            <w:shd w:val="clear" w:color="auto" w:fill="auto"/>
            <w:vAlign w:val="bottom"/>
          </w:tcPr>
          <w:p w14:paraId="4E492370" w14:textId="4C836D96" w:rsidR="00D81EFA" w:rsidRPr="004179E1" w:rsidRDefault="007D6AE9" w:rsidP="00D81EF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25,19</w:t>
            </w:r>
            <w:r w:rsidR="005A158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</w:t>
            </w:r>
          </w:p>
        </w:tc>
        <w:tc>
          <w:tcPr>
            <w:tcW w:w="267" w:type="dxa"/>
            <w:shd w:val="clear" w:color="auto" w:fill="auto"/>
          </w:tcPr>
          <w:p w14:paraId="66E1551B" w14:textId="77777777" w:rsidR="00D81EFA" w:rsidRPr="004179E1" w:rsidRDefault="00D81EFA" w:rsidP="00D81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9" w:type="dxa"/>
            <w:shd w:val="clear" w:color="auto" w:fill="auto"/>
            <w:vAlign w:val="bottom"/>
          </w:tcPr>
          <w:p w14:paraId="6D8AC958" w14:textId="3A9CFC0D" w:rsidR="00D81EFA" w:rsidRPr="004179E1" w:rsidRDefault="00D81EFA" w:rsidP="00D81EF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27,625</w:t>
            </w:r>
          </w:p>
        </w:tc>
      </w:tr>
      <w:tr w:rsidR="00D81EFA" w:rsidRPr="004179E1" w14:paraId="2530C466" w14:textId="77777777" w:rsidTr="001E33B8">
        <w:tc>
          <w:tcPr>
            <w:tcW w:w="4145" w:type="dxa"/>
            <w:shd w:val="clear" w:color="auto" w:fill="auto"/>
          </w:tcPr>
          <w:p w14:paraId="4233F76C" w14:textId="77777777" w:rsidR="00D81EFA" w:rsidRPr="004179E1" w:rsidRDefault="00D81EFA" w:rsidP="00D81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179E1">
              <w:rPr>
                <w:rFonts w:asciiTheme="majorBidi" w:hAnsiTheme="majorBidi" w:cstheme="majorBidi"/>
                <w:sz w:val="30"/>
                <w:szCs w:val="30"/>
              </w:rPr>
              <w:t xml:space="preserve">      </w:t>
            </w:r>
            <w:r w:rsidRPr="004179E1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10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A7D3E2" w14:textId="6D0593B5" w:rsidR="00D81EFA" w:rsidRPr="004179E1" w:rsidRDefault="00C17A50" w:rsidP="00D81EF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25,24</w:t>
            </w:r>
            <w:r w:rsidR="005A158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0</w:t>
            </w:r>
          </w:p>
        </w:tc>
        <w:tc>
          <w:tcPr>
            <w:tcW w:w="291" w:type="dxa"/>
            <w:shd w:val="clear" w:color="auto" w:fill="auto"/>
          </w:tcPr>
          <w:p w14:paraId="677871AC" w14:textId="77777777" w:rsidR="00D81EFA" w:rsidRPr="004179E1" w:rsidRDefault="00D81EFA" w:rsidP="00D81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ADB4E5" w14:textId="0BE3064C" w:rsidR="00D81EFA" w:rsidRPr="004179E1" w:rsidRDefault="00D81EFA" w:rsidP="00D81EF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11,121</w:t>
            </w:r>
          </w:p>
        </w:tc>
        <w:tc>
          <w:tcPr>
            <w:tcW w:w="263" w:type="dxa"/>
            <w:shd w:val="clear" w:color="auto" w:fill="auto"/>
          </w:tcPr>
          <w:p w14:paraId="2D016DC4" w14:textId="77777777" w:rsidR="00D81EFA" w:rsidRPr="004179E1" w:rsidRDefault="00D81EFA" w:rsidP="00D81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DCB100" w14:textId="766189A8" w:rsidR="00D81EFA" w:rsidRPr="004179E1" w:rsidRDefault="007D6AE9" w:rsidP="00D81EF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24,22</w:t>
            </w:r>
            <w:r w:rsidR="00E3484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</w:t>
            </w:r>
          </w:p>
        </w:tc>
        <w:tc>
          <w:tcPr>
            <w:tcW w:w="267" w:type="dxa"/>
            <w:shd w:val="clear" w:color="auto" w:fill="auto"/>
          </w:tcPr>
          <w:p w14:paraId="6F7F1AB3" w14:textId="77777777" w:rsidR="00D81EFA" w:rsidRPr="004179E1" w:rsidRDefault="00D81EFA" w:rsidP="00D81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302CBA" w14:textId="0D698868" w:rsidR="00D81EFA" w:rsidRPr="004179E1" w:rsidRDefault="00D81EFA" w:rsidP="00D81EF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11,026</w:t>
            </w:r>
          </w:p>
        </w:tc>
      </w:tr>
      <w:tr w:rsidR="00D81EFA" w:rsidRPr="004179E1" w14:paraId="392ED3FA" w14:textId="77777777" w:rsidTr="001E33B8">
        <w:trPr>
          <w:trHeight w:val="235"/>
        </w:trPr>
        <w:tc>
          <w:tcPr>
            <w:tcW w:w="4145" w:type="dxa"/>
            <w:shd w:val="clear" w:color="auto" w:fill="auto"/>
            <w:vAlign w:val="bottom"/>
          </w:tcPr>
          <w:p w14:paraId="5AEB3506" w14:textId="77777777" w:rsidR="00D81EFA" w:rsidRPr="004179E1" w:rsidRDefault="00D81EFA" w:rsidP="00D81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179E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C5E1B52" w14:textId="412CE314" w:rsidR="00D81EFA" w:rsidRPr="004179E1" w:rsidRDefault="00C17A50" w:rsidP="00D81EF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171,542</w:t>
            </w:r>
          </w:p>
        </w:tc>
        <w:tc>
          <w:tcPr>
            <w:tcW w:w="291" w:type="dxa"/>
            <w:shd w:val="clear" w:color="auto" w:fill="auto"/>
          </w:tcPr>
          <w:p w14:paraId="114AE119" w14:textId="77777777" w:rsidR="00D81EFA" w:rsidRPr="004179E1" w:rsidRDefault="00D81EFA" w:rsidP="00D81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0AA3A6D" w14:textId="72D3B88C" w:rsidR="00D81EFA" w:rsidRPr="004179E1" w:rsidRDefault="00D81EFA" w:rsidP="00D81EF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127,908</w:t>
            </w:r>
          </w:p>
        </w:tc>
        <w:tc>
          <w:tcPr>
            <w:tcW w:w="263" w:type="dxa"/>
            <w:shd w:val="clear" w:color="auto" w:fill="auto"/>
          </w:tcPr>
          <w:p w14:paraId="1D901FDF" w14:textId="77777777" w:rsidR="00D81EFA" w:rsidRPr="004179E1" w:rsidRDefault="00D81EFA" w:rsidP="00D81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D23714D" w14:textId="4E44C61E" w:rsidR="00D81EFA" w:rsidRPr="004179E1" w:rsidRDefault="007D6AE9" w:rsidP="00D81EF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169,17</w:t>
            </w:r>
            <w:r w:rsidR="00E34840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7</w:t>
            </w:r>
          </w:p>
        </w:tc>
        <w:tc>
          <w:tcPr>
            <w:tcW w:w="267" w:type="dxa"/>
            <w:shd w:val="clear" w:color="auto" w:fill="auto"/>
          </w:tcPr>
          <w:p w14:paraId="13BE5A4C" w14:textId="77777777" w:rsidR="00D81EFA" w:rsidRPr="004179E1" w:rsidRDefault="00D81EFA" w:rsidP="00D81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89AE423" w14:textId="11BEB3E9" w:rsidR="00D81EFA" w:rsidRPr="004179E1" w:rsidRDefault="00D81EFA" w:rsidP="00D81EF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130,802</w:t>
            </w:r>
          </w:p>
        </w:tc>
      </w:tr>
    </w:tbl>
    <w:p w14:paraId="559F932B" w14:textId="77777777" w:rsidR="005742D6" w:rsidRDefault="005742D6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hanging="547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5A0B723A" w14:textId="67DE48E6" w:rsidR="007711E0" w:rsidRDefault="00DC34F3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hanging="547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1</w:t>
      </w:r>
      <w:r w:rsidR="00915AE8">
        <w:rPr>
          <w:rFonts w:ascii="Angsana New" w:hAnsi="Angsana New"/>
          <w:b/>
          <w:bCs/>
          <w:sz w:val="30"/>
          <w:szCs w:val="30"/>
        </w:rPr>
        <w:t>8</w:t>
      </w:r>
      <w:r w:rsidR="007711E0" w:rsidRPr="007711E0">
        <w:rPr>
          <w:rFonts w:ascii="Angsana New" w:hAnsi="Angsana New"/>
          <w:b/>
          <w:bCs/>
          <w:sz w:val="30"/>
          <w:szCs w:val="30"/>
          <w:cs/>
        </w:rPr>
        <w:tab/>
      </w:r>
      <w:r w:rsidR="00C303F9" w:rsidRPr="00553BFA">
        <w:rPr>
          <w:rFonts w:ascii="Angsana New" w:hAnsi="Angsana New" w:hint="cs"/>
          <w:b/>
          <w:bCs/>
          <w:sz w:val="30"/>
          <w:szCs w:val="30"/>
          <w:cs/>
        </w:rPr>
        <w:t>ประมาณการหนี้สินไม่หมุนเวียนสำหรับผลประโยชน์พนักงาน</w:t>
      </w:r>
    </w:p>
    <w:p w14:paraId="042A07DF" w14:textId="77777777" w:rsidR="00C303F9" w:rsidRPr="00CF1FF6" w:rsidRDefault="00C303F9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hanging="547"/>
        <w:jc w:val="thaiDistribute"/>
        <w:rPr>
          <w:rFonts w:ascii="Angsana New" w:hAnsi="Angsana New"/>
          <w:b/>
          <w:bCs/>
          <w:sz w:val="24"/>
          <w:szCs w:val="24"/>
        </w:rPr>
      </w:pPr>
    </w:p>
    <w:tbl>
      <w:tblPr>
        <w:tblW w:w="4753" w:type="pct"/>
        <w:tblInd w:w="450" w:type="dxa"/>
        <w:tblBorders>
          <w:bottom w:val="doub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144"/>
        <w:gridCol w:w="1081"/>
        <w:gridCol w:w="248"/>
        <w:gridCol w:w="1103"/>
        <w:gridCol w:w="245"/>
        <w:gridCol w:w="1048"/>
        <w:gridCol w:w="248"/>
        <w:gridCol w:w="1014"/>
      </w:tblGrid>
      <w:tr w:rsidR="00C841E5" w:rsidRPr="004179E1" w14:paraId="265332ED" w14:textId="77777777" w:rsidTr="00B26652">
        <w:trPr>
          <w:trHeight w:val="20"/>
          <w:tblHeader/>
        </w:trPr>
        <w:tc>
          <w:tcPr>
            <w:tcW w:w="2269" w:type="pct"/>
            <w:vMerge w:val="restart"/>
            <w:shd w:val="clear" w:color="auto" w:fill="auto"/>
          </w:tcPr>
          <w:p w14:paraId="1163BA5C" w14:textId="77777777" w:rsidR="00C841E5" w:rsidRPr="004179E1" w:rsidRDefault="00C841E5" w:rsidP="00344305">
            <w:pPr>
              <w:tabs>
                <w:tab w:val="clear" w:pos="227"/>
              </w:tabs>
              <w:rPr>
                <w:rFonts w:asciiTheme="majorBidi" w:hAnsiTheme="majorBidi" w:cstheme="majorBidi"/>
                <w:b/>
                <w:i/>
                <w:iCs/>
                <w:color w:val="0000FF"/>
                <w:sz w:val="30"/>
                <w:szCs w:val="30"/>
                <w:highlight w:val="lightGray"/>
                <w:shd w:val="clear" w:color="auto" w:fill="E6E6E6"/>
              </w:rPr>
            </w:pPr>
          </w:p>
          <w:p w14:paraId="39F10DB3" w14:textId="1639F426" w:rsidR="00C841E5" w:rsidRPr="004179E1" w:rsidRDefault="00C841E5" w:rsidP="00344305">
            <w:pPr>
              <w:tabs>
                <w:tab w:val="clear" w:pos="227"/>
              </w:tabs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466" w:type="pct"/>
            <w:gridSpan w:val="4"/>
          </w:tcPr>
          <w:p w14:paraId="6FA7614B" w14:textId="6FCBF76B" w:rsidR="00C841E5" w:rsidRPr="004179E1" w:rsidRDefault="00C841E5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4179E1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  <w:tc>
          <w:tcPr>
            <w:tcW w:w="1265" w:type="pct"/>
            <w:gridSpan w:val="3"/>
          </w:tcPr>
          <w:p w14:paraId="034C6F37" w14:textId="3F7075B7" w:rsidR="00C841E5" w:rsidRPr="004179E1" w:rsidRDefault="00C841E5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3" w:hanging="1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4179E1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81EFA" w:rsidRPr="004179E1" w14:paraId="33EF6D28" w14:textId="77777777" w:rsidTr="008F5F51">
        <w:trPr>
          <w:trHeight w:val="20"/>
          <w:tblHeader/>
        </w:trPr>
        <w:tc>
          <w:tcPr>
            <w:tcW w:w="2269" w:type="pct"/>
            <w:vMerge/>
            <w:shd w:val="clear" w:color="auto" w:fill="auto"/>
          </w:tcPr>
          <w:p w14:paraId="60D56C70" w14:textId="77777777" w:rsidR="00D81EFA" w:rsidRPr="004179E1" w:rsidRDefault="00D81EFA" w:rsidP="00D81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4" w:hanging="184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92" w:type="pct"/>
            <w:vAlign w:val="center"/>
          </w:tcPr>
          <w:p w14:paraId="76ADFA52" w14:textId="0536412A" w:rsidR="00D81EFA" w:rsidRPr="004179E1" w:rsidRDefault="00D81EFA" w:rsidP="00D81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36" w:type="pct"/>
            <w:vAlign w:val="center"/>
          </w:tcPr>
          <w:p w14:paraId="0B6922BD" w14:textId="77777777" w:rsidR="00D81EFA" w:rsidRPr="004179E1" w:rsidRDefault="00D81EFA" w:rsidP="00D81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</w:pPr>
          </w:p>
        </w:tc>
        <w:tc>
          <w:tcPr>
            <w:tcW w:w="604" w:type="pct"/>
            <w:vAlign w:val="center"/>
          </w:tcPr>
          <w:p w14:paraId="5B666561" w14:textId="6995533B" w:rsidR="00D81EFA" w:rsidRPr="004179E1" w:rsidRDefault="00D81EFA" w:rsidP="00D81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34" w:type="pct"/>
          </w:tcPr>
          <w:p w14:paraId="024C2757" w14:textId="77777777" w:rsidR="00D81EFA" w:rsidRPr="004179E1" w:rsidRDefault="00D81EFA" w:rsidP="00D81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</w:pPr>
          </w:p>
        </w:tc>
        <w:tc>
          <w:tcPr>
            <w:tcW w:w="574" w:type="pct"/>
            <w:vAlign w:val="center"/>
          </w:tcPr>
          <w:p w14:paraId="3E8DD3B3" w14:textId="3F477E9F" w:rsidR="00D81EFA" w:rsidRPr="004179E1" w:rsidRDefault="00D81EFA" w:rsidP="00D81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36" w:type="pct"/>
            <w:vAlign w:val="center"/>
          </w:tcPr>
          <w:p w14:paraId="61FF627A" w14:textId="77777777" w:rsidR="00D81EFA" w:rsidRPr="004179E1" w:rsidRDefault="00D81EFA" w:rsidP="00D81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</w:pPr>
          </w:p>
        </w:tc>
        <w:tc>
          <w:tcPr>
            <w:tcW w:w="555" w:type="pct"/>
            <w:vAlign w:val="center"/>
          </w:tcPr>
          <w:p w14:paraId="1D71DB1B" w14:textId="6466346E" w:rsidR="00D81EFA" w:rsidRPr="004179E1" w:rsidRDefault="00D81EFA" w:rsidP="00D81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C841E5" w:rsidRPr="004179E1" w14:paraId="0FFEDE92" w14:textId="77777777" w:rsidTr="00B26652">
        <w:trPr>
          <w:trHeight w:val="20"/>
          <w:tblHeader/>
        </w:trPr>
        <w:tc>
          <w:tcPr>
            <w:tcW w:w="2269" w:type="pct"/>
            <w:vAlign w:val="center"/>
          </w:tcPr>
          <w:p w14:paraId="033B62EA" w14:textId="48580B87" w:rsidR="00C841E5" w:rsidRPr="004179E1" w:rsidRDefault="00C841E5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2731" w:type="pct"/>
            <w:gridSpan w:val="7"/>
          </w:tcPr>
          <w:p w14:paraId="184E5425" w14:textId="276DFCB9" w:rsidR="00C841E5" w:rsidRPr="004179E1" w:rsidRDefault="00C841E5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</w:rPr>
            </w:pPr>
            <w:r w:rsidRPr="004179E1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lang w:val="en-GB"/>
              </w:rPr>
              <w:t>(</w:t>
            </w:r>
            <w:r w:rsidR="0096518E">
              <w:rPr>
                <w:rFonts w:asciiTheme="majorBidi" w:hAnsiTheme="majorBidi" w:cstheme="majorBidi" w:hint="cs"/>
                <w:i/>
                <w:iCs/>
                <w:color w:val="000000"/>
                <w:sz w:val="30"/>
                <w:szCs w:val="30"/>
                <w:cs/>
                <w:lang w:val="en-GB"/>
              </w:rPr>
              <w:t>พัน</w:t>
            </w:r>
            <w:r w:rsidRPr="004179E1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  <w:lang w:val="en-GB"/>
              </w:rPr>
              <w:t>บาท)</w:t>
            </w:r>
          </w:p>
        </w:tc>
      </w:tr>
      <w:tr w:rsidR="00D81EFA" w:rsidRPr="004179E1" w14:paraId="0BD158C9" w14:textId="77777777" w:rsidTr="001E33B8">
        <w:trPr>
          <w:trHeight w:val="20"/>
        </w:trPr>
        <w:tc>
          <w:tcPr>
            <w:tcW w:w="2269" w:type="pct"/>
            <w:tcBorders>
              <w:bottom w:val="nil"/>
            </w:tcBorders>
          </w:tcPr>
          <w:p w14:paraId="3FAD4A53" w14:textId="21F9ADAB" w:rsidR="00D81EFA" w:rsidRPr="004179E1" w:rsidRDefault="00D81EFA" w:rsidP="00D81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6" w:hanging="256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โครงการผลประโยชน์ที่กำหนดไว้</w:t>
            </w:r>
          </w:p>
        </w:tc>
        <w:tc>
          <w:tcPr>
            <w:tcW w:w="592" w:type="pct"/>
            <w:tcBorders>
              <w:bottom w:val="nil"/>
            </w:tcBorders>
            <w:shd w:val="clear" w:color="auto" w:fill="auto"/>
            <w:vAlign w:val="bottom"/>
          </w:tcPr>
          <w:p w14:paraId="76093056" w14:textId="77B67233" w:rsidR="00D81EFA" w:rsidRPr="004179E1" w:rsidRDefault="00E56BB6" w:rsidP="00D81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23,</w:t>
            </w:r>
            <w:r w:rsidR="007D61C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17</w:t>
            </w:r>
            <w:r w:rsidR="00E3484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</w:t>
            </w:r>
          </w:p>
        </w:tc>
        <w:tc>
          <w:tcPr>
            <w:tcW w:w="136" w:type="pct"/>
            <w:tcBorders>
              <w:bottom w:val="nil"/>
            </w:tcBorders>
            <w:shd w:val="clear" w:color="auto" w:fill="auto"/>
            <w:vAlign w:val="bottom"/>
          </w:tcPr>
          <w:p w14:paraId="59903971" w14:textId="77777777" w:rsidR="00D81EFA" w:rsidRPr="004179E1" w:rsidRDefault="00D81EFA" w:rsidP="00D81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04" w:type="pct"/>
            <w:tcBorders>
              <w:bottom w:val="nil"/>
            </w:tcBorders>
            <w:shd w:val="clear" w:color="auto" w:fill="auto"/>
            <w:vAlign w:val="bottom"/>
          </w:tcPr>
          <w:p w14:paraId="0CF89AF7" w14:textId="16A44D64" w:rsidR="00D81EFA" w:rsidRPr="004179E1" w:rsidRDefault="00D81EFA" w:rsidP="00D81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23,181</w:t>
            </w:r>
          </w:p>
        </w:tc>
        <w:tc>
          <w:tcPr>
            <w:tcW w:w="134" w:type="pct"/>
            <w:tcBorders>
              <w:bottom w:val="nil"/>
            </w:tcBorders>
            <w:shd w:val="clear" w:color="auto" w:fill="auto"/>
            <w:vAlign w:val="bottom"/>
          </w:tcPr>
          <w:p w14:paraId="385DB353" w14:textId="77777777" w:rsidR="00D81EFA" w:rsidRPr="004179E1" w:rsidRDefault="00D81EFA" w:rsidP="00D81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74" w:type="pct"/>
            <w:tcBorders>
              <w:bottom w:val="nil"/>
            </w:tcBorders>
            <w:shd w:val="clear" w:color="auto" w:fill="auto"/>
            <w:vAlign w:val="bottom"/>
          </w:tcPr>
          <w:p w14:paraId="7DB53677" w14:textId="393545BF" w:rsidR="00D81EFA" w:rsidRPr="004179E1" w:rsidRDefault="00E56BB6" w:rsidP="00D81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18,625</w:t>
            </w:r>
          </w:p>
        </w:tc>
        <w:tc>
          <w:tcPr>
            <w:tcW w:w="136" w:type="pct"/>
            <w:tcBorders>
              <w:bottom w:val="nil"/>
            </w:tcBorders>
            <w:shd w:val="clear" w:color="auto" w:fill="auto"/>
            <w:vAlign w:val="bottom"/>
          </w:tcPr>
          <w:p w14:paraId="2BF75FBA" w14:textId="77777777" w:rsidR="00D81EFA" w:rsidRPr="004179E1" w:rsidRDefault="00D81EFA" w:rsidP="00D81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55" w:type="pct"/>
            <w:tcBorders>
              <w:bottom w:val="nil"/>
            </w:tcBorders>
            <w:shd w:val="clear" w:color="auto" w:fill="auto"/>
            <w:vAlign w:val="bottom"/>
          </w:tcPr>
          <w:p w14:paraId="4C203D02" w14:textId="3B4A0BDB" w:rsidR="00D81EFA" w:rsidRPr="000B2F61" w:rsidRDefault="00D81EFA" w:rsidP="00D81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19,024</w:t>
            </w:r>
          </w:p>
        </w:tc>
      </w:tr>
      <w:tr w:rsidR="00D81EFA" w:rsidRPr="004179E1" w14:paraId="3C90A16A" w14:textId="77777777" w:rsidTr="001E33B8">
        <w:trPr>
          <w:trHeight w:val="20"/>
        </w:trPr>
        <w:tc>
          <w:tcPr>
            <w:tcW w:w="2269" w:type="pct"/>
            <w:tcBorders>
              <w:bottom w:val="nil"/>
            </w:tcBorders>
            <w:noWrap/>
            <w:vAlign w:val="bottom"/>
          </w:tcPr>
          <w:p w14:paraId="3BAE4623" w14:textId="77777777" w:rsidR="00D81EFA" w:rsidRPr="004179E1" w:rsidRDefault="00D81EFA" w:rsidP="00D81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4179E1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59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7C58DC0" w14:textId="3FBA95A5" w:rsidR="00D81EFA" w:rsidRPr="004179E1" w:rsidRDefault="00E56BB6" w:rsidP="00D81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  <w:t>2</w:t>
            </w:r>
            <w:r w:rsidR="007D61C5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  <w:t>3,17</w:t>
            </w:r>
            <w:r w:rsidR="00E34840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  <w:t>7</w:t>
            </w:r>
          </w:p>
        </w:tc>
        <w:tc>
          <w:tcPr>
            <w:tcW w:w="136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0DBBAD7" w14:textId="77777777" w:rsidR="00D81EFA" w:rsidRPr="004179E1" w:rsidRDefault="00D81EFA" w:rsidP="00D81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0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89BBDDE" w14:textId="18FC2244" w:rsidR="00D81EFA" w:rsidRPr="004179E1" w:rsidRDefault="00D81EFA" w:rsidP="00D81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  <w:t>23,181</w:t>
            </w:r>
          </w:p>
        </w:tc>
        <w:tc>
          <w:tcPr>
            <w:tcW w:w="134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9CFDFD7" w14:textId="77777777" w:rsidR="00D81EFA" w:rsidRPr="004179E1" w:rsidRDefault="00D81EFA" w:rsidP="00D81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6CB0E0C" w14:textId="0AFDAB21" w:rsidR="00D81EFA" w:rsidRPr="004179E1" w:rsidRDefault="00E56BB6" w:rsidP="00D81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  <w:t>18,625</w:t>
            </w:r>
          </w:p>
        </w:tc>
        <w:tc>
          <w:tcPr>
            <w:tcW w:w="136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6E6E57B" w14:textId="77777777" w:rsidR="00D81EFA" w:rsidRPr="004179E1" w:rsidRDefault="00D81EFA" w:rsidP="00D81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5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2FE9B17" w14:textId="2CA7B020" w:rsidR="00D81EFA" w:rsidRPr="004179E1" w:rsidRDefault="00D81EFA" w:rsidP="00D81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  <w:t>19,024</w:t>
            </w:r>
          </w:p>
        </w:tc>
      </w:tr>
    </w:tbl>
    <w:p w14:paraId="2FDB30F6" w14:textId="74E5BDB8" w:rsidR="00CE0F57" w:rsidRDefault="00CE0F57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</w:p>
    <w:p w14:paraId="65D91211" w14:textId="139E86BD" w:rsidR="007053B9" w:rsidRPr="002D729B" w:rsidRDefault="007053B9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2D729B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โครงการผลประโยชน์ที่กำหนดไว้</w:t>
      </w:r>
    </w:p>
    <w:p w14:paraId="6477517C" w14:textId="77777777" w:rsidR="00EA235B" w:rsidRPr="00CF1FF6" w:rsidRDefault="00EA235B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4"/>
          <w:szCs w:val="24"/>
          <w:highlight w:val="lightGray"/>
        </w:rPr>
      </w:pPr>
    </w:p>
    <w:p w14:paraId="788561E1" w14:textId="6829E1ED" w:rsidR="007053B9" w:rsidRDefault="007053B9" w:rsidP="00FC75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/>
          <w:sz w:val="30"/>
          <w:szCs w:val="30"/>
        </w:rPr>
      </w:pPr>
      <w:r w:rsidRPr="002D729B">
        <w:rPr>
          <w:rFonts w:asciiTheme="majorBidi" w:hAnsiTheme="majorBidi" w:cstheme="majorBidi"/>
          <w:sz w:val="30"/>
          <w:szCs w:val="30"/>
          <w:cs/>
        </w:rPr>
        <w:t xml:space="preserve">กลุ่มบริษัทและบริษัทจัดการโครงการผลประโยชน์ที่กำหนดไว้ตามข้อกำหนดของพระราชบัญญัติคุ้มครองแรงงาน พ.ศ. </w:t>
      </w:r>
      <w:r w:rsidRPr="002D729B">
        <w:rPr>
          <w:rFonts w:asciiTheme="majorBidi" w:hAnsiTheme="majorBidi" w:cstheme="majorBidi"/>
          <w:sz w:val="30"/>
          <w:szCs w:val="30"/>
        </w:rPr>
        <w:t xml:space="preserve">2541 </w:t>
      </w:r>
      <w:r w:rsidRPr="002D729B">
        <w:rPr>
          <w:rFonts w:asciiTheme="majorBidi" w:hAnsiTheme="majorBidi" w:cstheme="majorBidi"/>
          <w:sz w:val="30"/>
          <w:szCs w:val="30"/>
          <w:cs/>
        </w:rPr>
        <w:t>ในการให้ผลประโยชน์เมื่อเกษียณแก่พนักงานตามสิทธิและอายุงาน</w:t>
      </w:r>
      <w:r w:rsidRPr="002D729B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2D729B">
        <w:rPr>
          <w:rFonts w:asciiTheme="majorBidi" w:hAnsiTheme="majorBidi" w:cstheme="majorBidi"/>
          <w:sz w:val="30"/>
          <w:szCs w:val="30"/>
          <w:cs/>
        </w:rPr>
        <w:t xml:space="preserve">โครงการผลประโยชน์ที่กำหนดไว้มีความเสี่ยงจากการประมาณการตามหลักคณิตศาสตร์ประกันภัย ได้แก่ </w:t>
      </w:r>
      <w:r w:rsidR="00FC75BC" w:rsidRPr="00FC75BC">
        <w:rPr>
          <w:rFonts w:asciiTheme="majorBidi" w:hAnsiTheme="majorBidi"/>
          <w:sz w:val="30"/>
          <w:szCs w:val="30"/>
          <w:cs/>
        </w:rPr>
        <w:t xml:space="preserve">ความเสี่ยงของช่วงชีวิต </w:t>
      </w:r>
      <w:r w:rsidR="00854D5D">
        <w:rPr>
          <w:rFonts w:asciiTheme="majorBidi" w:hAnsiTheme="majorBidi" w:hint="cs"/>
          <w:sz w:val="30"/>
          <w:szCs w:val="30"/>
          <w:cs/>
        </w:rPr>
        <w:t>และ</w:t>
      </w:r>
      <w:r w:rsidR="00FC75BC" w:rsidRPr="001E33B8">
        <w:rPr>
          <w:rFonts w:asciiTheme="majorBidi" w:hAnsiTheme="majorBidi"/>
          <w:sz w:val="30"/>
          <w:szCs w:val="30"/>
          <w:cs/>
        </w:rPr>
        <w:t>ความเสี่ยงจากอัตราดอกเบี้ย</w:t>
      </w:r>
    </w:p>
    <w:p w14:paraId="78E385C7" w14:textId="77777777" w:rsidR="00FC75BC" w:rsidRDefault="00FC75BC" w:rsidP="00FC75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0"/>
          <w:szCs w:val="20"/>
          <w:highlight w:val="lightGray"/>
        </w:rPr>
      </w:pPr>
    </w:p>
    <w:p w14:paraId="3511DB7B" w14:textId="77777777" w:rsidR="00CF1FF6" w:rsidRPr="00294AD3" w:rsidRDefault="00CF1FF6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hAnsiTheme="majorBidi" w:cstheme="majorBidi"/>
          <w:sz w:val="20"/>
          <w:szCs w:val="20"/>
          <w:highlight w:val="lightGray"/>
        </w:rPr>
      </w:pPr>
    </w:p>
    <w:tbl>
      <w:tblPr>
        <w:tblW w:w="9281" w:type="dxa"/>
        <w:tblInd w:w="475" w:type="dxa"/>
        <w:tblLayout w:type="fixed"/>
        <w:tblLook w:val="01E0" w:firstRow="1" w:lastRow="1" w:firstColumn="1" w:lastColumn="1" w:noHBand="0" w:noVBand="0"/>
      </w:tblPr>
      <w:tblGrid>
        <w:gridCol w:w="3582"/>
        <w:gridCol w:w="558"/>
        <w:gridCol w:w="1080"/>
        <w:gridCol w:w="237"/>
        <w:gridCol w:w="1113"/>
        <w:gridCol w:w="270"/>
        <w:gridCol w:w="1080"/>
        <w:gridCol w:w="270"/>
        <w:gridCol w:w="1091"/>
      </w:tblGrid>
      <w:tr w:rsidR="007053B9" w:rsidRPr="00294AD3" w14:paraId="247994A3" w14:textId="77777777" w:rsidTr="00390D9E">
        <w:trPr>
          <w:trHeight w:val="144"/>
          <w:tblHeader/>
        </w:trPr>
        <w:tc>
          <w:tcPr>
            <w:tcW w:w="3582" w:type="dxa"/>
            <w:vMerge w:val="restart"/>
            <w:shd w:val="clear" w:color="auto" w:fill="auto"/>
            <w:vAlign w:val="bottom"/>
          </w:tcPr>
          <w:p w14:paraId="3008FA43" w14:textId="55FC86FD" w:rsidR="007053B9" w:rsidRPr="00995F07" w:rsidRDefault="00390D9E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7053B9" w:rsidRPr="00995F0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มูลค่าปัจจุบันของภาระผูกพันตาม</w:t>
            </w:r>
          </w:p>
          <w:p w14:paraId="6375AA30" w14:textId="53D36CBA" w:rsidR="007053B9" w:rsidRPr="00995F07" w:rsidRDefault="007053B9" w:rsidP="00390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0"/>
              </w:tabs>
              <w:ind w:left="57"/>
              <w:rPr>
                <w:rFonts w:asciiTheme="majorBidi" w:hAnsiTheme="majorBidi" w:cstheme="majorBidi"/>
                <w:b/>
                <w:color w:val="0000FF"/>
                <w:sz w:val="28"/>
                <w:szCs w:val="28"/>
              </w:rPr>
            </w:pPr>
            <w:r w:rsidRPr="00995F0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="00390D9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995F0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โครงการผลประโยชน์</w:t>
            </w:r>
          </w:p>
        </w:tc>
        <w:tc>
          <w:tcPr>
            <w:tcW w:w="558" w:type="dxa"/>
          </w:tcPr>
          <w:p w14:paraId="340EE913" w14:textId="77777777" w:rsidR="007053B9" w:rsidRPr="00891863" w:rsidRDefault="007053B9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98" w:hanging="90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3B105E7C" w14:textId="423F194A" w:rsidR="007053B9" w:rsidRPr="00891863" w:rsidRDefault="007053B9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891863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7E059A0D" w14:textId="77777777" w:rsidR="007053B9" w:rsidRPr="00891863" w:rsidRDefault="007053B9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441" w:type="dxa"/>
            <w:gridSpan w:val="3"/>
            <w:vAlign w:val="bottom"/>
          </w:tcPr>
          <w:p w14:paraId="37F3F137" w14:textId="44464977" w:rsidR="007053B9" w:rsidRPr="00891863" w:rsidRDefault="007053B9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891863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81EFA" w:rsidRPr="00294AD3" w14:paraId="005F3BEC" w14:textId="77777777" w:rsidTr="00EB12CC">
        <w:trPr>
          <w:trHeight w:val="144"/>
          <w:tblHeader/>
        </w:trPr>
        <w:tc>
          <w:tcPr>
            <w:tcW w:w="3582" w:type="dxa"/>
            <w:vMerge/>
            <w:shd w:val="clear" w:color="auto" w:fill="auto"/>
          </w:tcPr>
          <w:p w14:paraId="6747F9E5" w14:textId="77777777" w:rsidR="00D81EFA" w:rsidRPr="00995F07" w:rsidRDefault="00D81EFA" w:rsidP="00D81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3" w:right="-108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58" w:type="dxa"/>
            <w:vAlign w:val="bottom"/>
          </w:tcPr>
          <w:p w14:paraId="4F4AA75F" w14:textId="77777777" w:rsidR="00D81EFA" w:rsidRPr="00891863" w:rsidRDefault="00D81EFA" w:rsidP="00D81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08"/>
              <w:jc w:val="center"/>
              <w:rPr>
                <w:rFonts w:asciiTheme="majorBidi" w:hAnsiTheme="majorBidi" w:cstheme="majorBidi"/>
                <w:b/>
                <w:i/>
                <w:iCs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080" w:type="dxa"/>
            <w:vAlign w:val="center"/>
          </w:tcPr>
          <w:p w14:paraId="7E03D7E7" w14:textId="503D4F4F" w:rsidR="00D81EFA" w:rsidRPr="00891863" w:rsidRDefault="00D81EFA" w:rsidP="00D81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37" w:type="dxa"/>
            <w:vAlign w:val="center"/>
          </w:tcPr>
          <w:p w14:paraId="747EA470" w14:textId="77777777" w:rsidR="00D81EFA" w:rsidRPr="00891863" w:rsidRDefault="00D81EFA" w:rsidP="00D81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3" w:type="dxa"/>
            <w:vAlign w:val="center"/>
          </w:tcPr>
          <w:p w14:paraId="39774FB4" w14:textId="5017492B" w:rsidR="00D81EFA" w:rsidRPr="00891863" w:rsidRDefault="00D81EFA" w:rsidP="00D81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31397F56" w14:textId="77777777" w:rsidR="00D81EFA" w:rsidRPr="00891863" w:rsidRDefault="00D81EFA" w:rsidP="00D81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05D6E302" w14:textId="59D48080" w:rsidR="00D81EFA" w:rsidRPr="00891863" w:rsidRDefault="00D81EFA" w:rsidP="00D81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70" w:type="dxa"/>
            <w:vAlign w:val="center"/>
          </w:tcPr>
          <w:p w14:paraId="1FCF7242" w14:textId="77777777" w:rsidR="00D81EFA" w:rsidRPr="00891863" w:rsidRDefault="00D81EFA" w:rsidP="00D81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1" w:type="dxa"/>
            <w:vAlign w:val="center"/>
          </w:tcPr>
          <w:p w14:paraId="745F2018" w14:textId="251C570D" w:rsidR="00D81EFA" w:rsidRPr="00891863" w:rsidRDefault="00D81EFA" w:rsidP="00D81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7053B9" w:rsidRPr="00294AD3" w14:paraId="000E9982" w14:textId="77777777" w:rsidTr="00390D9E">
        <w:trPr>
          <w:trHeight w:val="144"/>
          <w:tblHeader/>
        </w:trPr>
        <w:tc>
          <w:tcPr>
            <w:tcW w:w="3582" w:type="dxa"/>
          </w:tcPr>
          <w:p w14:paraId="608A824E" w14:textId="382480EC" w:rsidR="007053B9" w:rsidRPr="00995F07" w:rsidRDefault="007053B9" w:rsidP="00344305">
            <w:pPr>
              <w:ind w:left="-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8" w:type="dxa"/>
          </w:tcPr>
          <w:p w14:paraId="3CB5E5AB" w14:textId="77777777" w:rsidR="007053B9" w:rsidRPr="00891863" w:rsidRDefault="007053B9" w:rsidP="00344305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5141" w:type="dxa"/>
            <w:gridSpan w:val="7"/>
          </w:tcPr>
          <w:p w14:paraId="2938B899" w14:textId="00C17060" w:rsidR="007053B9" w:rsidRPr="00891863" w:rsidRDefault="007053B9" w:rsidP="00344305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91863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bidi="th-TH"/>
              </w:rPr>
              <w:t>(</w:t>
            </w:r>
            <w:r w:rsidR="003E49EC">
              <w:rPr>
                <w:rFonts w:asciiTheme="majorBidi" w:hAnsiTheme="majorBidi" w:cstheme="majorBidi" w:hint="cs"/>
                <w:b/>
                <w:i/>
                <w:iCs/>
                <w:sz w:val="28"/>
                <w:szCs w:val="28"/>
                <w:cs/>
                <w:lang w:bidi="th-TH"/>
              </w:rPr>
              <w:t>พัน</w:t>
            </w:r>
            <w:r w:rsidRPr="00891863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bidi="th-TH"/>
              </w:rPr>
              <w:t>บาท)</w:t>
            </w:r>
          </w:p>
        </w:tc>
      </w:tr>
      <w:tr w:rsidR="00D81EFA" w:rsidRPr="00294AD3" w14:paraId="64686A64" w14:textId="77777777" w:rsidTr="000C5111">
        <w:trPr>
          <w:trHeight w:val="144"/>
        </w:trPr>
        <w:tc>
          <w:tcPr>
            <w:tcW w:w="3582" w:type="dxa"/>
          </w:tcPr>
          <w:p w14:paraId="4B23AE1F" w14:textId="77777777" w:rsidR="00D81EFA" w:rsidRPr="00995F07" w:rsidRDefault="00D81EFA" w:rsidP="00D81EFA">
            <w:pPr>
              <w:tabs>
                <w:tab w:val="clear" w:pos="227"/>
              </w:tabs>
              <w:ind w:left="-33"/>
              <w:rPr>
                <w:rFonts w:asciiTheme="majorBidi" w:hAnsiTheme="majorBidi" w:cstheme="majorBidi"/>
                <w:sz w:val="28"/>
                <w:szCs w:val="28"/>
              </w:rPr>
            </w:pPr>
            <w:r w:rsidRPr="00995F0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995F07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995F07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558" w:type="dxa"/>
          </w:tcPr>
          <w:p w14:paraId="32DBC750" w14:textId="77777777" w:rsidR="00D81EFA" w:rsidRPr="00891863" w:rsidRDefault="00D81EFA" w:rsidP="00D81EF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347A0654" w14:textId="5D337E14" w:rsidR="00D81EFA" w:rsidRPr="00891863" w:rsidRDefault="00E56BB6" w:rsidP="00D81EFA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-11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23,181</w:t>
            </w:r>
          </w:p>
        </w:tc>
        <w:tc>
          <w:tcPr>
            <w:tcW w:w="237" w:type="dxa"/>
          </w:tcPr>
          <w:p w14:paraId="48519C2E" w14:textId="77777777" w:rsidR="00D81EFA" w:rsidRPr="00891863" w:rsidRDefault="00D81EFA" w:rsidP="00D81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79" w:right="-116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13" w:type="dxa"/>
          </w:tcPr>
          <w:p w14:paraId="7DE17E7A" w14:textId="3DAF9750" w:rsidR="00D81EFA" w:rsidRPr="00891863" w:rsidRDefault="00D81EFA" w:rsidP="00D81EFA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-11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20,065</w:t>
            </w:r>
          </w:p>
        </w:tc>
        <w:tc>
          <w:tcPr>
            <w:tcW w:w="270" w:type="dxa"/>
          </w:tcPr>
          <w:p w14:paraId="4EBE127E" w14:textId="77777777" w:rsidR="00D81EFA" w:rsidRPr="00891863" w:rsidRDefault="00D81EFA" w:rsidP="00D81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79" w:right="-116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14:paraId="6CD8557F" w14:textId="07C50EBE" w:rsidR="00D81EFA" w:rsidRPr="00891863" w:rsidRDefault="00E56BB6" w:rsidP="00D81EFA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-11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19,024</w:t>
            </w:r>
          </w:p>
        </w:tc>
        <w:tc>
          <w:tcPr>
            <w:tcW w:w="270" w:type="dxa"/>
          </w:tcPr>
          <w:p w14:paraId="4254CE4A" w14:textId="77777777" w:rsidR="00D81EFA" w:rsidRPr="00891863" w:rsidRDefault="00D81EFA" w:rsidP="00D81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79" w:right="-116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91" w:type="dxa"/>
          </w:tcPr>
          <w:p w14:paraId="4A7ACF1D" w14:textId="60A4BB56" w:rsidR="00D81EFA" w:rsidRPr="00891863" w:rsidRDefault="00D81EFA" w:rsidP="00D81EFA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-11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16,744</w:t>
            </w:r>
          </w:p>
        </w:tc>
      </w:tr>
      <w:tr w:rsidR="00D81EFA" w:rsidRPr="00D81EFA" w14:paraId="371F61A0" w14:textId="77777777" w:rsidTr="000C5111">
        <w:trPr>
          <w:trHeight w:val="144"/>
        </w:trPr>
        <w:tc>
          <w:tcPr>
            <w:tcW w:w="3582" w:type="dxa"/>
          </w:tcPr>
          <w:p w14:paraId="14C67CE3" w14:textId="77777777" w:rsidR="00D81EFA" w:rsidRPr="00D81EFA" w:rsidRDefault="00D81EFA" w:rsidP="00D81EFA">
            <w:pPr>
              <w:pStyle w:val="NoSpacing"/>
              <w:ind w:left="-33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558" w:type="dxa"/>
          </w:tcPr>
          <w:p w14:paraId="1DB1BBED" w14:textId="77777777" w:rsidR="00D81EFA" w:rsidRPr="00D81EFA" w:rsidRDefault="00D81EFA" w:rsidP="00D81EFA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683340F" w14:textId="77777777" w:rsidR="00D81EFA" w:rsidRPr="00D81EFA" w:rsidRDefault="00D81EFA" w:rsidP="00D81EFA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-116"/>
              <w:rPr>
                <w:rFonts w:asciiTheme="majorBidi" w:hAnsiTheme="majorBidi" w:cstheme="majorBidi"/>
                <w:sz w:val="20"/>
                <w:cs/>
                <w:lang w:val="en-US"/>
              </w:rPr>
            </w:pPr>
          </w:p>
        </w:tc>
        <w:tc>
          <w:tcPr>
            <w:tcW w:w="237" w:type="dxa"/>
          </w:tcPr>
          <w:p w14:paraId="32710FCC" w14:textId="77777777" w:rsidR="00D81EFA" w:rsidRPr="00D81EFA" w:rsidRDefault="00D81EFA" w:rsidP="00D81EFA">
            <w:pPr>
              <w:pStyle w:val="NoSpacing"/>
              <w:tabs>
                <w:tab w:val="decimal" w:pos="820"/>
              </w:tabs>
              <w:ind w:left="-79" w:right="-116"/>
              <w:rPr>
                <w:rFonts w:asciiTheme="majorBidi" w:hAnsiTheme="majorBidi" w:cstheme="majorBidi"/>
                <w:b/>
                <w:sz w:val="20"/>
                <w:szCs w:val="20"/>
              </w:rPr>
            </w:pPr>
          </w:p>
        </w:tc>
        <w:tc>
          <w:tcPr>
            <w:tcW w:w="1113" w:type="dxa"/>
          </w:tcPr>
          <w:p w14:paraId="3677D19D" w14:textId="77777777" w:rsidR="00D81EFA" w:rsidRPr="00D81EFA" w:rsidRDefault="00D81EFA" w:rsidP="00D81EFA">
            <w:pPr>
              <w:pStyle w:val="NoSpacing"/>
              <w:tabs>
                <w:tab w:val="decimal" w:pos="820"/>
              </w:tabs>
              <w:ind w:left="-79" w:right="-116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70" w:type="dxa"/>
          </w:tcPr>
          <w:p w14:paraId="2DB138F8" w14:textId="77777777" w:rsidR="00D81EFA" w:rsidRPr="00D81EFA" w:rsidRDefault="00D81EFA" w:rsidP="00D81EFA">
            <w:pPr>
              <w:pStyle w:val="NoSpacing"/>
              <w:tabs>
                <w:tab w:val="decimal" w:pos="820"/>
              </w:tabs>
              <w:ind w:left="-79" w:right="-116"/>
              <w:rPr>
                <w:rFonts w:asciiTheme="majorBidi" w:hAnsiTheme="majorBidi" w:cstheme="majorBidi"/>
                <w:b/>
                <w:sz w:val="20"/>
                <w:szCs w:val="20"/>
              </w:rPr>
            </w:pPr>
          </w:p>
        </w:tc>
        <w:tc>
          <w:tcPr>
            <w:tcW w:w="1080" w:type="dxa"/>
          </w:tcPr>
          <w:p w14:paraId="02E36022" w14:textId="77777777" w:rsidR="00D81EFA" w:rsidRPr="00D81EFA" w:rsidRDefault="00D81EFA" w:rsidP="00D81EFA">
            <w:pPr>
              <w:pStyle w:val="NoSpacing"/>
              <w:tabs>
                <w:tab w:val="decimal" w:pos="820"/>
              </w:tabs>
              <w:ind w:left="-79" w:right="-116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70" w:type="dxa"/>
          </w:tcPr>
          <w:p w14:paraId="67EBAA40" w14:textId="77777777" w:rsidR="00D81EFA" w:rsidRPr="00D81EFA" w:rsidRDefault="00D81EFA" w:rsidP="00D81EFA">
            <w:pPr>
              <w:pStyle w:val="NoSpacing"/>
              <w:tabs>
                <w:tab w:val="decimal" w:pos="820"/>
              </w:tabs>
              <w:ind w:left="-79" w:right="-116"/>
              <w:rPr>
                <w:rFonts w:asciiTheme="majorBidi" w:hAnsiTheme="majorBidi" w:cstheme="majorBidi"/>
                <w:b/>
                <w:sz w:val="20"/>
                <w:szCs w:val="20"/>
              </w:rPr>
            </w:pPr>
          </w:p>
        </w:tc>
        <w:tc>
          <w:tcPr>
            <w:tcW w:w="1091" w:type="dxa"/>
          </w:tcPr>
          <w:p w14:paraId="56EF5868" w14:textId="77777777" w:rsidR="00D81EFA" w:rsidRPr="00D81EFA" w:rsidRDefault="00D81EFA" w:rsidP="00D81EFA">
            <w:pPr>
              <w:pStyle w:val="NoSpacing"/>
              <w:tabs>
                <w:tab w:val="decimal" w:pos="820"/>
              </w:tabs>
              <w:ind w:left="-79" w:right="-116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</w:tr>
      <w:tr w:rsidR="00D81EFA" w:rsidRPr="00294AD3" w14:paraId="373CE790" w14:textId="77777777" w:rsidTr="000C5111">
        <w:trPr>
          <w:trHeight w:val="144"/>
        </w:trPr>
        <w:tc>
          <w:tcPr>
            <w:tcW w:w="3582" w:type="dxa"/>
          </w:tcPr>
          <w:p w14:paraId="49F11AC8" w14:textId="77777777" w:rsidR="00D81EFA" w:rsidRPr="00995F07" w:rsidRDefault="00D81EFA" w:rsidP="00D81EFA">
            <w:pPr>
              <w:tabs>
                <w:tab w:val="clear" w:pos="227"/>
              </w:tabs>
              <w:ind w:left="-3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95F0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รับรู้ในกำไรหรือขาดทุน</w:t>
            </w:r>
          </w:p>
        </w:tc>
        <w:tc>
          <w:tcPr>
            <w:tcW w:w="558" w:type="dxa"/>
          </w:tcPr>
          <w:p w14:paraId="419D3476" w14:textId="77777777" w:rsidR="00D81EFA" w:rsidRPr="00891863" w:rsidRDefault="00D81EFA" w:rsidP="00D81EF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46F2697C" w14:textId="77777777" w:rsidR="00D81EFA" w:rsidRPr="001F1203" w:rsidRDefault="00D81EFA" w:rsidP="00D81EFA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-116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37" w:type="dxa"/>
          </w:tcPr>
          <w:p w14:paraId="5CC592FC" w14:textId="77777777" w:rsidR="00D81EFA" w:rsidRPr="00891863" w:rsidRDefault="00D81EFA" w:rsidP="00D81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79" w:right="-116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13" w:type="dxa"/>
          </w:tcPr>
          <w:p w14:paraId="22A4BEB1" w14:textId="77777777" w:rsidR="00D81EFA" w:rsidRPr="00891863" w:rsidRDefault="00D81EFA" w:rsidP="00D81EFA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-11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14:paraId="25344A6B" w14:textId="77777777" w:rsidR="00D81EFA" w:rsidRPr="00891863" w:rsidRDefault="00D81EFA" w:rsidP="00D81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79" w:right="-116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14:paraId="6217B499" w14:textId="77777777" w:rsidR="00D81EFA" w:rsidRPr="00891863" w:rsidRDefault="00D81EFA" w:rsidP="00D81EFA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-11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14:paraId="42784798" w14:textId="77777777" w:rsidR="00D81EFA" w:rsidRPr="00891863" w:rsidRDefault="00D81EFA" w:rsidP="00D81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79" w:right="-116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91" w:type="dxa"/>
          </w:tcPr>
          <w:p w14:paraId="1B5F6F48" w14:textId="77777777" w:rsidR="00D81EFA" w:rsidRPr="00891863" w:rsidRDefault="00D81EFA" w:rsidP="00D81EFA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-11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</w:tr>
      <w:tr w:rsidR="00D81EFA" w:rsidRPr="00294AD3" w14:paraId="10954A12" w14:textId="77777777" w:rsidTr="001E33B8">
        <w:trPr>
          <w:trHeight w:val="144"/>
        </w:trPr>
        <w:tc>
          <w:tcPr>
            <w:tcW w:w="3582" w:type="dxa"/>
          </w:tcPr>
          <w:p w14:paraId="368C40F3" w14:textId="2CCAD350" w:rsidR="00D81EFA" w:rsidRPr="00995F07" w:rsidRDefault="00D81EFA" w:rsidP="001E33B8">
            <w:pPr>
              <w:tabs>
                <w:tab w:val="clear" w:pos="227"/>
              </w:tabs>
              <w:ind w:left="-3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95F07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ต้นทุนบริการปัจจุบัน</w:t>
            </w:r>
          </w:p>
        </w:tc>
        <w:tc>
          <w:tcPr>
            <w:tcW w:w="558" w:type="dxa"/>
          </w:tcPr>
          <w:p w14:paraId="3DA4889D" w14:textId="77777777" w:rsidR="00D81EFA" w:rsidRPr="00891863" w:rsidRDefault="00D81EFA" w:rsidP="001E33B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6C19BCCF" w14:textId="2FEA3770" w:rsidR="00D81EFA" w:rsidRPr="0036741D" w:rsidRDefault="007D61C5" w:rsidP="001E33B8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-116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4,042</w:t>
            </w:r>
          </w:p>
        </w:tc>
        <w:tc>
          <w:tcPr>
            <w:tcW w:w="237" w:type="dxa"/>
          </w:tcPr>
          <w:p w14:paraId="326D3FDF" w14:textId="77777777" w:rsidR="00D81EFA" w:rsidRPr="00891863" w:rsidRDefault="00D81EFA" w:rsidP="001E33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79" w:right="-116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13" w:type="dxa"/>
          </w:tcPr>
          <w:p w14:paraId="24380C6E" w14:textId="5A1E8172" w:rsidR="00D81EFA" w:rsidRPr="00891863" w:rsidRDefault="00D81EFA" w:rsidP="001E33B8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-11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36741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395</w:t>
            </w:r>
          </w:p>
        </w:tc>
        <w:tc>
          <w:tcPr>
            <w:tcW w:w="270" w:type="dxa"/>
          </w:tcPr>
          <w:p w14:paraId="15419734" w14:textId="77777777" w:rsidR="00D81EFA" w:rsidRPr="00891863" w:rsidRDefault="00D81EFA" w:rsidP="001E33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79" w:right="-116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052650F" w14:textId="39032D36" w:rsidR="00D81EFA" w:rsidRPr="00891863" w:rsidRDefault="00E56BB6" w:rsidP="001E33B8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-11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3,691</w:t>
            </w:r>
          </w:p>
        </w:tc>
        <w:tc>
          <w:tcPr>
            <w:tcW w:w="270" w:type="dxa"/>
          </w:tcPr>
          <w:p w14:paraId="43FBA8A5" w14:textId="77777777" w:rsidR="00D81EFA" w:rsidRPr="00891863" w:rsidRDefault="00D81EFA" w:rsidP="001E33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79" w:right="-116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91" w:type="dxa"/>
          </w:tcPr>
          <w:p w14:paraId="2881A4A0" w14:textId="4EFC3854" w:rsidR="00D81EFA" w:rsidRPr="00891863" w:rsidRDefault="00D81EFA" w:rsidP="001E33B8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-11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1,626</w:t>
            </w:r>
          </w:p>
        </w:tc>
      </w:tr>
      <w:tr w:rsidR="00D81EFA" w:rsidRPr="00294AD3" w14:paraId="2469412E" w14:textId="77777777" w:rsidTr="001E33B8">
        <w:trPr>
          <w:trHeight w:val="144"/>
        </w:trPr>
        <w:tc>
          <w:tcPr>
            <w:tcW w:w="3582" w:type="dxa"/>
          </w:tcPr>
          <w:p w14:paraId="4A475401" w14:textId="78D79A66" w:rsidR="00D81EFA" w:rsidRPr="00995F07" w:rsidRDefault="00D81EFA" w:rsidP="001E33B8">
            <w:pPr>
              <w:tabs>
                <w:tab w:val="clear" w:pos="227"/>
              </w:tabs>
              <w:ind w:left="-33"/>
              <w:rPr>
                <w:rFonts w:asciiTheme="majorBidi" w:hAnsiTheme="majorBidi" w:cstheme="majorBidi"/>
                <w:sz w:val="28"/>
                <w:szCs w:val="28"/>
              </w:rPr>
            </w:pPr>
            <w:r w:rsidRPr="00995F07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ต้นทุนบริการในอดีต</w:t>
            </w:r>
          </w:p>
        </w:tc>
        <w:tc>
          <w:tcPr>
            <w:tcW w:w="558" w:type="dxa"/>
          </w:tcPr>
          <w:p w14:paraId="2D6E7E6F" w14:textId="77777777" w:rsidR="00D81EFA" w:rsidRPr="00891863" w:rsidRDefault="00D81EFA" w:rsidP="001E33B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02F53A86" w14:textId="3A9B5CEF" w:rsidR="00D81EFA" w:rsidRPr="0036741D" w:rsidRDefault="00E56BB6" w:rsidP="008F6FD1">
            <w:pPr>
              <w:pStyle w:val="acctfourfigures"/>
              <w:tabs>
                <w:tab w:val="clear" w:pos="765"/>
                <w:tab w:val="decimal" w:pos="682"/>
              </w:tabs>
              <w:spacing w:line="240" w:lineRule="atLeast"/>
              <w:ind w:left="-79" w:right="-116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7" w:type="dxa"/>
          </w:tcPr>
          <w:p w14:paraId="14D2E420" w14:textId="77777777" w:rsidR="00D81EFA" w:rsidRPr="00891863" w:rsidRDefault="00D81EFA" w:rsidP="001E33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79" w:right="-116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13" w:type="dxa"/>
          </w:tcPr>
          <w:p w14:paraId="79865100" w14:textId="7018E352" w:rsidR="00D81EFA" w:rsidRPr="00D81EFA" w:rsidRDefault="00D81EFA" w:rsidP="001E33B8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-116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36741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407</w:t>
            </w:r>
          </w:p>
        </w:tc>
        <w:tc>
          <w:tcPr>
            <w:tcW w:w="270" w:type="dxa"/>
          </w:tcPr>
          <w:p w14:paraId="30DE78BE" w14:textId="77777777" w:rsidR="00D81EFA" w:rsidRPr="00891863" w:rsidRDefault="00D81EFA" w:rsidP="001E33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79" w:right="-116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1CAE1B8" w14:textId="4B8CA98D" w:rsidR="00D81EFA" w:rsidRPr="008F6FD1" w:rsidRDefault="00E56BB6" w:rsidP="008F6FD1">
            <w:pPr>
              <w:pStyle w:val="acctfourfigures"/>
              <w:tabs>
                <w:tab w:val="clear" w:pos="765"/>
                <w:tab w:val="decimal" w:pos="682"/>
              </w:tabs>
              <w:spacing w:line="240" w:lineRule="atLeast"/>
              <w:ind w:left="-79" w:right="-116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8F6FD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F4241BC" w14:textId="77777777" w:rsidR="00D81EFA" w:rsidRPr="00891863" w:rsidRDefault="00D81EFA" w:rsidP="001E33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79" w:right="-116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91" w:type="dxa"/>
          </w:tcPr>
          <w:p w14:paraId="6BE0A6BB" w14:textId="3B5DDC79" w:rsidR="00D81EFA" w:rsidRPr="00891863" w:rsidRDefault="00D81EFA" w:rsidP="001E33B8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-11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1,996</w:t>
            </w:r>
          </w:p>
        </w:tc>
      </w:tr>
      <w:tr w:rsidR="00D81EFA" w:rsidRPr="00294AD3" w14:paraId="7160883F" w14:textId="77777777" w:rsidTr="001E33B8">
        <w:trPr>
          <w:trHeight w:val="144"/>
        </w:trPr>
        <w:tc>
          <w:tcPr>
            <w:tcW w:w="3582" w:type="dxa"/>
          </w:tcPr>
          <w:p w14:paraId="74F65541" w14:textId="1841C65A" w:rsidR="00D81EFA" w:rsidRPr="00995F07" w:rsidRDefault="00D81EFA" w:rsidP="001E33B8">
            <w:pPr>
              <w:tabs>
                <w:tab w:val="clear" w:pos="227"/>
              </w:tabs>
              <w:ind w:left="-3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95F07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ดอกเบี้ยจากภาระผูกพัน</w:t>
            </w:r>
          </w:p>
        </w:tc>
        <w:tc>
          <w:tcPr>
            <w:tcW w:w="558" w:type="dxa"/>
          </w:tcPr>
          <w:p w14:paraId="29318CC2" w14:textId="77777777" w:rsidR="00D81EFA" w:rsidRPr="00891863" w:rsidRDefault="00D81EFA" w:rsidP="001E33B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6CF1C8EA" w14:textId="58F75E22" w:rsidR="00D81EFA" w:rsidRPr="0036741D" w:rsidRDefault="00E56BB6" w:rsidP="001E33B8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-116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34</w:t>
            </w:r>
            <w:r w:rsidR="008F6FD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237" w:type="dxa"/>
          </w:tcPr>
          <w:p w14:paraId="12B59C11" w14:textId="77777777" w:rsidR="00D81EFA" w:rsidRPr="00891863" w:rsidRDefault="00D81EFA" w:rsidP="001E33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79" w:right="-116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13" w:type="dxa"/>
          </w:tcPr>
          <w:p w14:paraId="5C30F0BF" w14:textId="732BCFAC" w:rsidR="00D81EFA" w:rsidRPr="00891863" w:rsidRDefault="00D81EFA" w:rsidP="001E33B8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-11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36741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2,83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270" w:type="dxa"/>
          </w:tcPr>
          <w:p w14:paraId="5C90AE8B" w14:textId="77777777" w:rsidR="00D81EFA" w:rsidRPr="00891863" w:rsidRDefault="00D81EFA" w:rsidP="001E33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79" w:right="-116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584FE90" w14:textId="7A22505A" w:rsidR="00D81EFA" w:rsidRPr="00891863" w:rsidRDefault="00E56BB6" w:rsidP="001E33B8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-11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286</w:t>
            </w:r>
          </w:p>
        </w:tc>
        <w:tc>
          <w:tcPr>
            <w:tcW w:w="270" w:type="dxa"/>
          </w:tcPr>
          <w:p w14:paraId="4A269BA6" w14:textId="77777777" w:rsidR="00D81EFA" w:rsidRPr="00891863" w:rsidRDefault="00D81EFA" w:rsidP="001E33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79" w:right="-116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91" w:type="dxa"/>
          </w:tcPr>
          <w:p w14:paraId="462E1821" w14:textId="197EDDC9" w:rsidR="00D81EFA" w:rsidRPr="00891863" w:rsidRDefault="00D81EFA" w:rsidP="001E33B8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-11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399</w:t>
            </w:r>
          </w:p>
        </w:tc>
      </w:tr>
      <w:tr w:rsidR="00D81EFA" w:rsidRPr="00294AD3" w14:paraId="250582D6" w14:textId="77777777" w:rsidTr="001E33B8">
        <w:trPr>
          <w:trHeight w:val="144"/>
        </w:trPr>
        <w:tc>
          <w:tcPr>
            <w:tcW w:w="3582" w:type="dxa"/>
          </w:tcPr>
          <w:p w14:paraId="304DA730" w14:textId="77777777" w:rsidR="00D81EFA" w:rsidRPr="00995F07" w:rsidRDefault="00D81EFA" w:rsidP="001E33B8">
            <w:pPr>
              <w:ind w:left="342" w:hanging="34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58" w:type="dxa"/>
          </w:tcPr>
          <w:p w14:paraId="2E13A319" w14:textId="77777777" w:rsidR="00D81EFA" w:rsidRPr="00891863" w:rsidRDefault="00D81EFA" w:rsidP="001E33B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64B493" w14:textId="366BE9C0" w:rsidR="00D81EFA" w:rsidRPr="001F1203" w:rsidRDefault="00E56BB6" w:rsidP="001E33B8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-11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27,</w:t>
            </w:r>
            <w:r w:rsidR="007D61C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57</w:t>
            </w:r>
            <w:r w:rsidR="008F6FD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237" w:type="dxa"/>
          </w:tcPr>
          <w:p w14:paraId="2C70319D" w14:textId="77777777" w:rsidR="00D81EFA" w:rsidRPr="00891863" w:rsidRDefault="00D81EFA" w:rsidP="001E33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79" w:right="-11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single" w:sz="4" w:space="0" w:color="auto"/>
            </w:tcBorders>
          </w:tcPr>
          <w:p w14:paraId="672C0F14" w14:textId="6DBA5F33" w:rsidR="00D81EFA" w:rsidRPr="00891863" w:rsidRDefault="00D81EFA" w:rsidP="001E33B8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-11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1F120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24,704</w:t>
            </w:r>
          </w:p>
        </w:tc>
        <w:tc>
          <w:tcPr>
            <w:tcW w:w="270" w:type="dxa"/>
          </w:tcPr>
          <w:p w14:paraId="204B5134" w14:textId="77777777" w:rsidR="00D81EFA" w:rsidRPr="00891863" w:rsidRDefault="00D81EFA" w:rsidP="001E33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79" w:right="-11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76F0B1" w14:textId="0007A7DD" w:rsidR="00D81EFA" w:rsidRPr="00891863" w:rsidRDefault="00E56BB6" w:rsidP="001E33B8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-11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23,001</w:t>
            </w:r>
          </w:p>
        </w:tc>
        <w:tc>
          <w:tcPr>
            <w:tcW w:w="270" w:type="dxa"/>
          </w:tcPr>
          <w:p w14:paraId="61FC5DA3" w14:textId="77777777" w:rsidR="00D81EFA" w:rsidRPr="00891863" w:rsidRDefault="00D81EFA" w:rsidP="001E33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79" w:right="-11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single" w:sz="4" w:space="0" w:color="auto"/>
            </w:tcBorders>
          </w:tcPr>
          <w:p w14:paraId="29A11DEB" w14:textId="6833CB10" w:rsidR="00D81EFA" w:rsidRPr="00891863" w:rsidRDefault="00D81EFA" w:rsidP="001E33B8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-11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20,765</w:t>
            </w:r>
          </w:p>
        </w:tc>
      </w:tr>
      <w:tr w:rsidR="00D81EFA" w:rsidRPr="00294AD3" w14:paraId="2A9AD597" w14:textId="77777777" w:rsidTr="001E33B8">
        <w:trPr>
          <w:trHeight w:val="144"/>
        </w:trPr>
        <w:tc>
          <w:tcPr>
            <w:tcW w:w="3582" w:type="dxa"/>
          </w:tcPr>
          <w:p w14:paraId="5F7903A3" w14:textId="77777777" w:rsidR="00D81EFA" w:rsidRPr="00995F07" w:rsidRDefault="00D81EFA" w:rsidP="001E33B8">
            <w:pPr>
              <w:ind w:left="342" w:hanging="34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95F0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558" w:type="dxa"/>
          </w:tcPr>
          <w:p w14:paraId="408D7163" w14:textId="77777777" w:rsidR="00D81EFA" w:rsidRPr="00891863" w:rsidRDefault="00D81EFA" w:rsidP="001E33B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0D43AF65" w14:textId="77777777" w:rsidR="00D81EFA" w:rsidRPr="00891863" w:rsidRDefault="00D81EFA" w:rsidP="001E33B8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-11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37" w:type="dxa"/>
          </w:tcPr>
          <w:p w14:paraId="78AC73A7" w14:textId="77777777" w:rsidR="00D81EFA" w:rsidRPr="00891863" w:rsidRDefault="00D81EFA" w:rsidP="001E33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79" w:right="-116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13" w:type="dxa"/>
            <w:tcBorders>
              <w:top w:val="single" w:sz="4" w:space="0" w:color="auto"/>
            </w:tcBorders>
          </w:tcPr>
          <w:p w14:paraId="0ADDD631" w14:textId="77777777" w:rsidR="00D81EFA" w:rsidRPr="00891863" w:rsidRDefault="00D81EFA" w:rsidP="001E33B8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-11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B6EC77A" w14:textId="77777777" w:rsidR="00D81EFA" w:rsidRPr="00891863" w:rsidRDefault="00D81EFA" w:rsidP="001E33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79" w:right="-116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63E77D91" w14:textId="77777777" w:rsidR="00D81EFA" w:rsidRPr="00891863" w:rsidRDefault="00D81EFA" w:rsidP="001E33B8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-11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2C91365" w14:textId="77777777" w:rsidR="00D81EFA" w:rsidRPr="00891863" w:rsidRDefault="00D81EFA" w:rsidP="001E33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79" w:right="-116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91" w:type="dxa"/>
            <w:tcBorders>
              <w:top w:val="single" w:sz="4" w:space="0" w:color="auto"/>
            </w:tcBorders>
          </w:tcPr>
          <w:p w14:paraId="36F9DCDD" w14:textId="77777777" w:rsidR="00D81EFA" w:rsidRPr="00891863" w:rsidRDefault="00D81EFA" w:rsidP="001E33B8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-11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81EFA" w:rsidRPr="00294AD3" w14:paraId="575B7C6C" w14:textId="77777777" w:rsidTr="001E33B8">
        <w:trPr>
          <w:trHeight w:val="144"/>
        </w:trPr>
        <w:tc>
          <w:tcPr>
            <w:tcW w:w="3582" w:type="dxa"/>
          </w:tcPr>
          <w:p w14:paraId="1100CA64" w14:textId="2C1C0011" w:rsidR="00D81EFA" w:rsidRPr="00995F07" w:rsidRDefault="00D81EFA" w:rsidP="001E33B8">
            <w:pPr>
              <w:tabs>
                <w:tab w:val="clear" w:pos="227"/>
              </w:tabs>
              <w:ind w:left="147" w:hanging="147"/>
              <w:rPr>
                <w:rFonts w:asciiTheme="majorBidi" w:hAnsiTheme="majorBidi" w:cstheme="majorBidi"/>
                <w:sz w:val="28"/>
                <w:szCs w:val="28"/>
              </w:rPr>
            </w:pPr>
            <w:r w:rsidRPr="00995F07">
              <w:rPr>
                <w:rFonts w:asciiTheme="majorBidi" w:hAnsiTheme="majorBidi" w:cstheme="majorBidi"/>
                <w:sz w:val="28"/>
                <w:szCs w:val="28"/>
                <w:cs/>
              </w:rPr>
              <w:t>(กำไร) ขาดทุนจากการประมาณตามหลักคณิตศาสตร์ประกันภัย</w:t>
            </w:r>
          </w:p>
        </w:tc>
        <w:tc>
          <w:tcPr>
            <w:tcW w:w="558" w:type="dxa"/>
          </w:tcPr>
          <w:p w14:paraId="66610B35" w14:textId="77777777" w:rsidR="00D81EFA" w:rsidRPr="00891863" w:rsidRDefault="00D81EFA" w:rsidP="001E33B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33F7E8E4" w14:textId="77777777" w:rsidR="00D81EFA" w:rsidRPr="00891863" w:rsidRDefault="00D81EFA" w:rsidP="001E33B8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-11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7" w:type="dxa"/>
          </w:tcPr>
          <w:p w14:paraId="48AE373D" w14:textId="77777777" w:rsidR="00D81EFA" w:rsidRPr="00891863" w:rsidRDefault="00D81EFA" w:rsidP="001E33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79" w:right="-116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13" w:type="dxa"/>
          </w:tcPr>
          <w:p w14:paraId="5E89F2C7" w14:textId="77777777" w:rsidR="00D81EFA" w:rsidRPr="00891863" w:rsidRDefault="00D81EFA" w:rsidP="001E33B8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-11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D33B167" w14:textId="77777777" w:rsidR="00D81EFA" w:rsidRPr="00891863" w:rsidRDefault="00D81EFA" w:rsidP="001E33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79" w:right="-116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329B8F2" w14:textId="77777777" w:rsidR="00D81EFA" w:rsidRPr="00891863" w:rsidRDefault="00D81EFA" w:rsidP="001E33B8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-11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2A917EC" w14:textId="77777777" w:rsidR="00D81EFA" w:rsidRPr="00891863" w:rsidRDefault="00D81EFA" w:rsidP="001E33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79" w:right="-116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91" w:type="dxa"/>
          </w:tcPr>
          <w:p w14:paraId="4C0783E3" w14:textId="77777777" w:rsidR="00D81EFA" w:rsidRPr="00891863" w:rsidRDefault="00D81EFA" w:rsidP="001E33B8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-11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81EFA" w:rsidRPr="00294AD3" w14:paraId="75DD7969" w14:textId="77777777" w:rsidTr="001E33B8">
        <w:trPr>
          <w:trHeight w:val="144"/>
        </w:trPr>
        <w:tc>
          <w:tcPr>
            <w:tcW w:w="3582" w:type="dxa"/>
          </w:tcPr>
          <w:p w14:paraId="6BC116B8" w14:textId="0298293D" w:rsidR="00D81EFA" w:rsidRPr="00995F07" w:rsidRDefault="00D81EFA" w:rsidP="001E33B8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340"/>
              </w:tabs>
              <w:spacing w:line="240" w:lineRule="atLeast"/>
              <w:ind w:left="415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95F07">
              <w:rPr>
                <w:rFonts w:asciiTheme="majorBidi" w:hAnsiTheme="majorBidi" w:cstheme="majorBidi"/>
                <w:sz w:val="28"/>
                <w:szCs w:val="28"/>
                <w:cs/>
              </w:rPr>
              <w:t>ข้อสมมติด้านประชากรศาสตร์</w:t>
            </w:r>
          </w:p>
        </w:tc>
        <w:tc>
          <w:tcPr>
            <w:tcW w:w="558" w:type="dxa"/>
          </w:tcPr>
          <w:p w14:paraId="699188BA" w14:textId="77777777" w:rsidR="00D81EFA" w:rsidRPr="00891863" w:rsidRDefault="00D81EFA" w:rsidP="001E33B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0F373964" w14:textId="40BF79B0" w:rsidR="00D81EFA" w:rsidRPr="00891863" w:rsidRDefault="00E56BB6" w:rsidP="008F6FD1">
            <w:pPr>
              <w:pStyle w:val="acctfourfigures"/>
              <w:tabs>
                <w:tab w:val="clear" w:pos="765"/>
                <w:tab w:val="decimal" w:pos="682"/>
              </w:tabs>
              <w:spacing w:line="240" w:lineRule="atLeast"/>
              <w:ind w:left="-79" w:right="-11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7" w:type="dxa"/>
          </w:tcPr>
          <w:p w14:paraId="54A1616E" w14:textId="77777777" w:rsidR="00D81EFA" w:rsidRPr="00891863" w:rsidRDefault="00D81EFA" w:rsidP="001E33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79" w:right="-116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13" w:type="dxa"/>
          </w:tcPr>
          <w:p w14:paraId="4E23AA54" w14:textId="207E1972" w:rsidR="00D81EFA" w:rsidRPr="0036741D" w:rsidRDefault="00D81EFA" w:rsidP="001E33B8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-11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(5,524)</w:t>
            </w:r>
          </w:p>
        </w:tc>
        <w:tc>
          <w:tcPr>
            <w:tcW w:w="270" w:type="dxa"/>
          </w:tcPr>
          <w:p w14:paraId="494A2B89" w14:textId="77777777" w:rsidR="00D81EFA" w:rsidRPr="00891863" w:rsidRDefault="00D81EFA" w:rsidP="001E33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79" w:right="-116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D750A80" w14:textId="50D675AD" w:rsidR="00D81EFA" w:rsidRPr="00891863" w:rsidRDefault="00E56BB6" w:rsidP="008F6FD1">
            <w:pPr>
              <w:pStyle w:val="acctfourfigures"/>
              <w:tabs>
                <w:tab w:val="clear" w:pos="765"/>
                <w:tab w:val="decimal" w:pos="682"/>
              </w:tabs>
              <w:spacing w:line="240" w:lineRule="atLeast"/>
              <w:ind w:left="-79" w:right="-11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E20A146" w14:textId="77777777" w:rsidR="00D81EFA" w:rsidRPr="00891863" w:rsidRDefault="00D81EFA" w:rsidP="001E33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79" w:right="-116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91" w:type="dxa"/>
          </w:tcPr>
          <w:p w14:paraId="54D7CCED" w14:textId="37310BB8" w:rsidR="00D81EFA" w:rsidRPr="00891863" w:rsidRDefault="00D81EFA" w:rsidP="001E33B8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-11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(5,736)</w:t>
            </w:r>
          </w:p>
        </w:tc>
      </w:tr>
      <w:tr w:rsidR="00D81EFA" w:rsidRPr="00294AD3" w14:paraId="6EFAF0BB" w14:textId="77777777" w:rsidTr="001E33B8">
        <w:trPr>
          <w:trHeight w:val="144"/>
        </w:trPr>
        <w:tc>
          <w:tcPr>
            <w:tcW w:w="3582" w:type="dxa"/>
          </w:tcPr>
          <w:p w14:paraId="4C879EC4" w14:textId="2670CE41" w:rsidR="00D81EFA" w:rsidRPr="00995F07" w:rsidRDefault="00D81EFA" w:rsidP="001E33B8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340"/>
              </w:tabs>
              <w:spacing w:line="240" w:lineRule="atLeast"/>
              <w:ind w:left="415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95F07">
              <w:rPr>
                <w:rFonts w:asciiTheme="majorBidi" w:hAnsiTheme="majorBidi" w:cstheme="majorBidi"/>
                <w:sz w:val="28"/>
                <w:szCs w:val="28"/>
                <w:cs/>
              </w:rPr>
              <w:t>ข้อสมมติทางการเงิน</w:t>
            </w:r>
          </w:p>
        </w:tc>
        <w:tc>
          <w:tcPr>
            <w:tcW w:w="558" w:type="dxa"/>
          </w:tcPr>
          <w:p w14:paraId="09E29528" w14:textId="77777777" w:rsidR="00D81EFA" w:rsidRPr="00891863" w:rsidRDefault="00D81EFA" w:rsidP="001E33B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5480CBBD" w14:textId="0CAC3BD2" w:rsidR="00D81EFA" w:rsidRPr="00891863" w:rsidRDefault="00E56BB6" w:rsidP="008F6FD1">
            <w:pPr>
              <w:pStyle w:val="acctfourfigures"/>
              <w:tabs>
                <w:tab w:val="clear" w:pos="765"/>
                <w:tab w:val="decimal" w:pos="682"/>
              </w:tabs>
              <w:spacing w:line="240" w:lineRule="atLeast"/>
              <w:ind w:left="-79" w:right="-11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7" w:type="dxa"/>
          </w:tcPr>
          <w:p w14:paraId="6C14F1F1" w14:textId="77777777" w:rsidR="00D81EFA" w:rsidRPr="00891863" w:rsidRDefault="00D81EFA" w:rsidP="001E33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79" w:right="-116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13" w:type="dxa"/>
          </w:tcPr>
          <w:p w14:paraId="7A92940C" w14:textId="23976075" w:rsidR="00D81EFA" w:rsidRPr="0036741D" w:rsidRDefault="00D81EFA" w:rsidP="001E33B8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-11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885</w:t>
            </w:r>
          </w:p>
        </w:tc>
        <w:tc>
          <w:tcPr>
            <w:tcW w:w="270" w:type="dxa"/>
          </w:tcPr>
          <w:p w14:paraId="644686F8" w14:textId="77777777" w:rsidR="00D81EFA" w:rsidRPr="00891863" w:rsidRDefault="00D81EFA" w:rsidP="001E33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79" w:right="-116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0B4C69E" w14:textId="4939FE1D" w:rsidR="00D81EFA" w:rsidRPr="008F6FD1" w:rsidRDefault="00E56BB6" w:rsidP="008F6FD1">
            <w:pPr>
              <w:pStyle w:val="acctfourfigures"/>
              <w:tabs>
                <w:tab w:val="clear" w:pos="765"/>
                <w:tab w:val="decimal" w:pos="682"/>
              </w:tabs>
              <w:spacing w:line="240" w:lineRule="atLeast"/>
              <w:ind w:left="-79" w:right="-11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F6FD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2344BCE" w14:textId="77777777" w:rsidR="00D81EFA" w:rsidRPr="00891863" w:rsidRDefault="00D81EFA" w:rsidP="001E33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79" w:right="-116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91" w:type="dxa"/>
          </w:tcPr>
          <w:p w14:paraId="1B4CDE5A" w14:textId="35BBCA10" w:rsidR="00D81EFA" w:rsidRPr="00447C7A" w:rsidRDefault="00D81EFA" w:rsidP="001E33B8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-11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47C7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892</w:t>
            </w:r>
          </w:p>
        </w:tc>
      </w:tr>
      <w:tr w:rsidR="00D81EFA" w:rsidRPr="00294AD3" w14:paraId="1358AF00" w14:textId="77777777" w:rsidTr="001E33B8">
        <w:trPr>
          <w:trHeight w:val="144"/>
        </w:trPr>
        <w:tc>
          <w:tcPr>
            <w:tcW w:w="3582" w:type="dxa"/>
          </w:tcPr>
          <w:p w14:paraId="2BF229D0" w14:textId="77777777" w:rsidR="00D81EFA" w:rsidRPr="00995F07" w:rsidRDefault="00D81EFA" w:rsidP="001E33B8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340"/>
              </w:tabs>
              <w:spacing w:line="240" w:lineRule="atLeast"/>
              <w:ind w:left="415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95F07">
              <w:rPr>
                <w:rFonts w:asciiTheme="majorBidi" w:hAnsiTheme="majorBidi" w:cstheme="majorBidi"/>
                <w:sz w:val="28"/>
                <w:szCs w:val="28"/>
                <w:cs/>
              </w:rPr>
              <w:t>การปรับปรุงจากประสบการณ์</w:t>
            </w:r>
          </w:p>
        </w:tc>
        <w:tc>
          <w:tcPr>
            <w:tcW w:w="558" w:type="dxa"/>
          </w:tcPr>
          <w:p w14:paraId="043AD3C7" w14:textId="77777777" w:rsidR="00D81EFA" w:rsidRPr="00891863" w:rsidRDefault="00D81EFA" w:rsidP="001E33B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5FDB2A25" w14:textId="467F9119" w:rsidR="00D81EFA" w:rsidRPr="00891863" w:rsidRDefault="00E56BB6" w:rsidP="008F6FD1">
            <w:pPr>
              <w:pStyle w:val="acctfourfigures"/>
              <w:tabs>
                <w:tab w:val="clear" w:pos="765"/>
                <w:tab w:val="decimal" w:pos="682"/>
              </w:tabs>
              <w:spacing w:line="240" w:lineRule="atLeast"/>
              <w:ind w:left="-79" w:right="-11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7" w:type="dxa"/>
          </w:tcPr>
          <w:p w14:paraId="75ECB7C3" w14:textId="77777777" w:rsidR="00D81EFA" w:rsidRPr="00891863" w:rsidRDefault="00D81EFA" w:rsidP="001E33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79" w:right="-116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13" w:type="dxa"/>
          </w:tcPr>
          <w:p w14:paraId="1552AA61" w14:textId="4A41E8F6" w:rsidR="00D81EFA" w:rsidRPr="00891863" w:rsidRDefault="00D81EFA" w:rsidP="001E33B8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-11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3,611</w:t>
            </w:r>
          </w:p>
        </w:tc>
        <w:tc>
          <w:tcPr>
            <w:tcW w:w="270" w:type="dxa"/>
          </w:tcPr>
          <w:p w14:paraId="1F5F0C81" w14:textId="77777777" w:rsidR="00D81EFA" w:rsidRPr="00891863" w:rsidRDefault="00D81EFA" w:rsidP="001E33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79" w:right="-116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C6F6C5C" w14:textId="7DABF745" w:rsidR="00D81EFA" w:rsidRPr="008F6FD1" w:rsidRDefault="00E56BB6" w:rsidP="008F6FD1">
            <w:pPr>
              <w:pStyle w:val="acctfourfigures"/>
              <w:tabs>
                <w:tab w:val="clear" w:pos="765"/>
                <w:tab w:val="decimal" w:pos="682"/>
              </w:tabs>
              <w:spacing w:line="240" w:lineRule="atLeast"/>
              <w:ind w:left="-79" w:right="-11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F6FD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99CC170" w14:textId="77777777" w:rsidR="00D81EFA" w:rsidRPr="00891863" w:rsidRDefault="00D81EFA" w:rsidP="001E33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79" w:right="-116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91" w:type="dxa"/>
          </w:tcPr>
          <w:p w14:paraId="0DB5D27D" w14:textId="3A3EFC23" w:rsidR="00D81EFA" w:rsidRPr="00891863" w:rsidRDefault="00D81EFA" w:rsidP="001E33B8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-11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47C7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3,598</w:t>
            </w:r>
          </w:p>
        </w:tc>
      </w:tr>
      <w:tr w:rsidR="00D81EFA" w:rsidRPr="00294AD3" w14:paraId="4E907466" w14:textId="77777777" w:rsidTr="001E33B8">
        <w:trPr>
          <w:trHeight w:val="144"/>
        </w:trPr>
        <w:tc>
          <w:tcPr>
            <w:tcW w:w="3582" w:type="dxa"/>
          </w:tcPr>
          <w:p w14:paraId="11C0D0CB" w14:textId="77777777" w:rsidR="00D81EFA" w:rsidRPr="00995F07" w:rsidRDefault="00D81EFA" w:rsidP="001E33B8">
            <w:pPr>
              <w:ind w:left="342" w:hanging="34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58" w:type="dxa"/>
          </w:tcPr>
          <w:p w14:paraId="2D16BCA3" w14:textId="77777777" w:rsidR="00D81EFA" w:rsidRPr="00891863" w:rsidRDefault="00D81EFA" w:rsidP="001E33B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4F783A" w14:textId="26EE538F" w:rsidR="00D81EFA" w:rsidRPr="00C348DF" w:rsidRDefault="00E56BB6" w:rsidP="008F6FD1">
            <w:pPr>
              <w:pStyle w:val="acctfourfigures"/>
              <w:tabs>
                <w:tab w:val="clear" w:pos="765"/>
                <w:tab w:val="decimal" w:pos="682"/>
              </w:tabs>
              <w:spacing w:line="240" w:lineRule="atLeast"/>
              <w:ind w:left="-79" w:right="-11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7" w:type="dxa"/>
          </w:tcPr>
          <w:p w14:paraId="6FC4400E" w14:textId="77777777" w:rsidR="00D81EFA" w:rsidRPr="00C348DF" w:rsidRDefault="00D81EFA" w:rsidP="001E33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79" w:right="-11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single" w:sz="4" w:space="0" w:color="auto"/>
            </w:tcBorders>
          </w:tcPr>
          <w:p w14:paraId="56DA4402" w14:textId="6BA30DE5" w:rsidR="00D81EFA" w:rsidRPr="00C348DF" w:rsidRDefault="00D81EFA" w:rsidP="001E33B8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-11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C348D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(1,028)</w:t>
            </w:r>
          </w:p>
        </w:tc>
        <w:tc>
          <w:tcPr>
            <w:tcW w:w="270" w:type="dxa"/>
          </w:tcPr>
          <w:p w14:paraId="0E6FE25D" w14:textId="77777777" w:rsidR="00D81EFA" w:rsidRPr="00C348DF" w:rsidRDefault="00D81EFA" w:rsidP="001E33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79" w:right="-11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4BB0E5" w14:textId="200868DF" w:rsidR="00D81EFA" w:rsidRPr="00C348DF" w:rsidRDefault="00E56BB6" w:rsidP="008F6FD1">
            <w:pPr>
              <w:pStyle w:val="acctfourfigures"/>
              <w:tabs>
                <w:tab w:val="clear" w:pos="765"/>
                <w:tab w:val="decimal" w:pos="678"/>
              </w:tabs>
              <w:spacing w:line="240" w:lineRule="atLeast"/>
              <w:ind w:left="-79" w:right="-11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73CE3A59" w14:textId="77777777" w:rsidR="00D81EFA" w:rsidRPr="00C348DF" w:rsidRDefault="00D81EFA" w:rsidP="001E33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79" w:right="-11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single" w:sz="4" w:space="0" w:color="auto"/>
            </w:tcBorders>
          </w:tcPr>
          <w:p w14:paraId="49A15D98" w14:textId="6100ED6B" w:rsidR="00D81EFA" w:rsidRPr="00C348DF" w:rsidRDefault="00D81EFA" w:rsidP="001E33B8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-11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C348DF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(1,246)</w:t>
            </w:r>
          </w:p>
        </w:tc>
      </w:tr>
      <w:tr w:rsidR="00D81EFA" w:rsidRPr="0072550F" w14:paraId="50C33F30" w14:textId="77777777" w:rsidTr="000313B6">
        <w:trPr>
          <w:trHeight w:val="144"/>
        </w:trPr>
        <w:tc>
          <w:tcPr>
            <w:tcW w:w="3582" w:type="dxa"/>
          </w:tcPr>
          <w:p w14:paraId="16CE4147" w14:textId="77777777" w:rsidR="00D81EFA" w:rsidRPr="00995F07" w:rsidRDefault="00D81EFA" w:rsidP="001E33B8">
            <w:pPr>
              <w:ind w:left="342" w:hanging="342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558" w:type="dxa"/>
          </w:tcPr>
          <w:p w14:paraId="01AAFA91" w14:textId="77777777" w:rsidR="00D81EFA" w:rsidRPr="0072550F" w:rsidRDefault="00D81EFA" w:rsidP="001E33B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175B41E1" w14:textId="77777777" w:rsidR="00D81EFA" w:rsidRPr="0072550F" w:rsidRDefault="00D81EFA" w:rsidP="001E33B8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-116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237" w:type="dxa"/>
            <w:shd w:val="clear" w:color="auto" w:fill="auto"/>
          </w:tcPr>
          <w:p w14:paraId="22FB06DF" w14:textId="77777777" w:rsidR="00D81EFA" w:rsidRPr="0072550F" w:rsidRDefault="00D81EFA" w:rsidP="001E33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79" w:right="-116"/>
              <w:rPr>
                <w:rFonts w:asciiTheme="majorBidi" w:hAnsiTheme="majorBidi" w:cstheme="majorBidi"/>
                <w:b/>
                <w:sz w:val="20"/>
                <w:szCs w:val="20"/>
              </w:rPr>
            </w:pPr>
          </w:p>
        </w:tc>
        <w:tc>
          <w:tcPr>
            <w:tcW w:w="1113" w:type="dxa"/>
            <w:shd w:val="clear" w:color="auto" w:fill="auto"/>
          </w:tcPr>
          <w:p w14:paraId="134350FC" w14:textId="77777777" w:rsidR="00D81EFA" w:rsidRPr="0072550F" w:rsidRDefault="00D81EFA" w:rsidP="001E33B8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-116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886A153" w14:textId="77777777" w:rsidR="00D81EFA" w:rsidRPr="0072550F" w:rsidRDefault="00D81EFA" w:rsidP="001E33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79" w:right="-116"/>
              <w:rPr>
                <w:rFonts w:asciiTheme="majorBidi" w:hAnsiTheme="majorBidi" w:cstheme="majorBidi"/>
                <w:b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</w:tcPr>
          <w:p w14:paraId="7FE7B574" w14:textId="77777777" w:rsidR="00D81EFA" w:rsidRPr="0072550F" w:rsidRDefault="00D81EFA" w:rsidP="001E33B8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-116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270" w:type="dxa"/>
          </w:tcPr>
          <w:p w14:paraId="77292E34" w14:textId="77777777" w:rsidR="00D81EFA" w:rsidRPr="0072550F" w:rsidRDefault="00D81EFA" w:rsidP="001E33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79" w:right="-116"/>
              <w:rPr>
                <w:rFonts w:asciiTheme="majorBidi" w:hAnsiTheme="majorBidi" w:cstheme="majorBidi"/>
                <w:b/>
                <w:sz w:val="20"/>
                <w:szCs w:val="20"/>
              </w:rPr>
            </w:pPr>
          </w:p>
        </w:tc>
        <w:tc>
          <w:tcPr>
            <w:tcW w:w="1091" w:type="dxa"/>
          </w:tcPr>
          <w:p w14:paraId="01DE85E4" w14:textId="77777777" w:rsidR="00D81EFA" w:rsidRPr="0072550F" w:rsidRDefault="00D81EFA" w:rsidP="001E33B8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-116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</w:tr>
      <w:tr w:rsidR="00D81EFA" w:rsidRPr="00294AD3" w14:paraId="43EAC538" w14:textId="77777777" w:rsidTr="001E33B8">
        <w:trPr>
          <w:trHeight w:val="144"/>
        </w:trPr>
        <w:tc>
          <w:tcPr>
            <w:tcW w:w="3582" w:type="dxa"/>
          </w:tcPr>
          <w:p w14:paraId="6D5BF997" w14:textId="29E1019D" w:rsidR="00D81EFA" w:rsidRPr="00995F07" w:rsidRDefault="00D81EFA" w:rsidP="001E33B8">
            <w:pPr>
              <w:ind w:left="342" w:hanging="34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95F07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ผลประโยชน์จ่าย</w:t>
            </w:r>
          </w:p>
        </w:tc>
        <w:tc>
          <w:tcPr>
            <w:tcW w:w="558" w:type="dxa"/>
          </w:tcPr>
          <w:p w14:paraId="7C830EF0" w14:textId="77777777" w:rsidR="00D81EFA" w:rsidRPr="00891863" w:rsidRDefault="00D81EFA" w:rsidP="001E33B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AE0FB68" w14:textId="47875A70" w:rsidR="00D81EFA" w:rsidRPr="00891863" w:rsidRDefault="00E56BB6" w:rsidP="001E33B8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-11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(4,394)</w:t>
            </w:r>
          </w:p>
        </w:tc>
        <w:tc>
          <w:tcPr>
            <w:tcW w:w="237" w:type="dxa"/>
          </w:tcPr>
          <w:p w14:paraId="3419A61D" w14:textId="77777777" w:rsidR="00D81EFA" w:rsidRPr="00891863" w:rsidRDefault="00D81EFA" w:rsidP="001E33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79" w:right="-116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13" w:type="dxa"/>
            <w:tcBorders>
              <w:bottom w:val="single" w:sz="4" w:space="0" w:color="auto"/>
            </w:tcBorders>
          </w:tcPr>
          <w:p w14:paraId="57067E80" w14:textId="173E5E76" w:rsidR="00D81EFA" w:rsidRPr="00891863" w:rsidRDefault="00D81EFA" w:rsidP="001E33B8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-11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(495)</w:t>
            </w:r>
          </w:p>
        </w:tc>
        <w:tc>
          <w:tcPr>
            <w:tcW w:w="270" w:type="dxa"/>
          </w:tcPr>
          <w:p w14:paraId="2F2FD7C8" w14:textId="77777777" w:rsidR="00D81EFA" w:rsidRPr="00891863" w:rsidRDefault="00D81EFA" w:rsidP="001E33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79" w:right="-116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5975E0FB" w14:textId="470F5B77" w:rsidR="00D81EFA" w:rsidRPr="00891863" w:rsidRDefault="00E56BB6" w:rsidP="001E33B8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-11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(4,376)</w:t>
            </w:r>
          </w:p>
        </w:tc>
        <w:tc>
          <w:tcPr>
            <w:tcW w:w="270" w:type="dxa"/>
          </w:tcPr>
          <w:p w14:paraId="1A44E869" w14:textId="77777777" w:rsidR="00D81EFA" w:rsidRPr="00891863" w:rsidRDefault="00D81EFA" w:rsidP="001E33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79" w:right="-116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91" w:type="dxa"/>
            <w:tcBorders>
              <w:bottom w:val="single" w:sz="4" w:space="0" w:color="auto"/>
            </w:tcBorders>
          </w:tcPr>
          <w:p w14:paraId="6094B4D9" w14:textId="6A2A43AF" w:rsidR="00D81EFA" w:rsidRPr="00891863" w:rsidRDefault="00D81EFA" w:rsidP="001E33B8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-11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(495)</w:t>
            </w:r>
          </w:p>
        </w:tc>
      </w:tr>
      <w:tr w:rsidR="00D81EFA" w:rsidRPr="00294AD3" w14:paraId="4DA83997" w14:textId="77777777" w:rsidTr="001E33B8">
        <w:trPr>
          <w:trHeight w:val="63"/>
        </w:trPr>
        <w:tc>
          <w:tcPr>
            <w:tcW w:w="3582" w:type="dxa"/>
          </w:tcPr>
          <w:p w14:paraId="209CCDC3" w14:textId="77777777" w:rsidR="00D81EFA" w:rsidRPr="00891863" w:rsidRDefault="00D81EFA" w:rsidP="001E33B8">
            <w:pPr>
              <w:ind w:left="342" w:hanging="34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8" w:type="dxa"/>
          </w:tcPr>
          <w:p w14:paraId="3A8E7234" w14:textId="77777777" w:rsidR="00D81EFA" w:rsidRPr="00891863" w:rsidRDefault="00D81EFA" w:rsidP="001E33B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05C00FDC" w14:textId="4ABF8353" w:rsidR="00D81EFA" w:rsidRPr="00891863" w:rsidRDefault="00D81EFA" w:rsidP="001E33B8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-11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7" w:type="dxa"/>
          </w:tcPr>
          <w:p w14:paraId="342D0BAB" w14:textId="77777777" w:rsidR="00D81EFA" w:rsidRPr="00891863" w:rsidRDefault="00D81EFA" w:rsidP="001E33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79" w:right="-116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13" w:type="dxa"/>
            <w:tcBorders>
              <w:top w:val="single" w:sz="4" w:space="0" w:color="auto"/>
            </w:tcBorders>
          </w:tcPr>
          <w:p w14:paraId="3F25610F" w14:textId="784D5B96" w:rsidR="00D81EFA" w:rsidRPr="00891863" w:rsidRDefault="00D81EFA" w:rsidP="001E33B8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-11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809504C" w14:textId="77777777" w:rsidR="00D81EFA" w:rsidRPr="00891863" w:rsidRDefault="00D81EFA" w:rsidP="001E33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79" w:right="-116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385A30E7" w14:textId="046D8329" w:rsidR="00D81EFA" w:rsidRPr="00891863" w:rsidRDefault="00D81EFA" w:rsidP="001E33B8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-11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712D7B8" w14:textId="77777777" w:rsidR="00D81EFA" w:rsidRPr="00891863" w:rsidRDefault="00D81EFA" w:rsidP="001E33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79" w:right="-116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91" w:type="dxa"/>
            <w:tcBorders>
              <w:top w:val="single" w:sz="4" w:space="0" w:color="auto"/>
            </w:tcBorders>
          </w:tcPr>
          <w:p w14:paraId="28EAAAD3" w14:textId="147916D4" w:rsidR="00D81EFA" w:rsidRPr="00891863" w:rsidRDefault="00D81EFA" w:rsidP="001E33B8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-11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81EFA" w:rsidRPr="00623946" w14:paraId="5C90B671" w14:textId="77777777" w:rsidTr="001E33B8">
        <w:trPr>
          <w:trHeight w:val="144"/>
        </w:trPr>
        <w:tc>
          <w:tcPr>
            <w:tcW w:w="3582" w:type="dxa"/>
          </w:tcPr>
          <w:p w14:paraId="49B646FF" w14:textId="77777777" w:rsidR="00D81EFA" w:rsidRPr="00891863" w:rsidRDefault="00D81EFA" w:rsidP="001E33B8">
            <w:pPr>
              <w:tabs>
                <w:tab w:val="clear" w:pos="227"/>
                <w:tab w:val="left" w:pos="342"/>
              </w:tabs>
              <w:ind w:left="342" w:hanging="342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</w:rPr>
            </w:pPr>
            <w:r w:rsidRPr="0089186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89186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89186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558" w:type="dxa"/>
          </w:tcPr>
          <w:p w14:paraId="70CE891D" w14:textId="77777777" w:rsidR="00D81EFA" w:rsidRPr="00891863" w:rsidRDefault="00D81EFA" w:rsidP="001E33B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3E6F0DA1" w14:textId="62D1EF94" w:rsidR="00D81EFA" w:rsidRPr="00891863" w:rsidRDefault="00E56BB6" w:rsidP="001E33B8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-11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23,</w:t>
            </w:r>
            <w:r w:rsidR="007D61C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17</w:t>
            </w:r>
            <w:r w:rsidR="008F6F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237" w:type="dxa"/>
          </w:tcPr>
          <w:p w14:paraId="456AA923" w14:textId="77777777" w:rsidR="00D81EFA" w:rsidRPr="00891863" w:rsidRDefault="00D81EFA" w:rsidP="001E33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79" w:right="-11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3" w:type="dxa"/>
            <w:tcBorders>
              <w:bottom w:val="double" w:sz="4" w:space="0" w:color="auto"/>
            </w:tcBorders>
          </w:tcPr>
          <w:p w14:paraId="27E780C7" w14:textId="641354E4" w:rsidR="00D81EFA" w:rsidRPr="00891863" w:rsidRDefault="00D81EFA" w:rsidP="001E33B8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-11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23,181</w:t>
            </w:r>
          </w:p>
        </w:tc>
        <w:tc>
          <w:tcPr>
            <w:tcW w:w="270" w:type="dxa"/>
          </w:tcPr>
          <w:p w14:paraId="77441CB2" w14:textId="77777777" w:rsidR="00D81EFA" w:rsidRPr="00891863" w:rsidRDefault="00D81EFA" w:rsidP="001E33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79" w:right="-11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0B0DC0AB" w14:textId="126FB169" w:rsidR="00D81EFA" w:rsidRPr="00891863" w:rsidRDefault="00E56BB6" w:rsidP="001E33B8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-11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18,625</w:t>
            </w:r>
          </w:p>
        </w:tc>
        <w:tc>
          <w:tcPr>
            <w:tcW w:w="270" w:type="dxa"/>
          </w:tcPr>
          <w:p w14:paraId="29A51818" w14:textId="77777777" w:rsidR="00D81EFA" w:rsidRPr="00891863" w:rsidRDefault="00D81EFA" w:rsidP="001E33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79" w:right="-11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1" w:type="dxa"/>
            <w:tcBorders>
              <w:bottom w:val="double" w:sz="4" w:space="0" w:color="auto"/>
            </w:tcBorders>
          </w:tcPr>
          <w:p w14:paraId="3D9A1E7F" w14:textId="53279AC3" w:rsidR="00D81EFA" w:rsidRPr="00891863" w:rsidRDefault="00D81EFA" w:rsidP="001E33B8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-11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19,024</w:t>
            </w:r>
          </w:p>
        </w:tc>
      </w:tr>
    </w:tbl>
    <w:p w14:paraId="36B3F1C1" w14:textId="77777777" w:rsidR="007053B9" w:rsidRPr="00293FA4" w:rsidRDefault="007053B9" w:rsidP="001E33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eastAsia="Calibri" w:hAnsiTheme="majorBidi" w:cstheme="majorBidi"/>
          <w:sz w:val="16"/>
          <w:szCs w:val="16"/>
        </w:rPr>
      </w:pPr>
    </w:p>
    <w:p w14:paraId="2CAC377A" w14:textId="77777777" w:rsidR="007053B9" w:rsidRPr="00293FA4" w:rsidRDefault="007053B9" w:rsidP="001E33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Theme="majorBidi" w:hAnsiTheme="majorBidi" w:cstheme="majorBidi"/>
          <w:b/>
          <w:bCs/>
          <w:color w:val="0000FF"/>
          <w:sz w:val="16"/>
          <w:szCs w:val="16"/>
        </w:rPr>
      </w:pPr>
    </w:p>
    <w:tbl>
      <w:tblPr>
        <w:tblW w:w="9243" w:type="dxa"/>
        <w:tblInd w:w="378" w:type="dxa"/>
        <w:tblLook w:val="01E0" w:firstRow="1" w:lastRow="1" w:firstColumn="1" w:lastColumn="1" w:noHBand="0" w:noVBand="0"/>
      </w:tblPr>
      <w:tblGrid>
        <w:gridCol w:w="3843"/>
        <w:gridCol w:w="1188"/>
        <w:gridCol w:w="236"/>
        <w:gridCol w:w="1183"/>
        <w:gridCol w:w="270"/>
        <w:gridCol w:w="1110"/>
        <w:gridCol w:w="270"/>
        <w:gridCol w:w="1143"/>
      </w:tblGrid>
      <w:tr w:rsidR="00093882" w:rsidRPr="004179E1" w14:paraId="36C33871" w14:textId="77777777" w:rsidTr="00293FA4">
        <w:trPr>
          <w:trHeight w:val="20"/>
          <w:tblHeader/>
        </w:trPr>
        <w:tc>
          <w:tcPr>
            <w:tcW w:w="3843" w:type="dxa"/>
            <w:vMerge w:val="restart"/>
          </w:tcPr>
          <w:p w14:paraId="0AA988BB" w14:textId="7033EE8C" w:rsidR="00093882" w:rsidRPr="00293FA4" w:rsidRDefault="00093882" w:rsidP="001E33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4" w:right="-108" w:hanging="114"/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93FA4"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ข้อสมมติหลักในการประมาณการตาม</w:t>
            </w:r>
            <w:r w:rsidRPr="00293FA4"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</w:rPr>
              <w:br/>
            </w:r>
            <w:r w:rsidRPr="00293FA4"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หลักคณิตศาสตร์ประกันภัย</w:t>
            </w:r>
            <w:r w:rsidRPr="00293FA4">
              <w:rPr>
                <w:rFonts w:asciiTheme="majorBidi" w:hAnsiTheme="majorBidi" w:cstheme="majorBidi"/>
                <w:b/>
                <w:color w:val="0000FF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607" w:type="dxa"/>
            <w:gridSpan w:val="3"/>
            <w:vAlign w:val="bottom"/>
          </w:tcPr>
          <w:p w14:paraId="24EF2682" w14:textId="43F63A2E" w:rsidR="00093882" w:rsidRPr="00293FA4" w:rsidRDefault="00093882" w:rsidP="001E33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93FA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  <w:r w:rsidRPr="00293FA4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  <w:vAlign w:val="bottom"/>
          </w:tcPr>
          <w:p w14:paraId="05A50207" w14:textId="77777777" w:rsidR="00093882" w:rsidRPr="00293FA4" w:rsidRDefault="00093882" w:rsidP="001E33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523" w:type="dxa"/>
            <w:gridSpan w:val="3"/>
            <w:vAlign w:val="bottom"/>
          </w:tcPr>
          <w:p w14:paraId="264B6DE2" w14:textId="41274707" w:rsidR="00093882" w:rsidRPr="00293FA4" w:rsidRDefault="00093882" w:rsidP="001E33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93FA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93882" w:rsidRPr="004179E1" w14:paraId="640E4333" w14:textId="77777777" w:rsidTr="00293FA4">
        <w:trPr>
          <w:trHeight w:val="20"/>
          <w:tblHeader/>
        </w:trPr>
        <w:tc>
          <w:tcPr>
            <w:tcW w:w="3843" w:type="dxa"/>
            <w:vMerge/>
          </w:tcPr>
          <w:p w14:paraId="7A590982" w14:textId="77777777" w:rsidR="00093882" w:rsidRPr="00293FA4" w:rsidRDefault="00093882" w:rsidP="001E33B8">
            <w:pPr>
              <w:ind w:hanging="5"/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88" w:type="dxa"/>
            <w:vAlign w:val="center"/>
          </w:tcPr>
          <w:p w14:paraId="44CEC4DA" w14:textId="5CBEFB5F" w:rsidR="00093882" w:rsidRPr="00293FA4" w:rsidRDefault="00293FA4" w:rsidP="001E33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36" w:type="dxa"/>
            <w:vAlign w:val="center"/>
          </w:tcPr>
          <w:p w14:paraId="4B62A627" w14:textId="77777777" w:rsidR="00093882" w:rsidRPr="00293FA4" w:rsidRDefault="00093882" w:rsidP="001E33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3" w:type="dxa"/>
            <w:vAlign w:val="center"/>
          </w:tcPr>
          <w:p w14:paraId="228D0089" w14:textId="617975AB" w:rsidR="00093882" w:rsidRPr="00293FA4" w:rsidRDefault="00293FA4" w:rsidP="001E33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165A3D7F" w14:textId="77777777" w:rsidR="00093882" w:rsidRPr="00293FA4" w:rsidRDefault="00093882" w:rsidP="001E33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  <w:vAlign w:val="center"/>
          </w:tcPr>
          <w:p w14:paraId="1EF5EDAE" w14:textId="754EA26C" w:rsidR="00093882" w:rsidRPr="00293FA4" w:rsidRDefault="00293FA4" w:rsidP="001E33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70" w:type="dxa"/>
            <w:vAlign w:val="center"/>
          </w:tcPr>
          <w:p w14:paraId="5BABFD0F" w14:textId="77777777" w:rsidR="00093882" w:rsidRPr="00293FA4" w:rsidRDefault="00093882" w:rsidP="001E33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  <w:vAlign w:val="center"/>
          </w:tcPr>
          <w:p w14:paraId="701801E9" w14:textId="07463D6F" w:rsidR="00093882" w:rsidRPr="00293FA4" w:rsidRDefault="00293FA4" w:rsidP="001E33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093882" w:rsidRPr="004179E1" w14:paraId="783C2828" w14:textId="77777777" w:rsidTr="00293FA4">
        <w:trPr>
          <w:trHeight w:val="20"/>
          <w:tblHeader/>
        </w:trPr>
        <w:tc>
          <w:tcPr>
            <w:tcW w:w="3843" w:type="dxa"/>
          </w:tcPr>
          <w:p w14:paraId="1234E99A" w14:textId="77777777" w:rsidR="00093882" w:rsidRPr="00293FA4" w:rsidRDefault="00093882" w:rsidP="001E33B8">
            <w:pPr>
              <w:ind w:hanging="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400" w:type="dxa"/>
            <w:gridSpan w:val="7"/>
          </w:tcPr>
          <w:p w14:paraId="12F265E8" w14:textId="77777777" w:rsidR="00093882" w:rsidRPr="00293FA4" w:rsidRDefault="00093882" w:rsidP="001E33B8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93FA4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val="en-US" w:bidi="th-TH"/>
              </w:rPr>
              <w:t>(ร้อยละ)</w:t>
            </w:r>
          </w:p>
        </w:tc>
      </w:tr>
      <w:tr w:rsidR="00E56BB6" w:rsidRPr="004179E1" w14:paraId="16C86186" w14:textId="77777777" w:rsidTr="001E33B8">
        <w:trPr>
          <w:trHeight w:val="20"/>
        </w:trPr>
        <w:tc>
          <w:tcPr>
            <w:tcW w:w="3843" w:type="dxa"/>
          </w:tcPr>
          <w:p w14:paraId="36DD6D2F" w14:textId="77777777" w:rsidR="00E56BB6" w:rsidRPr="00293FA4" w:rsidRDefault="00E56BB6" w:rsidP="001E33B8">
            <w:pPr>
              <w:ind w:left="50" w:firstLine="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93FA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อัตราคิดลด </w:t>
            </w:r>
          </w:p>
        </w:tc>
        <w:tc>
          <w:tcPr>
            <w:tcW w:w="1188" w:type="dxa"/>
            <w:shd w:val="clear" w:color="auto" w:fill="auto"/>
          </w:tcPr>
          <w:p w14:paraId="67B27837" w14:textId="3C389531" w:rsidR="00E56BB6" w:rsidRPr="00293FA4" w:rsidRDefault="00E56BB6" w:rsidP="001E33B8">
            <w:pPr>
              <w:pStyle w:val="acctfourfigures"/>
              <w:tabs>
                <w:tab w:val="clear" w:pos="765"/>
              </w:tabs>
              <w:spacing w:line="240" w:lineRule="atLeast"/>
              <w:ind w:left="-79" w:right="-7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93FA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1.37 - 1.49</w:t>
            </w:r>
          </w:p>
        </w:tc>
        <w:tc>
          <w:tcPr>
            <w:tcW w:w="236" w:type="dxa"/>
            <w:shd w:val="clear" w:color="auto" w:fill="auto"/>
          </w:tcPr>
          <w:p w14:paraId="44BAD582" w14:textId="77777777" w:rsidR="00E56BB6" w:rsidRPr="00293FA4" w:rsidRDefault="00E56BB6" w:rsidP="001E33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83" w:type="dxa"/>
            <w:shd w:val="clear" w:color="auto" w:fill="auto"/>
          </w:tcPr>
          <w:p w14:paraId="4E9DBBE9" w14:textId="58B94FD2" w:rsidR="00E56BB6" w:rsidRPr="00293FA4" w:rsidRDefault="00E56BB6" w:rsidP="001E33B8">
            <w:pPr>
              <w:pStyle w:val="acctfourfigures"/>
              <w:tabs>
                <w:tab w:val="clear" w:pos="765"/>
              </w:tabs>
              <w:spacing w:line="240" w:lineRule="atLeast"/>
              <w:ind w:left="-79" w:right="-7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93FA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1.37 - 1.49</w:t>
            </w:r>
          </w:p>
        </w:tc>
        <w:tc>
          <w:tcPr>
            <w:tcW w:w="270" w:type="dxa"/>
            <w:shd w:val="clear" w:color="auto" w:fill="auto"/>
          </w:tcPr>
          <w:p w14:paraId="143EB1C3" w14:textId="77777777" w:rsidR="00E56BB6" w:rsidRPr="00293FA4" w:rsidRDefault="00E56BB6" w:rsidP="001E33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  <w:shd w:val="clear" w:color="auto" w:fill="auto"/>
          </w:tcPr>
          <w:p w14:paraId="443650B1" w14:textId="29A4A889" w:rsidR="00E56BB6" w:rsidRPr="00293FA4" w:rsidRDefault="00E56BB6" w:rsidP="001E33B8">
            <w:pPr>
              <w:pStyle w:val="acctfourfigures"/>
              <w:tabs>
                <w:tab w:val="clear" w:pos="765"/>
              </w:tabs>
              <w:spacing w:line="240" w:lineRule="atLeast"/>
              <w:ind w:left="-79" w:right="-7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93FA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1.37 - 1.4</w:t>
            </w:r>
            <w:r w:rsidR="0049772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72C281BF" w14:textId="77777777" w:rsidR="00E56BB6" w:rsidRPr="00293FA4" w:rsidRDefault="00E56BB6" w:rsidP="001E33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43" w:type="dxa"/>
            <w:shd w:val="clear" w:color="auto" w:fill="auto"/>
          </w:tcPr>
          <w:p w14:paraId="2AF8685C" w14:textId="1F5E3195" w:rsidR="00E56BB6" w:rsidRPr="00293FA4" w:rsidRDefault="00E56BB6" w:rsidP="001E33B8">
            <w:pPr>
              <w:pStyle w:val="acctfourfigures"/>
              <w:tabs>
                <w:tab w:val="clear" w:pos="765"/>
              </w:tabs>
              <w:spacing w:line="240" w:lineRule="atLeast"/>
              <w:ind w:left="-79"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93FA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1.37 - 1.44</w:t>
            </w:r>
          </w:p>
        </w:tc>
      </w:tr>
      <w:tr w:rsidR="00E56BB6" w:rsidRPr="004179E1" w14:paraId="112DA697" w14:textId="77777777" w:rsidTr="001E33B8">
        <w:trPr>
          <w:trHeight w:val="20"/>
        </w:trPr>
        <w:tc>
          <w:tcPr>
            <w:tcW w:w="3843" w:type="dxa"/>
          </w:tcPr>
          <w:p w14:paraId="20520BD4" w14:textId="77777777" w:rsidR="00E56BB6" w:rsidRPr="00293FA4" w:rsidRDefault="00E56BB6" w:rsidP="001E33B8">
            <w:pPr>
              <w:ind w:left="50" w:firstLine="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93FA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การเพิ่มขึ้นของเงินเดือนในอนาคต </w:t>
            </w:r>
          </w:p>
        </w:tc>
        <w:tc>
          <w:tcPr>
            <w:tcW w:w="1188" w:type="dxa"/>
            <w:shd w:val="clear" w:color="auto" w:fill="auto"/>
          </w:tcPr>
          <w:p w14:paraId="069C75B2" w14:textId="61C04168" w:rsidR="00E56BB6" w:rsidRPr="00293FA4" w:rsidRDefault="00E56BB6" w:rsidP="001E33B8">
            <w:pPr>
              <w:pStyle w:val="acctfourfigures"/>
              <w:tabs>
                <w:tab w:val="clear" w:pos="765"/>
              </w:tabs>
              <w:spacing w:line="240" w:lineRule="atLeast"/>
              <w:ind w:left="-79" w:right="-7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93FA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2.06 - 3.88</w:t>
            </w:r>
          </w:p>
        </w:tc>
        <w:tc>
          <w:tcPr>
            <w:tcW w:w="236" w:type="dxa"/>
            <w:shd w:val="clear" w:color="auto" w:fill="auto"/>
          </w:tcPr>
          <w:p w14:paraId="3B5BF18D" w14:textId="77777777" w:rsidR="00E56BB6" w:rsidRPr="00293FA4" w:rsidRDefault="00E56BB6" w:rsidP="001E33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83" w:type="dxa"/>
            <w:shd w:val="clear" w:color="auto" w:fill="auto"/>
          </w:tcPr>
          <w:p w14:paraId="514E776D" w14:textId="7A3D5CBB" w:rsidR="00E56BB6" w:rsidRPr="00293FA4" w:rsidRDefault="00E56BB6" w:rsidP="001E33B8">
            <w:pPr>
              <w:pStyle w:val="acctfourfigures"/>
              <w:tabs>
                <w:tab w:val="clear" w:pos="765"/>
              </w:tabs>
              <w:spacing w:line="240" w:lineRule="atLeast"/>
              <w:ind w:left="-79" w:right="-7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93FA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2.06 - 3.88</w:t>
            </w:r>
          </w:p>
        </w:tc>
        <w:tc>
          <w:tcPr>
            <w:tcW w:w="270" w:type="dxa"/>
            <w:shd w:val="clear" w:color="auto" w:fill="auto"/>
          </w:tcPr>
          <w:p w14:paraId="4A487C32" w14:textId="77777777" w:rsidR="00E56BB6" w:rsidRPr="00293FA4" w:rsidRDefault="00E56BB6" w:rsidP="001E33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  <w:shd w:val="clear" w:color="auto" w:fill="auto"/>
          </w:tcPr>
          <w:p w14:paraId="59D15DB5" w14:textId="2BCE2F8E" w:rsidR="00E56BB6" w:rsidRPr="00293FA4" w:rsidRDefault="00C86C2B" w:rsidP="001E33B8">
            <w:pPr>
              <w:pStyle w:val="acctfourfigures"/>
              <w:tabs>
                <w:tab w:val="clear" w:pos="765"/>
              </w:tabs>
              <w:spacing w:line="240" w:lineRule="atLeast"/>
              <w:ind w:left="-79" w:right="-7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3.15</w:t>
            </w:r>
            <w:r w:rsidR="00E56BB6" w:rsidRPr="00293FA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- 3.88</w:t>
            </w:r>
          </w:p>
        </w:tc>
        <w:tc>
          <w:tcPr>
            <w:tcW w:w="270" w:type="dxa"/>
            <w:shd w:val="clear" w:color="auto" w:fill="auto"/>
          </w:tcPr>
          <w:p w14:paraId="5004D6E6" w14:textId="77777777" w:rsidR="00E56BB6" w:rsidRPr="00293FA4" w:rsidRDefault="00E56BB6" w:rsidP="001E33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43" w:type="dxa"/>
            <w:shd w:val="clear" w:color="auto" w:fill="auto"/>
          </w:tcPr>
          <w:p w14:paraId="64B50FD7" w14:textId="66FD0DF7" w:rsidR="00E56BB6" w:rsidRPr="00293FA4" w:rsidRDefault="00E56BB6" w:rsidP="001E33B8">
            <w:pPr>
              <w:pStyle w:val="acctfourfigures"/>
              <w:tabs>
                <w:tab w:val="clear" w:pos="765"/>
              </w:tabs>
              <w:spacing w:line="240" w:lineRule="atLeast"/>
              <w:ind w:left="-79" w:right="-7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93FA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3.15 - 3.88</w:t>
            </w:r>
          </w:p>
        </w:tc>
      </w:tr>
    </w:tbl>
    <w:p w14:paraId="7E2508FB" w14:textId="77777777" w:rsidR="003922EA" w:rsidRDefault="003922EA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p w14:paraId="777C0D39" w14:textId="19E19530" w:rsidR="003922EA" w:rsidRPr="004179E1" w:rsidRDefault="003922EA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  <w:r w:rsidRPr="004179E1">
        <w:rPr>
          <w:rFonts w:asciiTheme="majorBidi" w:hAnsiTheme="majorBidi" w:cstheme="majorBidi"/>
          <w:sz w:val="30"/>
          <w:szCs w:val="30"/>
          <w:cs/>
        </w:rPr>
        <w:t>ข้อสมมติเกี่ยวกับอัตรามรณะในอนาคตถือตามข้อมูลทางสถิติที่เผยแพร่ทั่วไปและตารางมรณะ</w:t>
      </w:r>
    </w:p>
    <w:p w14:paraId="6D143FA3" w14:textId="1D4AEAA8" w:rsidR="003922EA" w:rsidRPr="00995F07" w:rsidRDefault="003922EA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rPr>
          <w:rFonts w:asciiTheme="majorBidi" w:hAnsiTheme="majorBidi" w:cstheme="majorBidi"/>
          <w:sz w:val="24"/>
          <w:szCs w:val="24"/>
        </w:rPr>
      </w:pPr>
    </w:p>
    <w:p w14:paraId="7BDBC537" w14:textId="05DC30DE" w:rsidR="00995F07" w:rsidRPr="004179E1" w:rsidRDefault="00995F07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87F49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293FA4">
        <w:rPr>
          <w:rFonts w:asciiTheme="majorBidi" w:hAnsiTheme="majorBidi" w:cstheme="majorBidi"/>
          <w:sz w:val="30"/>
          <w:szCs w:val="30"/>
        </w:rPr>
        <w:t>31</w:t>
      </w:r>
      <w:r w:rsidRPr="00A87F49">
        <w:rPr>
          <w:rFonts w:asciiTheme="majorBidi" w:hAnsiTheme="majorBidi" w:cstheme="majorBidi"/>
          <w:sz w:val="30"/>
          <w:szCs w:val="30"/>
        </w:rPr>
        <w:t xml:space="preserve"> </w:t>
      </w:r>
      <w:r w:rsidRPr="00A87F49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293FA4">
        <w:rPr>
          <w:rFonts w:asciiTheme="majorBidi" w:hAnsiTheme="majorBidi" w:cstheme="majorBidi"/>
          <w:sz w:val="30"/>
          <w:szCs w:val="30"/>
        </w:rPr>
        <w:t>2563</w:t>
      </w:r>
      <w:r w:rsidRPr="00A87F49">
        <w:rPr>
          <w:rFonts w:asciiTheme="majorBidi" w:hAnsiTheme="majorBidi" w:cstheme="majorBidi"/>
          <w:sz w:val="30"/>
          <w:szCs w:val="30"/>
        </w:rPr>
        <w:t xml:space="preserve"> </w:t>
      </w:r>
      <w:r w:rsidRPr="00A87F49">
        <w:rPr>
          <w:rFonts w:asciiTheme="majorBidi" w:hAnsiTheme="majorBidi" w:cstheme="majorBidi"/>
          <w:sz w:val="30"/>
          <w:szCs w:val="30"/>
          <w:cs/>
        </w:rPr>
        <w:t>ระยะเวลาถัวเฉลี่ยถ่วงน้ำหนักของภาระผูกพันผลประโยชน์</w:t>
      </w:r>
      <w:r w:rsidR="00FA68BE">
        <w:rPr>
          <w:rFonts w:asciiTheme="majorBidi" w:hAnsiTheme="majorBidi" w:cstheme="majorBidi" w:hint="cs"/>
          <w:sz w:val="30"/>
          <w:szCs w:val="30"/>
          <w:cs/>
        </w:rPr>
        <w:t>ของกลุ่มบริษัท</w:t>
      </w:r>
      <w:r w:rsidRPr="00A87F49">
        <w:rPr>
          <w:rFonts w:asciiTheme="majorBidi" w:hAnsiTheme="majorBidi" w:cstheme="majorBidi"/>
          <w:sz w:val="30"/>
          <w:szCs w:val="30"/>
          <w:cs/>
        </w:rPr>
        <w:t>ที่กำหนดไว้</w:t>
      </w:r>
      <w:r w:rsidRPr="00CE668C">
        <w:rPr>
          <w:rFonts w:asciiTheme="majorBidi" w:hAnsiTheme="majorBidi" w:cstheme="majorBidi"/>
          <w:sz w:val="30"/>
          <w:szCs w:val="30"/>
          <w:cs/>
        </w:rPr>
        <w:t xml:space="preserve">เป็น </w:t>
      </w:r>
      <w:r w:rsidR="00F4179C" w:rsidRPr="00CE668C">
        <w:rPr>
          <w:rFonts w:asciiTheme="majorBidi" w:hAnsiTheme="majorBidi" w:cstheme="majorBidi"/>
          <w:sz w:val="30"/>
          <w:szCs w:val="30"/>
        </w:rPr>
        <w:t>3 - 9</w:t>
      </w:r>
      <w:r w:rsidRPr="00CE668C">
        <w:rPr>
          <w:rFonts w:asciiTheme="majorBidi" w:hAnsiTheme="majorBidi" w:cstheme="majorBidi"/>
          <w:sz w:val="30"/>
          <w:szCs w:val="30"/>
        </w:rPr>
        <w:t xml:space="preserve"> </w:t>
      </w:r>
      <w:r w:rsidRPr="00CE668C">
        <w:rPr>
          <w:rFonts w:asciiTheme="majorBidi" w:hAnsiTheme="majorBidi" w:cstheme="majorBidi"/>
          <w:sz w:val="30"/>
          <w:szCs w:val="30"/>
          <w:cs/>
        </w:rPr>
        <w:t>ปี</w:t>
      </w:r>
      <w:r w:rsidRPr="00FA68B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A87F49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Pr="00A87F49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293FA4">
        <w:rPr>
          <w:rFonts w:asciiTheme="majorBidi" w:hAnsiTheme="majorBidi" w:cstheme="majorBidi"/>
          <w:i/>
          <w:iCs/>
          <w:sz w:val="30"/>
          <w:szCs w:val="30"/>
        </w:rPr>
        <w:t>2</w:t>
      </w:r>
      <w:r w:rsidRPr="00A87F49">
        <w:rPr>
          <w:rFonts w:asciiTheme="majorBidi" w:hAnsiTheme="majorBidi" w:cstheme="majorBidi"/>
          <w:i/>
          <w:iCs/>
          <w:sz w:val="30"/>
          <w:szCs w:val="30"/>
        </w:rPr>
        <w:t>:</w:t>
      </w:r>
      <w:r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A87F49">
        <w:rPr>
          <w:rFonts w:asciiTheme="majorBidi" w:hAnsiTheme="majorBidi" w:cstheme="majorBidi"/>
          <w:i/>
          <w:iCs/>
          <w:sz w:val="30"/>
          <w:szCs w:val="30"/>
        </w:rPr>
        <w:t>3</w:t>
      </w:r>
      <w:r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A87F49">
        <w:rPr>
          <w:rFonts w:asciiTheme="majorBidi" w:hAnsiTheme="majorBidi" w:cstheme="majorBidi"/>
          <w:i/>
          <w:iCs/>
          <w:sz w:val="30"/>
          <w:szCs w:val="30"/>
        </w:rPr>
        <w:t>-</w:t>
      </w:r>
      <w:r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293FA4">
        <w:rPr>
          <w:rFonts w:asciiTheme="majorBidi" w:hAnsiTheme="majorBidi" w:cstheme="majorBidi"/>
          <w:i/>
          <w:iCs/>
          <w:sz w:val="30"/>
          <w:szCs w:val="30"/>
        </w:rPr>
        <w:t>9</w:t>
      </w:r>
      <w:r w:rsidRPr="00A87F49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A87F49">
        <w:rPr>
          <w:rFonts w:asciiTheme="majorBidi" w:hAnsiTheme="majorBidi" w:cstheme="majorBidi"/>
          <w:i/>
          <w:iCs/>
          <w:sz w:val="30"/>
          <w:szCs w:val="30"/>
          <w:cs/>
        </w:rPr>
        <w:t>ปี)</w:t>
      </w:r>
      <w:r w:rsidRPr="00A87F49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FA68BE" w:rsidRPr="008E7B3D">
        <w:rPr>
          <w:rFonts w:asciiTheme="majorBidi" w:hAnsiTheme="majorBidi" w:hint="cs"/>
          <w:sz w:val="30"/>
          <w:szCs w:val="30"/>
          <w:cs/>
        </w:rPr>
        <w:t>และ</w:t>
      </w:r>
      <w:r w:rsidRPr="008E7B3D">
        <w:rPr>
          <w:rFonts w:asciiTheme="majorBidi" w:hAnsiTheme="majorBidi"/>
          <w:sz w:val="30"/>
          <w:szCs w:val="30"/>
          <w:cs/>
        </w:rPr>
        <w:t xml:space="preserve">บริษัท </w:t>
      </w:r>
      <w:r w:rsidR="00F4179C">
        <w:rPr>
          <w:rFonts w:asciiTheme="majorBidi" w:hAnsiTheme="majorBidi" w:cstheme="majorBidi"/>
          <w:sz w:val="30"/>
          <w:szCs w:val="30"/>
        </w:rPr>
        <w:t>3 - 7</w:t>
      </w:r>
      <w:r w:rsidRPr="008E7B3D">
        <w:rPr>
          <w:rFonts w:asciiTheme="majorBidi" w:hAnsiTheme="majorBidi" w:cstheme="majorBidi"/>
          <w:sz w:val="30"/>
          <w:szCs w:val="30"/>
        </w:rPr>
        <w:t xml:space="preserve"> </w:t>
      </w:r>
      <w:r w:rsidRPr="008E7B3D">
        <w:rPr>
          <w:rFonts w:asciiTheme="majorBidi" w:hAnsiTheme="majorBidi"/>
          <w:sz w:val="30"/>
          <w:szCs w:val="30"/>
          <w:cs/>
        </w:rPr>
        <w:t>ปี</w:t>
      </w:r>
      <w:r w:rsidRPr="00A87F49">
        <w:rPr>
          <w:rFonts w:asciiTheme="majorBidi" w:hAnsiTheme="majorBidi"/>
          <w:i/>
          <w:iCs/>
          <w:sz w:val="30"/>
          <w:szCs w:val="30"/>
          <w:cs/>
        </w:rPr>
        <w:t xml:space="preserve"> (</w:t>
      </w:r>
      <w:r w:rsidRPr="00A87F49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293FA4">
        <w:rPr>
          <w:rFonts w:asciiTheme="majorBidi" w:hAnsiTheme="majorBidi" w:cstheme="majorBidi"/>
          <w:i/>
          <w:iCs/>
          <w:sz w:val="30"/>
          <w:szCs w:val="30"/>
        </w:rPr>
        <w:t>2</w:t>
      </w:r>
      <w:r w:rsidRPr="00A87F49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293FA4">
        <w:rPr>
          <w:rFonts w:asciiTheme="majorBidi" w:hAnsiTheme="majorBidi" w:cstheme="majorBidi"/>
          <w:i/>
          <w:iCs/>
          <w:sz w:val="30"/>
          <w:szCs w:val="30"/>
        </w:rPr>
        <w:t>3</w:t>
      </w:r>
      <w:r w:rsidRPr="00A87F49">
        <w:rPr>
          <w:rFonts w:asciiTheme="majorBidi" w:hAnsiTheme="majorBidi" w:cstheme="majorBidi"/>
          <w:i/>
          <w:iCs/>
          <w:sz w:val="30"/>
          <w:szCs w:val="30"/>
        </w:rPr>
        <w:t xml:space="preserve"> - </w:t>
      </w:r>
      <w:r w:rsidR="00293FA4">
        <w:rPr>
          <w:rFonts w:asciiTheme="majorBidi" w:hAnsiTheme="majorBidi" w:cstheme="majorBidi"/>
          <w:i/>
          <w:iCs/>
          <w:sz w:val="30"/>
          <w:szCs w:val="30"/>
        </w:rPr>
        <w:t>7</w:t>
      </w:r>
      <w:r w:rsidRPr="00A87F49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A87F49">
        <w:rPr>
          <w:rFonts w:asciiTheme="majorBidi" w:hAnsiTheme="majorBidi"/>
          <w:i/>
          <w:iCs/>
          <w:sz w:val="30"/>
          <w:szCs w:val="30"/>
          <w:cs/>
        </w:rPr>
        <w:t>ปี</w:t>
      </w:r>
      <w:r>
        <w:rPr>
          <w:rFonts w:asciiTheme="majorBidi" w:hAnsiTheme="majorBidi"/>
          <w:i/>
          <w:iCs/>
          <w:sz w:val="30"/>
          <w:szCs w:val="30"/>
        </w:rPr>
        <w:t>)</w:t>
      </w:r>
    </w:p>
    <w:p w14:paraId="5E18E37B" w14:textId="5436C665" w:rsidR="00995F07" w:rsidRDefault="00995F07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rPr>
          <w:rFonts w:asciiTheme="majorBidi" w:hAnsiTheme="majorBidi" w:cstheme="majorBidi"/>
          <w:sz w:val="24"/>
          <w:szCs w:val="24"/>
        </w:rPr>
      </w:pPr>
    </w:p>
    <w:p w14:paraId="546603EE" w14:textId="77777777" w:rsidR="002D6A8A" w:rsidRDefault="002D6A8A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rPr>
          <w:rFonts w:asciiTheme="majorBidi" w:hAnsiTheme="majorBidi" w:cstheme="majorBidi"/>
          <w:sz w:val="24"/>
          <w:szCs w:val="24"/>
        </w:rPr>
      </w:pPr>
    </w:p>
    <w:p w14:paraId="06F21993" w14:textId="5B20E931" w:rsidR="00C303F9" w:rsidRPr="004179E1" w:rsidRDefault="00C303F9" w:rsidP="00344305">
      <w:pPr>
        <w:ind w:firstLine="547"/>
        <w:jc w:val="thaiDistribute"/>
        <w:rPr>
          <w:rFonts w:asciiTheme="majorBidi" w:hAnsiTheme="majorBidi" w:cstheme="majorBidi"/>
          <w:b/>
          <w:bCs/>
          <w:i/>
          <w:iCs/>
          <w:color w:val="0000FF"/>
          <w:sz w:val="30"/>
          <w:szCs w:val="30"/>
        </w:rPr>
      </w:pPr>
      <w:r w:rsidRPr="004179E1">
        <w:rPr>
          <w:rFonts w:asciiTheme="majorBidi" w:eastAsia="Calibri" w:hAnsiTheme="majorBidi" w:cstheme="majorBidi"/>
          <w:b/>
          <w:bCs/>
          <w:i/>
          <w:iCs/>
          <w:sz w:val="30"/>
          <w:szCs w:val="30"/>
          <w:cs/>
        </w:rPr>
        <w:t>การวิเคราะห์ความอ่อนไหว</w:t>
      </w:r>
    </w:p>
    <w:p w14:paraId="10CBC577" w14:textId="77777777" w:rsidR="00C303F9" w:rsidRPr="00995F07" w:rsidRDefault="00C303F9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rPr>
          <w:rFonts w:asciiTheme="majorBidi" w:hAnsiTheme="majorBidi" w:cstheme="majorBidi"/>
          <w:sz w:val="24"/>
          <w:szCs w:val="24"/>
        </w:rPr>
      </w:pPr>
    </w:p>
    <w:p w14:paraId="74632E62" w14:textId="3C140145" w:rsidR="00C303F9" w:rsidRPr="004179E1" w:rsidRDefault="00C303F9" w:rsidP="00293F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179E1">
        <w:rPr>
          <w:rFonts w:asciiTheme="majorBidi" w:hAnsiTheme="majorBidi" w:cstheme="majorBidi"/>
          <w:sz w:val="30"/>
          <w:szCs w:val="30"/>
          <w:cs/>
        </w:rPr>
        <w:t xml:space="preserve">การเปลี่ยนแปลงในแต่ละข้อสมมติที่เกี่ยวข้องในการประมาณการตามหลักคณิตศาสตร์ประกันภัยที่อาจเป็นไปได้อย่างสมเหตุสมผล ณ วันที่รายงาน โดยถือว่าข้อสมมติอื่นๆ คงที่ </w:t>
      </w:r>
    </w:p>
    <w:p w14:paraId="1BF762BC" w14:textId="77777777" w:rsidR="00C303F9" w:rsidRPr="00623946" w:rsidRDefault="00C303F9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rPr>
          <w:rFonts w:asciiTheme="majorBidi" w:hAnsiTheme="majorBidi" w:cstheme="majorBidi"/>
          <w:sz w:val="24"/>
          <w:szCs w:val="24"/>
        </w:rPr>
      </w:pPr>
    </w:p>
    <w:tbl>
      <w:tblPr>
        <w:tblW w:w="8982" w:type="dxa"/>
        <w:tblInd w:w="450" w:type="dxa"/>
        <w:tblLook w:val="01E0" w:firstRow="1" w:lastRow="1" w:firstColumn="1" w:lastColumn="1" w:noHBand="0" w:noVBand="0"/>
      </w:tblPr>
      <w:tblGrid>
        <w:gridCol w:w="4097"/>
        <w:gridCol w:w="1037"/>
        <w:gridCol w:w="233"/>
        <w:gridCol w:w="1067"/>
        <w:gridCol w:w="233"/>
        <w:gridCol w:w="1025"/>
        <w:gridCol w:w="235"/>
        <w:gridCol w:w="1055"/>
      </w:tblGrid>
      <w:tr w:rsidR="00F37161" w:rsidRPr="004179E1" w14:paraId="689E9B80" w14:textId="77777777" w:rsidTr="00EE1E68">
        <w:trPr>
          <w:trHeight w:val="20"/>
          <w:tblHeader/>
        </w:trPr>
        <w:tc>
          <w:tcPr>
            <w:tcW w:w="4097" w:type="dxa"/>
          </w:tcPr>
          <w:p w14:paraId="42F443D0" w14:textId="77777777" w:rsidR="00F37161" w:rsidRPr="004179E1" w:rsidRDefault="00F37161" w:rsidP="00344305">
            <w:pPr>
              <w:ind w:left="234" w:hanging="35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885" w:type="dxa"/>
            <w:gridSpan w:val="7"/>
          </w:tcPr>
          <w:p w14:paraId="2FDA6698" w14:textId="03B8C179" w:rsidR="00F37161" w:rsidRPr="004179E1" w:rsidRDefault="00F37161" w:rsidP="00344305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179E1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  <w:r w:rsidRPr="004179E1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</w:p>
        </w:tc>
      </w:tr>
      <w:tr w:rsidR="00F37161" w:rsidRPr="004179E1" w14:paraId="3BC2D376" w14:textId="77777777" w:rsidTr="0014457F">
        <w:trPr>
          <w:trHeight w:val="20"/>
          <w:tblHeader/>
        </w:trPr>
        <w:tc>
          <w:tcPr>
            <w:tcW w:w="4097" w:type="dxa"/>
          </w:tcPr>
          <w:p w14:paraId="27C065E0" w14:textId="77777777" w:rsidR="00F37161" w:rsidRPr="004179E1" w:rsidRDefault="00F37161" w:rsidP="00344305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179E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ผลกระทบต่อภาระผูกพันของโครงการผลประโยชน์</w:t>
            </w:r>
          </w:p>
        </w:tc>
        <w:tc>
          <w:tcPr>
            <w:tcW w:w="2337" w:type="dxa"/>
            <w:gridSpan w:val="3"/>
          </w:tcPr>
          <w:p w14:paraId="331D876F" w14:textId="77777777" w:rsidR="000E456C" w:rsidRDefault="000E456C" w:rsidP="0014457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1B111D31" w14:textId="68AF9615" w:rsidR="00F37161" w:rsidRPr="004179E1" w:rsidRDefault="00F37161" w:rsidP="0014457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179E1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ข้อสมมติเพิ่มขึ้นร้อยละ </w:t>
            </w:r>
            <w:r w:rsidR="003E236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0.5</w:t>
            </w:r>
          </w:p>
        </w:tc>
        <w:tc>
          <w:tcPr>
            <w:tcW w:w="233" w:type="dxa"/>
          </w:tcPr>
          <w:p w14:paraId="7A9999F8" w14:textId="77777777" w:rsidR="00F37161" w:rsidRPr="004179E1" w:rsidRDefault="00F37161" w:rsidP="00144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315" w:type="dxa"/>
            <w:gridSpan w:val="3"/>
          </w:tcPr>
          <w:p w14:paraId="7CBAAB8C" w14:textId="77777777" w:rsidR="000E456C" w:rsidRDefault="000E456C" w:rsidP="0014457F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71B4AFA2" w14:textId="0EE18512" w:rsidR="00F37161" w:rsidRPr="004179E1" w:rsidRDefault="00F37161" w:rsidP="0014457F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179E1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ข้อสมมติ</w:t>
            </w:r>
            <w:r w:rsidRPr="004179E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ลดลง</w:t>
            </w:r>
            <w:r w:rsidRPr="004179E1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ร้อยละ </w:t>
            </w:r>
            <w:r w:rsidR="003E236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0.5</w:t>
            </w:r>
          </w:p>
        </w:tc>
      </w:tr>
      <w:tr w:rsidR="00F37161" w:rsidRPr="004179E1" w14:paraId="59A3B979" w14:textId="77777777" w:rsidTr="00EE1E68">
        <w:trPr>
          <w:trHeight w:val="20"/>
          <w:tblHeader/>
        </w:trPr>
        <w:tc>
          <w:tcPr>
            <w:tcW w:w="4097" w:type="dxa"/>
          </w:tcPr>
          <w:p w14:paraId="3C372837" w14:textId="3BF47B9F" w:rsidR="00F37161" w:rsidRPr="004179E1" w:rsidRDefault="00F37161" w:rsidP="00344305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179E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4179E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="00995F0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4179E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37" w:type="dxa"/>
          </w:tcPr>
          <w:p w14:paraId="2B0E915C" w14:textId="706346C8" w:rsidR="00F37161" w:rsidRPr="004179E1" w:rsidRDefault="00293FA4" w:rsidP="0034430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233" w:type="dxa"/>
          </w:tcPr>
          <w:p w14:paraId="68EB45EB" w14:textId="77777777" w:rsidR="00F37161" w:rsidRPr="004179E1" w:rsidRDefault="00F37161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67" w:type="dxa"/>
          </w:tcPr>
          <w:p w14:paraId="24E63DDC" w14:textId="1BA9538C" w:rsidR="00F37161" w:rsidRPr="004179E1" w:rsidRDefault="00293FA4" w:rsidP="0034430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2562</w:t>
            </w:r>
          </w:p>
        </w:tc>
        <w:tc>
          <w:tcPr>
            <w:tcW w:w="233" w:type="dxa"/>
          </w:tcPr>
          <w:p w14:paraId="2FDFF392" w14:textId="77777777" w:rsidR="00F37161" w:rsidRPr="004179E1" w:rsidRDefault="00F37161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5" w:type="dxa"/>
          </w:tcPr>
          <w:p w14:paraId="3D8FE8ED" w14:textId="35A06E23" w:rsidR="00F37161" w:rsidRPr="004179E1" w:rsidRDefault="00293FA4" w:rsidP="0034430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235" w:type="dxa"/>
          </w:tcPr>
          <w:p w14:paraId="54E7B17A" w14:textId="77777777" w:rsidR="00F37161" w:rsidRPr="004179E1" w:rsidRDefault="00F37161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5" w:type="dxa"/>
          </w:tcPr>
          <w:p w14:paraId="579065F1" w14:textId="5D86E474" w:rsidR="00F37161" w:rsidRPr="004179E1" w:rsidRDefault="00293FA4" w:rsidP="00344305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2562</w:t>
            </w:r>
          </w:p>
        </w:tc>
      </w:tr>
      <w:tr w:rsidR="00F37161" w:rsidRPr="004179E1" w14:paraId="5C5113DC" w14:textId="77777777" w:rsidTr="001E33B8">
        <w:trPr>
          <w:trHeight w:val="20"/>
          <w:tblHeader/>
        </w:trPr>
        <w:tc>
          <w:tcPr>
            <w:tcW w:w="4097" w:type="dxa"/>
            <w:shd w:val="clear" w:color="auto" w:fill="auto"/>
          </w:tcPr>
          <w:p w14:paraId="790F3883" w14:textId="77777777" w:rsidR="00F37161" w:rsidRPr="004179E1" w:rsidRDefault="00F37161" w:rsidP="00344305">
            <w:pPr>
              <w:ind w:left="234" w:hanging="3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885" w:type="dxa"/>
            <w:gridSpan w:val="7"/>
            <w:shd w:val="clear" w:color="auto" w:fill="auto"/>
            <w:vAlign w:val="center"/>
          </w:tcPr>
          <w:p w14:paraId="57F7E676" w14:textId="062ACBCC" w:rsidR="00F37161" w:rsidRPr="004179E1" w:rsidRDefault="00F37161" w:rsidP="00344305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4179E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="0096518E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4179E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293FA4" w:rsidRPr="004179E1" w14:paraId="631888FD" w14:textId="77777777" w:rsidTr="001E33B8">
        <w:trPr>
          <w:trHeight w:val="20"/>
        </w:trPr>
        <w:tc>
          <w:tcPr>
            <w:tcW w:w="4097" w:type="dxa"/>
            <w:shd w:val="clear" w:color="auto" w:fill="auto"/>
          </w:tcPr>
          <w:p w14:paraId="2D73B457" w14:textId="77777777" w:rsidR="00293FA4" w:rsidRPr="004179E1" w:rsidRDefault="00293FA4" w:rsidP="00293FA4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</w:rPr>
            </w:pPr>
            <w:r w:rsidRPr="004179E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อัตราคิดลด </w:t>
            </w:r>
            <w:r w:rsidRPr="004179E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037" w:type="dxa"/>
            <w:shd w:val="clear" w:color="auto" w:fill="auto"/>
            <w:vAlign w:val="center"/>
          </w:tcPr>
          <w:p w14:paraId="4ADA4A24" w14:textId="7AEEA36E" w:rsidR="00293FA4" w:rsidRPr="004179E1" w:rsidRDefault="00F4179C" w:rsidP="00293FA4">
            <w:pPr>
              <w:pStyle w:val="acctfourfigures"/>
              <w:tabs>
                <w:tab w:val="clear" w:pos="765"/>
              </w:tabs>
              <w:spacing w:line="240" w:lineRule="atLeast"/>
              <w:ind w:left="-79" w:right="-1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(490)</w:t>
            </w:r>
          </w:p>
        </w:tc>
        <w:tc>
          <w:tcPr>
            <w:tcW w:w="233" w:type="dxa"/>
            <w:shd w:val="clear" w:color="auto" w:fill="auto"/>
            <w:vAlign w:val="center"/>
          </w:tcPr>
          <w:p w14:paraId="335B2D6E" w14:textId="77777777" w:rsidR="00293FA4" w:rsidRPr="004179E1" w:rsidRDefault="00293FA4" w:rsidP="00293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67" w:type="dxa"/>
            <w:shd w:val="clear" w:color="auto" w:fill="auto"/>
            <w:vAlign w:val="center"/>
          </w:tcPr>
          <w:p w14:paraId="4BEAB372" w14:textId="75B2B35F" w:rsidR="00293FA4" w:rsidRPr="004179E1" w:rsidRDefault="00293FA4" w:rsidP="00293FA4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(521)</w:t>
            </w:r>
          </w:p>
        </w:tc>
        <w:tc>
          <w:tcPr>
            <w:tcW w:w="233" w:type="dxa"/>
            <w:shd w:val="clear" w:color="auto" w:fill="auto"/>
            <w:vAlign w:val="center"/>
          </w:tcPr>
          <w:p w14:paraId="05F2F821" w14:textId="77777777" w:rsidR="00293FA4" w:rsidRPr="004179E1" w:rsidRDefault="00293FA4" w:rsidP="00293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5" w:type="dxa"/>
            <w:shd w:val="clear" w:color="auto" w:fill="auto"/>
            <w:vAlign w:val="center"/>
          </w:tcPr>
          <w:p w14:paraId="5525CA0D" w14:textId="7E971584" w:rsidR="00293FA4" w:rsidRPr="004179E1" w:rsidRDefault="00F4179C" w:rsidP="00293FA4">
            <w:pPr>
              <w:pStyle w:val="acctfourfigures"/>
              <w:tabs>
                <w:tab w:val="clear" w:pos="765"/>
              </w:tabs>
              <w:spacing w:line="240" w:lineRule="atLeast"/>
              <w:ind w:left="-79" w:right="76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524</w:t>
            </w:r>
          </w:p>
        </w:tc>
        <w:tc>
          <w:tcPr>
            <w:tcW w:w="235" w:type="dxa"/>
            <w:shd w:val="clear" w:color="auto" w:fill="auto"/>
            <w:vAlign w:val="center"/>
          </w:tcPr>
          <w:p w14:paraId="25C53A2D" w14:textId="77777777" w:rsidR="00293FA4" w:rsidRPr="00E378C2" w:rsidRDefault="00293FA4" w:rsidP="00293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55" w:type="dxa"/>
            <w:shd w:val="clear" w:color="auto" w:fill="auto"/>
            <w:vAlign w:val="center"/>
          </w:tcPr>
          <w:p w14:paraId="1A55A7F1" w14:textId="5B8C3DC9" w:rsidR="00293FA4" w:rsidRPr="004179E1" w:rsidRDefault="00293FA4" w:rsidP="00293FA4">
            <w:pPr>
              <w:pStyle w:val="acctfourfigures"/>
              <w:tabs>
                <w:tab w:val="clear" w:pos="765"/>
              </w:tabs>
              <w:spacing w:line="240" w:lineRule="atLeast"/>
              <w:ind w:left="-79" w:right="76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546</w:t>
            </w:r>
          </w:p>
        </w:tc>
      </w:tr>
      <w:tr w:rsidR="00293FA4" w:rsidRPr="004179E1" w14:paraId="3ED01A36" w14:textId="77777777" w:rsidTr="001E33B8">
        <w:trPr>
          <w:trHeight w:val="20"/>
        </w:trPr>
        <w:tc>
          <w:tcPr>
            <w:tcW w:w="4097" w:type="dxa"/>
            <w:shd w:val="clear" w:color="auto" w:fill="auto"/>
          </w:tcPr>
          <w:p w14:paraId="3F4C33D8" w14:textId="77777777" w:rsidR="00293FA4" w:rsidRPr="004179E1" w:rsidRDefault="00293FA4" w:rsidP="00293FA4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179E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การเพิ่มขึ้นของเงินเดือนในอนาคต  </w:t>
            </w:r>
          </w:p>
        </w:tc>
        <w:tc>
          <w:tcPr>
            <w:tcW w:w="1037" w:type="dxa"/>
            <w:shd w:val="clear" w:color="auto" w:fill="auto"/>
          </w:tcPr>
          <w:p w14:paraId="696DA874" w14:textId="30880A7B" w:rsidR="00293FA4" w:rsidRPr="004179E1" w:rsidRDefault="00F4179C" w:rsidP="00293FA4">
            <w:pPr>
              <w:pStyle w:val="acctfourfigures"/>
              <w:tabs>
                <w:tab w:val="clear" w:pos="765"/>
              </w:tabs>
              <w:spacing w:line="240" w:lineRule="atLeast"/>
              <w:ind w:left="-79" w:right="76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344</w:t>
            </w:r>
          </w:p>
        </w:tc>
        <w:tc>
          <w:tcPr>
            <w:tcW w:w="233" w:type="dxa"/>
            <w:shd w:val="clear" w:color="auto" w:fill="auto"/>
          </w:tcPr>
          <w:p w14:paraId="2EE452D1" w14:textId="77777777" w:rsidR="00293FA4" w:rsidRPr="004179E1" w:rsidRDefault="00293FA4" w:rsidP="00293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67" w:type="dxa"/>
            <w:shd w:val="clear" w:color="auto" w:fill="auto"/>
          </w:tcPr>
          <w:p w14:paraId="0849EC41" w14:textId="63ACB253" w:rsidR="00293FA4" w:rsidRPr="004179E1" w:rsidRDefault="00293FA4" w:rsidP="00293FA4">
            <w:pPr>
              <w:pStyle w:val="acctfourfigures"/>
              <w:tabs>
                <w:tab w:val="clear" w:pos="765"/>
              </w:tabs>
              <w:spacing w:line="240" w:lineRule="atLeast"/>
              <w:ind w:left="-79" w:right="76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292</w:t>
            </w:r>
          </w:p>
        </w:tc>
        <w:tc>
          <w:tcPr>
            <w:tcW w:w="233" w:type="dxa"/>
            <w:shd w:val="clear" w:color="auto" w:fill="auto"/>
          </w:tcPr>
          <w:p w14:paraId="16F9224D" w14:textId="77777777" w:rsidR="00293FA4" w:rsidRPr="004179E1" w:rsidRDefault="00293FA4" w:rsidP="00293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5" w:type="dxa"/>
            <w:shd w:val="clear" w:color="auto" w:fill="auto"/>
          </w:tcPr>
          <w:p w14:paraId="6EA5AFA6" w14:textId="041DE0A7" w:rsidR="00293FA4" w:rsidRPr="004179E1" w:rsidRDefault="00F4179C" w:rsidP="00293FA4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(330)</w:t>
            </w:r>
          </w:p>
        </w:tc>
        <w:tc>
          <w:tcPr>
            <w:tcW w:w="235" w:type="dxa"/>
            <w:shd w:val="clear" w:color="auto" w:fill="auto"/>
          </w:tcPr>
          <w:p w14:paraId="65505EAD" w14:textId="77777777" w:rsidR="00293FA4" w:rsidRPr="004179E1" w:rsidRDefault="00293FA4" w:rsidP="00293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5" w:type="dxa"/>
            <w:shd w:val="clear" w:color="auto" w:fill="auto"/>
          </w:tcPr>
          <w:p w14:paraId="574CF7ED" w14:textId="47432C28" w:rsidR="00293FA4" w:rsidRPr="004179E1" w:rsidRDefault="00293FA4" w:rsidP="00293FA4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(292)</w:t>
            </w:r>
          </w:p>
        </w:tc>
      </w:tr>
      <w:tr w:rsidR="00293FA4" w:rsidRPr="004179E1" w14:paraId="5D4B0EBA" w14:textId="77777777" w:rsidTr="001E33B8">
        <w:trPr>
          <w:trHeight w:val="20"/>
        </w:trPr>
        <w:tc>
          <w:tcPr>
            <w:tcW w:w="4097" w:type="dxa"/>
            <w:shd w:val="clear" w:color="auto" w:fill="auto"/>
          </w:tcPr>
          <w:p w14:paraId="59A2E3AF" w14:textId="77777777" w:rsidR="00293FA4" w:rsidRPr="004179E1" w:rsidRDefault="00293FA4" w:rsidP="00293FA4">
            <w:pPr>
              <w:ind w:left="234" w:right="198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179E1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อัตราการหมุนเวียนของพนักงาน</w:t>
            </w:r>
            <w:r w:rsidRPr="004179E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037" w:type="dxa"/>
            <w:shd w:val="clear" w:color="auto" w:fill="auto"/>
            <w:vAlign w:val="bottom"/>
          </w:tcPr>
          <w:p w14:paraId="5905A802" w14:textId="09C6CB49" w:rsidR="00293FA4" w:rsidRPr="004179E1" w:rsidRDefault="00F4179C" w:rsidP="00293FA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(583)</w:t>
            </w:r>
          </w:p>
        </w:tc>
        <w:tc>
          <w:tcPr>
            <w:tcW w:w="233" w:type="dxa"/>
            <w:shd w:val="clear" w:color="auto" w:fill="auto"/>
            <w:vAlign w:val="bottom"/>
          </w:tcPr>
          <w:p w14:paraId="490B4319" w14:textId="77777777" w:rsidR="00293FA4" w:rsidRPr="004179E1" w:rsidRDefault="00293FA4" w:rsidP="00293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7" w:type="dxa"/>
            <w:shd w:val="clear" w:color="auto" w:fill="auto"/>
            <w:vAlign w:val="bottom"/>
          </w:tcPr>
          <w:p w14:paraId="5019DEE9" w14:textId="494A8E9E" w:rsidR="00293FA4" w:rsidRPr="004179E1" w:rsidRDefault="00293FA4" w:rsidP="00293FA4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(486)</w:t>
            </w:r>
          </w:p>
        </w:tc>
        <w:tc>
          <w:tcPr>
            <w:tcW w:w="233" w:type="dxa"/>
            <w:shd w:val="clear" w:color="auto" w:fill="auto"/>
            <w:vAlign w:val="bottom"/>
          </w:tcPr>
          <w:p w14:paraId="0B897FC4" w14:textId="77777777" w:rsidR="00293FA4" w:rsidRPr="004179E1" w:rsidRDefault="00293FA4" w:rsidP="00293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5" w:type="dxa"/>
            <w:shd w:val="clear" w:color="auto" w:fill="auto"/>
            <w:vAlign w:val="bottom"/>
          </w:tcPr>
          <w:p w14:paraId="34F743FE" w14:textId="6E16DA77" w:rsidR="00293FA4" w:rsidRPr="004179E1" w:rsidRDefault="00F4179C" w:rsidP="00293FA4">
            <w:pPr>
              <w:pStyle w:val="acctfourfigures"/>
              <w:tabs>
                <w:tab w:val="clear" w:pos="765"/>
              </w:tabs>
              <w:spacing w:line="240" w:lineRule="atLeast"/>
              <w:ind w:left="-79" w:right="76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601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0CF82D2F" w14:textId="77777777" w:rsidR="00293FA4" w:rsidRPr="00E378C2" w:rsidRDefault="00293FA4" w:rsidP="00293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55" w:type="dxa"/>
            <w:shd w:val="clear" w:color="auto" w:fill="auto"/>
            <w:vAlign w:val="bottom"/>
          </w:tcPr>
          <w:p w14:paraId="27EA299C" w14:textId="19FB4C2E" w:rsidR="00293FA4" w:rsidRPr="004179E1" w:rsidRDefault="00293FA4" w:rsidP="00293FA4">
            <w:pPr>
              <w:pStyle w:val="acctfourfigures"/>
              <w:tabs>
                <w:tab w:val="clear" w:pos="765"/>
              </w:tabs>
              <w:spacing w:line="240" w:lineRule="atLeast"/>
              <w:ind w:left="-79" w:right="76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502</w:t>
            </w:r>
          </w:p>
        </w:tc>
      </w:tr>
    </w:tbl>
    <w:p w14:paraId="11E1117A" w14:textId="4D5E2ABD" w:rsidR="00C303F9" w:rsidRDefault="00C303F9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rPr>
          <w:rFonts w:asciiTheme="majorBidi" w:hAnsiTheme="majorBidi" w:cstheme="majorBidi"/>
          <w:sz w:val="24"/>
          <w:szCs w:val="24"/>
        </w:rPr>
      </w:pPr>
    </w:p>
    <w:tbl>
      <w:tblPr>
        <w:tblW w:w="8982" w:type="dxa"/>
        <w:tblInd w:w="450" w:type="dxa"/>
        <w:tblLook w:val="01E0" w:firstRow="1" w:lastRow="1" w:firstColumn="1" w:lastColumn="1" w:noHBand="0" w:noVBand="0"/>
      </w:tblPr>
      <w:tblGrid>
        <w:gridCol w:w="4031"/>
        <w:gridCol w:w="1061"/>
        <w:gridCol w:w="233"/>
        <w:gridCol w:w="1067"/>
        <w:gridCol w:w="233"/>
        <w:gridCol w:w="1061"/>
        <w:gridCol w:w="235"/>
        <w:gridCol w:w="1061"/>
      </w:tblGrid>
      <w:tr w:rsidR="00F37161" w:rsidRPr="004179E1" w14:paraId="2B9E0767" w14:textId="77777777" w:rsidTr="00EE1E68">
        <w:trPr>
          <w:trHeight w:val="20"/>
          <w:tblHeader/>
        </w:trPr>
        <w:tc>
          <w:tcPr>
            <w:tcW w:w="4097" w:type="dxa"/>
          </w:tcPr>
          <w:p w14:paraId="3D1073B0" w14:textId="77777777" w:rsidR="00F37161" w:rsidRPr="004179E1" w:rsidRDefault="00F37161" w:rsidP="00344305">
            <w:pPr>
              <w:ind w:left="234" w:hanging="35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885" w:type="dxa"/>
            <w:gridSpan w:val="7"/>
          </w:tcPr>
          <w:p w14:paraId="3B32EC3F" w14:textId="7DD021CD" w:rsidR="00F37161" w:rsidRPr="004179E1" w:rsidRDefault="00F37161" w:rsidP="00344305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179E1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</w:t>
            </w:r>
            <w:r w:rsidRPr="004179E1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F37161" w:rsidRPr="004179E1" w14:paraId="239D215C" w14:textId="77777777" w:rsidTr="00D36B74">
        <w:trPr>
          <w:trHeight w:val="20"/>
          <w:tblHeader/>
        </w:trPr>
        <w:tc>
          <w:tcPr>
            <w:tcW w:w="4097" w:type="dxa"/>
          </w:tcPr>
          <w:p w14:paraId="688EBE13" w14:textId="77777777" w:rsidR="00F37161" w:rsidRPr="004179E1" w:rsidRDefault="00F37161" w:rsidP="00344305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179E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ผลกระทบต่อภาระผูกพันของโครงการผลประโยชน์</w:t>
            </w:r>
          </w:p>
        </w:tc>
        <w:tc>
          <w:tcPr>
            <w:tcW w:w="2337" w:type="dxa"/>
            <w:gridSpan w:val="3"/>
            <w:vAlign w:val="bottom"/>
          </w:tcPr>
          <w:p w14:paraId="471EDFEE" w14:textId="7B37293E" w:rsidR="00F37161" w:rsidRPr="004179E1" w:rsidRDefault="00F37161" w:rsidP="00D36B74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179E1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ข้อสมมติเพิ่มขึ้นร้อยละ </w:t>
            </w:r>
            <w:r w:rsidR="00D36B7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0.5</w:t>
            </w:r>
          </w:p>
        </w:tc>
        <w:tc>
          <w:tcPr>
            <w:tcW w:w="233" w:type="dxa"/>
            <w:vAlign w:val="bottom"/>
          </w:tcPr>
          <w:p w14:paraId="06817F10" w14:textId="77777777" w:rsidR="00F37161" w:rsidRPr="004179E1" w:rsidRDefault="00F37161" w:rsidP="00D36B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315" w:type="dxa"/>
            <w:gridSpan w:val="3"/>
            <w:vAlign w:val="bottom"/>
          </w:tcPr>
          <w:p w14:paraId="30F434DF" w14:textId="4CB3199E" w:rsidR="00F37161" w:rsidRPr="004179E1" w:rsidRDefault="00F37161" w:rsidP="00D36B74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179E1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ข้อสมมติ</w:t>
            </w:r>
            <w:r w:rsidRPr="004179E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ลดลง</w:t>
            </w:r>
            <w:r w:rsidRPr="004179E1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ร้อยละ </w:t>
            </w:r>
            <w:r w:rsidR="00D36B7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0.5</w:t>
            </w:r>
          </w:p>
        </w:tc>
      </w:tr>
      <w:tr w:rsidR="00293FA4" w:rsidRPr="004179E1" w14:paraId="4F1ED794" w14:textId="77777777" w:rsidTr="00EE1E68">
        <w:trPr>
          <w:trHeight w:val="20"/>
          <w:tblHeader/>
        </w:trPr>
        <w:tc>
          <w:tcPr>
            <w:tcW w:w="4097" w:type="dxa"/>
          </w:tcPr>
          <w:p w14:paraId="5E1591CC" w14:textId="2D374F44" w:rsidR="00293FA4" w:rsidRPr="004179E1" w:rsidRDefault="00293FA4" w:rsidP="00293FA4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179E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4179E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4179E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37" w:type="dxa"/>
          </w:tcPr>
          <w:p w14:paraId="7C8734F8" w14:textId="61EABAC3" w:rsidR="00293FA4" w:rsidRPr="004179E1" w:rsidRDefault="00293FA4" w:rsidP="00293FA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233" w:type="dxa"/>
          </w:tcPr>
          <w:p w14:paraId="6A080394" w14:textId="77777777" w:rsidR="00293FA4" w:rsidRPr="004179E1" w:rsidRDefault="00293FA4" w:rsidP="00293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67" w:type="dxa"/>
          </w:tcPr>
          <w:p w14:paraId="507E3DC6" w14:textId="2E5CCEFC" w:rsidR="00293FA4" w:rsidRPr="004179E1" w:rsidRDefault="00293FA4" w:rsidP="00293FA4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2562</w:t>
            </w:r>
          </w:p>
        </w:tc>
        <w:tc>
          <w:tcPr>
            <w:tcW w:w="233" w:type="dxa"/>
          </w:tcPr>
          <w:p w14:paraId="1614BC2F" w14:textId="77777777" w:rsidR="00293FA4" w:rsidRPr="004179E1" w:rsidRDefault="00293FA4" w:rsidP="00293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5" w:type="dxa"/>
          </w:tcPr>
          <w:p w14:paraId="34841617" w14:textId="180EE4B3" w:rsidR="00293FA4" w:rsidRPr="004179E1" w:rsidRDefault="00293FA4" w:rsidP="00293FA4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235" w:type="dxa"/>
          </w:tcPr>
          <w:p w14:paraId="4A5040FA" w14:textId="77777777" w:rsidR="00293FA4" w:rsidRPr="004179E1" w:rsidRDefault="00293FA4" w:rsidP="00293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5" w:type="dxa"/>
          </w:tcPr>
          <w:p w14:paraId="03D9A1BF" w14:textId="53C3DFC7" w:rsidR="00293FA4" w:rsidRPr="004179E1" w:rsidRDefault="00293FA4" w:rsidP="00293FA4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2562</w:t>
            </w:r>
          </w:p>
        </w:tc>
      </w:tr>
      <w:tr w:rsidR="00F37161" w:rsidRPr="004179E1" w14:paraId="770737CC" w14:textId="77777777" w:rsidTr="00EE1E68">
        <w:trPr>
          <w:trHeight w:val="20"/>
          <w:tblHeader/>
        </w:trPr>
        <w:tc>
          <w:tcPr>
            <w:tcW w:w="4097" w:type="dxa"/>
          </w:tcPr>
          <w:p w14:paraId="6D4135A2" w14:textId="77777777" w:rsidR="00F37161" w:rsidRPr="004179E1" w:rsidRDefault="00F37161" w:rsidP="00344305">
            <w:pPr>
              <w:ind w:left="234" w:hanging="3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885" w:type="dxa"/>
            <w:gridSpan w:val="7"/>
            <w:vAlign w:val="center"/>
          </w:tcPr>
          <w:p w14:paraId="79B38521" w14:textId="668F3EE1" w:rsidR="00F37161" w:rsidRPr="004179E1" w:rsidRDefault="00F37161" w:rsidP="00344305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4179E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="0096518E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4179E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293FA4" w:rsidRPr="004179E1" w14:paraId="4B38A8BC" w14:textId="77777777" w:rsidTr="001E33B8">
        <w:trPr>
          <w:trHeight w:val="20"/>
        </w:trPr>
        <w:tc>
          <w:tcPr>
            <w:tcW w:w="4097" w:type="dxa"/>
          </w:tcPr>
          <w:p w14:paraId="6AF49434" w14:textId="77777777" w:rsidR="00293FA4" w:rsidRPr="004179E1" w:rsidRDefault="00293FA4" w:rsidP="00293FA4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</w:rPr>
            </w:pPr>
            <w:r w:rsidRPr="004179E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อัตราคิดลด </w:t>
            </w:r>
            <w:r w:rsidRPr="004179E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037" w:type="dxa"/>
            <w:shd w:val="clear" w:color="auto" w:fill="auto"/>
            <w:vAlign w:val="center"/>
          </w:tcPr>
          <w:p w14:paraId="43E67BE9" w14:textId="1A1FBBB7" w:rsidR="00293FA4" w:rsidRPr="004179E1" w:rsidRDefault="00F4179C" w:rsidP="00293FA4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left="-157" w:right="-10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(438)</w:t>
            </w:r>
          </w:p>
        </w:tc>
        <w:tc>
          <w:tcPr>
            <w:tcW w:w="233" w:type="dxa"/>
            <w:shd w:val="clear" w:color="auto" w:fill="auto"/>
            <w:vAlign w:val="center"/>
          </w:tcPr>
          <w:p w14:paraId="7C2C7E92" w14:textId="77777777" w:rsidR="00293FA4" w:rsidRPr="00BA067F" w:rsidRDefault="00293FA4" w:rsidP="00293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ind w:left="-157" w:right="-1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7" w:type="dxa"/>
            <w:shd w:val="clear" w:color="auto" w:fill="auto"/>
            <w:vAlign w:val="center"/>
          </w:tcPr>
          <w:p w14:paraId="52009A94" w14:textId="69A734CD" w:rsidR="00293FA4" w:rsidRPr="00BA067F" w:rsidRDefault="00293FA4" w:rsidP="00293FA4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left="-157" w:right="-10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(457)</w:t>
            </w:r>
          </w:p>
        </w:tc>
        <w:tc>
          <w:tcPr>
            <w:tcW w:w="233" w:type="dxa"/>
            <w:shd w:val="clear" w:color="auto" w:fill="auto"/>
            <w:vAlign w:val="center"/>
          </w:tcPr>
          <w:p w14:paraId="7C36FD33" w14:textId="77777777" w:rsidR="00293FA4" w:rsidRPr="004179E1" w:rsidRDefault="00293FA4" w:rsidP="00293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ind w:left="-157" w:right="-10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5" w:type="dxa"/>
            <w:shd w:val="clear" w:color="auto" w:fill="auto"/>
            <w:vAlign w:val="center"/>
          </w:tcPr>
          <w:p w14:paraId="649C7AC5" w14:textId="7B7A6059" w:rsidR="00293FA4" w:rsidRPr="004179E1" w:rsidRDefault="00F4179C" w:rsidP="00293FA4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left="-157" w:right="-10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467</w:t>
            </w:r>
          </w:p>
        </w:tc>
        <w:tc>
          <w:tcPr>
            <w:tcW w:w="235" w:type="dxa"/>
            <w:shd w:val="clear" w:color="auto" w:fill="auto"/>
            <w:vAlign w:val="center"/>
          </w:tcPr>
          <w:p w14:paraId="621ED179" w14:textId="77777777" w:rsidR="00293FA4" w:rsidRPr="00E378C2" w:rsidRDefault="00293FA4" w:rsidP="00293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ind w:left="-157" w:right="-10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55" w:type="dxa"/>
            <w:shd w:val="clear" w:color="auto" w:fill="auto"/>
            <w:vAlign w:val="center"/>
          </w:tcPr>
          <w:p w14:paraId="5356FD1A" w14:textId="113EE78D" w:rsidR="00293FA4" w:rsidRPr="004179E1" w:rsidRDefault="00293FA4" w:rsidP="00293FA4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left="-157" w:right="-10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487</w:t>
            </w:r>
          </w:p>
        </w:tc>
      </w:tr>
      <w:tr w:rsidR="00293FA4" w:rsidRPr="004179E1" w14:paraId="552E9F9B" w14:textId="77777777" w:rsidTr="001E33B8">
        <w:trPr>
          <w:trHeight w:val="20"/>
        </w:trPr>
        <w:tc>
          <w:tcPr>
            <w:tcW w:w="4097" w:type="dxa"/>
          </w:tcPr>
          <w:p w14:paraId="57AE096A" w14:textId="77777777" w:rsidR="00293FA4" w:rsidRPr="004179E1" w:rsidRDefault="00293FA4" w:rsidP="00293FA4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179E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การเพิ่มขึ้นของเงินเดือนในอนาคต  </w:t>
            </w:r>
          </w:p>
        </w:tc>
        <w:tc>
          <w:tcPr>
            <w:tcW w:w="1037" w:type="dxa"/>
            <w:shd w:val="clear" w:color="auto" w:fill="auto"/>
          </w:tcPr>
          <w:p w14:paraId="4AAC0E89" w14:textId="0F88D3CE" w:rsidR="00293FA4" w:rsidRPr="004179E1" w:rsidRDefault="00F4179C" w:rsidP="00293FA4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left="-157" w:right="-10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305</w:t>
            </w:r>
          </w:p>
        </w:tc>
        <w:tc>
          <w:tcPr>
            <w:tcW w:w="233" w:type="dxa"/>
            <w:shd w:val="clear" w:color="auto" w:fill="auto"/>
          </w:tcPr>
          <w:p w14:paraId="45B66E3E" w14:textId="77777777" w:rsidR="00293FA4" w:rsidRPr="00E378C2" w:rsidRDefault="00293FA4" w:rsidP="00293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ind w:left="-157" w:right="-10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67" w:type="dxa"/>
            <w:shd w:val="clear" w:color="auto" w:fill="auto"/>
          </w:tcPr>
          <w:p w14:paraId="02B01D83" w14:textId="2818B520" w:rsidR="00293FA4" w:rsidRPr="004179E1" w:rsidRDefault="00293FA4" w:rsidP="00293FA4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left="-157" w:right="-10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277</w:t>
            </w:r>
          </w:p>
        </w:tc>
        <w:tc>
          <w:tcPr>
            <w:tcW w:w="233" w:type="dxa"/>
            <w:shd w:val="clear" w:color="auto" w:fill="auto"/>
          </w:tcPr>
          <w:p w14:paraId="3968EE07" w14:textId="77777777" w:rsidR="00293FA4" w:rsidRPr="004179E1" w:rsidRDefault="00293FA4" w:rsidP="00293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ind w:left="-157" w:right="-10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5" w:type="dxa"/>
            <w:shd w:val="clear" w:color="auto" w:fill="auto"/>
          </w:tcPr>
          <w:p w14:paraId="0980484F" w14:textId="47BF80A5" w:rsidR="00293FA4" w:rsidRPr="004179E1" w:rsidRDefault="00F4179C" w:rsidP="00293FA4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left="-157" w:right="-10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(294)</w:t>
            </w:r>
          </w:p>
        </w:tc>
        <w:tc>
          <w:tcPr>
            <w:tcW w:w="235" w:type="dxa"/>
            <w:shd w:val="clear" w:color="auto" w:fill="auto"/>
          </w:tcPr>
          <w:p w14:paraId="1962A6F0" w14:textId="77777777" w:rsidR="00293FA4" w:rsidRPr="004179E1" w:rsidRDefault="00293FA4" w:rsidP="00293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ind w:left="-157" w:right="-10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5" w:type="dxa"/>
            <w:shd w:val="clear" w:color="auto" w:fill="auto"/>
          </w:tcPr>
          <w:p w14:paraId="78AB0D6A" w14:textId="505961E1" w:rsidR="00293FA4" w:rsidRPr="004179E1" w:rsidRDefault="00293FA4" w:rsidP="00293FA4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left="-157" w:right="-10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(268)</w:t>
            </w:r>
          </w:p>
        </w:tc>
      </w:tr>
      <w:tr w:rsidR="00293FA4" w:rsidRPr="004179E1" w14:paraId="01EFEB29" w14:textId="77777777" w:rsidTr="001E33B8">
        <w:trPr>
          <w:trHeight w:val="20"/>
        </w:trPr>
        <w:tc>
          <w:tcPr>
            <w:tcW w:w="4097" w:type="dxa"/>
          </w:tcPr>
          <w:p w14:paraId="693A56D1" w14:textId="77777777" w:rsidR="00293FA4" w:rsidRPr="004179E1" w:rsidRDefault="00293FA4" w:rsidP="00293FA4">
            <w:pPr>
              <w:ind w:left="234" w:right="198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179E1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อัตราการหมุนเวียนของพนักงาน</w:t>
            </w:r>
            <w:r w:rsidRPr="004179E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037" w:type="dxa"/>
            <w:shd w:val="clear" w:color="auto" w:fill="auto"/>
            <w:vAlign w:val="bottom"/>
          </w:tcPr>
          <w:p w14:paraId="7E2191EC" w14:textId="1092B633" w:rsidR="00293FA4" w:rsidRPr="00BA067F" w:rsidRDefault="00F4179C" w:rsidP="00293FA4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left="-157" w:right="-10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(534)</w:t>
            </w:r>
          </w:p>
        </w:tc>
        <w:tc>
          <w:tcPr>
            <w:tcW w:w="233" w:type="dxa"/>
            <w:shd w:val="clear" w:color="auto" w:fill="auto"/>
            <w:vAlign w:val="bottom"/>
          </w:tcPr>
          <w:p w14:paraId="68E8108E" w14:textId="77777777" w:rsidR="00293FA4" w:rsidRPr="00BA067F" w:rsidRDefault="00293FA4" w:rsidP="00293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ind w:left="-157" w:right="-1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7" w:type="dxa"/>
            <w:shd w:val="clear" w:color="auto" w:fill="auto"/>
            <w:vAlign w:val="bottom"/>
          </w:tcPr>
          <w:p w14:paraId="29D00150" w14:textId="51E1C25A" w:rsidR="00293FA4" w:rsidRPr="00BA067F" w:rsidRDefault="00293FA4" w:rsidP="00293FA4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left="-157" w:right="-10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A067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(466)</w:t>
            </w:r>
          </w:p>
        </w:tc>
        <w:tc>
          <w:tcPr>
            <w:tcW w:w="233" w:type="dxa"/>
            <w:shd w:val="clear" w:color="auto" w:fill="auto"/>
            <w:vAlign w:val="bottom"/>
          </w:tcPr>
          <w:p w14:paraId="2BCF18DB" w14:textId="77777777" w:rsidR="00293FA4" w:rsidRPr="004179E1" w:rsidRDefault="00293FA4" w:rsidP="00293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ind w:left="-157" w:right="-10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5" w:type="dxa"/>
            <w:shd w:val="clear" w:color="auto" w:fill="auto"/>
            <w:vAlign w:val="bottom"/>
          </w:tcPr>
          <w:p w14:paraId="42F94547" w14:textId="0BB110B8" w:rsidR="00293FA4" w:rsidRPr="004179E1" w:rsidRDefault="00F4179C" w:rsidP="00293FA4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left="-157" w:right="-10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561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6FE385B7" w14:textId="77777777" w:rsidR="00293FA4" w:rsidRPr="004179E1" w:rsidRDefault="00293FA4" w:rsidP="00293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ind w:left="-157" w:right="-10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5" w:type="dxa"/>
            <w:shd w:val="clear" w:color="auto" w:fill="auto"/>
            <w:vAlign w:val="bottom"/>
          </w:tcPr>
          <w:p w14:paraId="068D9DEB" w14:textId="087CCCA8" w:rsidR="00293FA4" w:rsidRPr="00E062BF" w:rsidRDefault="00293FA4" w:rsidP="00293FA4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left="-157" w:right="-102"/>
              <w:rPr>
                <w:rFonts w:asciiTheme="majorBidi" w:hAnsiTheme="majorBidi" w:cstheme="majorBidi"/>
                <w:sz w:val="30"/>
                <w:szCs w:val="30"/>
              </w:rPr>
            </w:pPr>
            <w:r w:rsidRPr="00E062BF">
              <w:rPr>
                <w:rFonts w:asciiTheme="majorBidi" w:hAnsiTheme="majorBidi" w:cstheme="majorBidi"/>
                <w:sz w:val="30"/>
                <w:szCs w:val="30"/>
              </w:rPr>
              <w:t>481</w:t>
            </w:r>
          </w:p>
        </w:tc>
      </w:tr>
    </w:tbl>
    <w:p w14:paraId="4F33C322" w14:textId="77777777" w:rsidR="00BE579B" w:rsidRDefault="00BE579B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hanging="547"/>
        <w:rPr>
          <w:rFonts w:asciiTheme="majorBidi" w:hAnsiTheme="majorBidi" w:cstheme="majorBidi"/>
          <w:b/>
          <w:bCs/>
          <w:sz w:val="24"/>
          <w:szCs w:val="24"/>
        </w:rPr>
      </w:pPr>
    </w:p>
    <w:p w14:paraId="2A0FE4FF" w14:textId="77777777" w:rsidR="00107696" w:rsidRPr="00C01851" w:rsidRDefault="00107696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C01851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กองทุนสำรองเลี้ยงชีพ</w:t>
      </w:r>
    </w:p>
    <w:p w14:paraId="3ED0C502" w14:textId="77777777" w:rsidR="00107696" w:rsidRPr="00575C32" w:rsidRDefault="00107696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hanging="547"/>
        <w:jc w:val="thaiDistribute"/>
        <w:rPr>
          <w:rFonts w:asciiTheme="majorBidi" w:hAnsiTheme="majorBidi" w:cstheme="majorBidi"/>
          <w:sz w:val="24"/>
          <w:szCs w:val="24"/>
        </w:rPr>
      </w:pPr>
    </w:p>
    <w:p w14:paraId="6A22A44F" w14:textId="2F2D9D6D" w:rsidR="00107696" w:rsidRPr="0075312D" w:rsidRDefault="00107696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hanging="547"/>
        <w:jc w:val="thaiDistribute"/>
        <w:rPr>
          <w:rFonts w:asciiTheme="majorBidi" w:hAnsiTheme="majorBidi" w:cstheme="majorBidi"/>
          <w:w w:val="99"/>
          <w:sz w:val="30"/>
          <w:szCs w:val="30"/>
        </w:rPr>
      </w:pPr>
      <w:r w:rsidRPr="00B50CB6">
        <w:rPr>
          <w:rFonts w:asciiTheme="majorBidi" w:hAnsiTheme="majorBidi" w:cstheme="majorBidi"/>
          <w:sz w:val="30"/>
          <w:szCs w:val="30"/>
          <w:cs/>
        </w:rPr>
        <w:tab/>
      </w:r>
      <w:r w:rsidR="005407C3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B50CB6">
        <w:rPr>
          <w:rFonts w:asciiTheme="majorBidi" w:hAnsiTheme="majorBidi" w:cstheme="majorBidi"/>
          <w:sz w:val="30"/>
          <w:szCs w:val="30"/>
          <w:cs/>
        </w:rPr>
        <w:t xml:space="preserve">และพนักงานได้ร่วมกันจัดตั้งกองทุนสำรองเลี้ยงชีพขึ้นตามพระราชบัญญัติกองทุนสำรองเลี้ยงชีพ พ.ศ. </w:t>
      </w:r>
      <w:r w:rsidR="00293FA4">
        <w:rPr>
          <w:rFonts w:asciiTheme="majorBidi" w:hAnsiTheme="majorBidi" w:cstheme="majorBidi"/>
          <w:sz w:val="30"/>
          <w:szCs w:val="30"/>
        </w:rPr>
        <w:t>2530</w:t>
      </w:r>
      <w:r w:rsidRPr="00B50CB6">
        <w:rPr>
          <w:rFonts w:asciiTheme="majorBidi" w:hAnsiTheme="majorBidi" w:cstheme="majorBidi"/>
          <w:sz w:val="30"/>
          <w:szCs w:val="30"/>
          <w:cs/>
        </w:rPr>
        <w:t xml:space="preserve"> โดย</w:t>
      </w:r>
      <w:r w:rsidR="005407C3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B50CB6">
        <w:rPr>
          <w:rFonts w:asciiTheme="majorBidi" w:hAnsiTheme="majorBidi" w:cstheme="majorBidi"/>
          <w:sz w:val="30"/>
          <w:szCs w:val="30"/>
          <w:cs/>
        </w:rPr>
        <w:t xml:space="preserve">บริษัทและพนักงานจะจ่ายสมทบเข้ากองทุนเป็นรายเดือนในอัตราร้อยละ </w:t>
      </w:r>
      <w:r w:rsidR="00293FA4">
        <w:rPr>
          <w:rFonts w:asciiTheme="majorBidi" w:hAnsiTheme="majorBidi" w:cstheme="majorBidi"/>
          <w:sz w:val="30"/>
          <w:szCs w:val="30"/>
        </w:rPr>
        <w:t>3</w:t>
      </w:r>
      <w:r w:rsidRPr="00B50CB6">
        <w:rPr>
          <w:rFonts w:asciiTheme="majorBidi" w:hAnsiTheme="majorBidi" w:cstheme="majorBidi"/>
          <w:sz w:val="30"/>
          <w:szCs w:val="30"/>
          <w:cs/>
        </w:rPr>
        <w:t xml:space="preserve"> ของเงินเดือน กองทุนสำรองเลี้ยงชีพนี้บริหารโดยกองทุนสำรองเลี้ยงชีพเค มาสเตอร์ พูล ฟันด์ และจะจ่ายให้แก่พนักงานเมื่อพนักงานนั้นออก</w:t>
      </w:r>
      <w:r w:rsidRPr="001E33B8">
        <w:rPr>
          <w:rFonts w:asciiTheme="majorBidi" w:hAnsiTheme="majorBidi" w:cstheme="majorBidi"/>
          <w:sz w:val="30"/>
          <w:szCs w:val="30"/>
          <w:cs/>
        </w:rPr>
        <w:t>จากงานตามระเบียบว่าด้วยกองทุนของ</w:t>
      </w:r>
      <w:r w:rsidR="005407C3" w:rsidRPr="001E33B8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1E33B8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1E33B8">
        <w:rPr>
          <w:rFonts w:asciiTheme="majorBidi" w:hAnsiTheme="majorBidi"/>
          <w:sz w:val="30"/>
          <w:szCs w:val="30"/>
          <w:cs/>
        </w:rPr>
        <w:t xml:space="preserve"> ในระหว่างปี </w:t>
      </w:r>
      <w:r w:rsidR="00293FA4" w:rsidRPr="001E33B8">
        <w:rPr>
          <w:rFonts w:asciiTheme="majorBidi" w:hAnsiTheme="majorBidi"/>
          <w:sz w:val="30"/>
          <w:szCs w:val="30"/>
        </w:rPr>
        <w:t>256</w:t>
      </w:r>
      <w:r w:rsidR="006940C8" w:rsidRPr="001E33B8">
        <w:rPr>
          <w:rFonts w:asciiTheme="majorBidi" w:hAnsiTheme="majorBidi"/>
          <w:sz w:val="30"/>
          <w:szCs w:val="30"/>
        </w:rPr>
        <w:t>3</w:t>
      </w:r>
      <w:r w:rsidRPr="001E33B8">
        <w:rPr>
          <w:rFonts w:asciiTheme="majorBidi" w:hAnsiTheme="majorBidi"/>
          <w:sz w:val="30"/>
          <w:szCs w:val="30"/>
          <w:cs/>
        </w:rPr>
        <w:t xml:space="preserve"> </w:t>
      </w:r>
      <w:r w:rsidR="005407C3" w:rsidRPr="001E33B8">
        <w:rPr>
          <w:rFonts w:asciiTheme="majorBidi" w:hAnsiTheme="majorBidi" w:hint="cs"/>
          <w:sz w:val="30"/>
          <w:szCs w:val="30"/>
          <w:cs/>
        </w:rPr>
        <w:t>กลุ่ม</w:t>
      </w:r>
      <w:r w:rsidRPr="001E33B8">
        <w:rPr>
          <w:rFonts w:asciiTheme="majorBidi" w:hAnsiTheme="majorBidi"/>
          <w:sz w:val="30"/>
          <w:szCs w:val="30"/>
          <w:cs/>
        </w:rPr>
        <w:t>บริษัทรับรู้เงินสมทบดังกล่าว</w:t>
      </w:r>
      <w:r w:rsidRPr="001E33B8">
        <w:rPr>
          <w:rFonts w:asciiTheme="majorBidi" w:hAnsiTheme="majorBidi" w:cstheme="majorBidi"/>
          <w:sz w:val="30"/>
          <w:szCs w:val="30"/>
          <w:cs/>
        </w:rPr>
        <w:t xml:space="preserve">เป็นค่าใช้จ่ายจำนวนเงิน </w:t>
      </w:r>
      <w:r w:rsidR="006940C8" w:rsidRPr="001E33B8">
        <w:rPr>
          <w:rFonts w:asciiTheme="majorBidi" w:hAnsiTheme="majorBidi" w:cstheme="majorBidi"/>
          <w:sz w:val="30"/>
          <w:szCs w:val="30"/>
        </w:rPr>
        <w:t>3.9</w:t>
      </w:r>
      <w:r w:rsidRPr="001E33B8">
        <w:rPr>
          <w:rFonts w:asciiTheme="majorBidi" w:hAnsiTheme="majorBidi" w:cstheme="majorBidi"/>
          <w:sz w:val="30"/>
          <w:szCs w:val="30"/>
          <w:cs/>
        </w:rPr>
        <w:t xml:space="preserve"> ล้านบาท </w:t>
      </w:r>
      <w:r w:rsidRPr="001E33B8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293FA4" w:rsidRPr="001E33B8">
        <w:rPr>
          <w:rFonts w:asciiTheme="majorBidi" w:hAnsiTheme="majorBidi" w:cstheme="majorBidi"/>
          <w:i/>
          <w:iCs/>
          <w:sz w:val="30"/>
          <w:szCs w:val="30"/>
        </w:rPr>
        <w:t>2562</w:t>
      </w:r>
      <w:r w:rsidRPr="001E33B8">
        <w:rPr>
          <w:rFonts w:asciiTheme="majorBidi" w:hAnsiTheme="majorBidi" w:cstheme="majorBidi"/>
          <w:i/>
          <w:iCs/>
          <w:sz w:val="30"/>
          <w:szCs w:val="30"/>
          <w:cs/>
        </w:rPr>
        <w:t xml:space="preserve">: </w:t>
      </w:r>
      <w:r w:rsidR="00293FA4" w:rsidRPr="001E33B8">
        <w:rPr>
          <w:rFonts w:asciiTheme="majorBidi" w:hAnsiTheme="majorBidi" w:cstheme="majorBidi"/>
          <w:i/>
          <w:iCs/>
          <w:sz w:val="30"/>
          <w:szCs w:val="30"/>
        </w:rPr>
        <w:t>2.8</w:t>
      </w:r>
      <w:r w:rsidRPr="001E33B8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ล้านบาท)</w:t>
      </w:r>
      <w:r w:rsidRPr="001E33B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5407C3" w:rsidRPr="001E33B8">
        <w:rPr>
          <w:rFonts w:asciiTheme="majorBidi" w:hAnsiTheme="majorBidi" w:cstheme="majorBidi" w:hint="cs"/>
          <w:sz w:val="30"/>
          <w:szCs w:val="30"/>
          <w:cs/>
        </w:rPr>
        <w:t>และของ</w:t>
      </w:r>
      <w:r w:rsidRPr="001E33B8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5407C3" w:rsidRPr="001E33B8">
        <w:rPr>
          <w:rFonts w:asciiTheme="majorBidi" w:hAnsiTheme="majorBidi" w:cstheme="majorBidi" w:hint="cs"/>
          <w:sz w:val="30"/>
          <w:szCs w:val="30"/>
          <w:cs/>
        </w:rPr>
        <w:t>จำนวน</w:t>
      </w:r>
      <w:r w:rsidRPr="001E33B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6940C8" w:rsidRPr="001E33B8">
        <w:rPr>
          <w:rFonts w:asciiTheme="majorBidi" w:hAnsiTheme="majorBidi" w:cstheme="majorBidi"/>
          <w:sz w:val="30"/>
          <w:szCs w:val="30"/>
        </w:rPr>
        <w:t>3.7</w:t>
      </w:r>
      <w:r w:rsidRPr="001E33B8">
        <w:rPr>
          <w:rFonts w:asciiTheme="majorBidi" w:hAnsiTheme="majorBidi" w:cstheme="majorBidi"/>
          <w:sz w:val="30"/>
          <w:szCs w:val="30"/>
          <w:cs/>
        </w:rPr>
        <w:t xml:space="preserve"> ล้านบาท</w:t>
      </w:r>
      <w:r w:rsidRPr="00A16C0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902D3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293FA4">
        <w:rPr>
          <w:rFonts w:asciiTheme="majorBidi" w:hAnsiTheme="majorBidi" w:cstheme="majorBidi"/>
          <w:i/>
          <w:iCs/>
          <w:sz w:val="30"/>
          <w:szCs w:val="30"/>
        </w:rPr>
        <w:t>2562</w:t>
      </w:r>
      <w:r w:rsidRPr="00D902D3">
        <w:rPr>
          <w:rFonts w:asciiTheme="majorBidi" w:hAnsiTheme="majorBidi" w:cstheme="majorBidi"/>
          <w:i/>
          <w:iCs/>
          <w:sz w:val="30"/>
          <w:szCs w:val="30"/>
          <w:cs/>
        </w:rPr>
        <w:t xml:space="preserve">: </w:t>
      </w:r>
      <w:r w:rsidR="00293FA4">
        <w:rPr>
          <w:rFonts w:asciiTheme="majorBidi" w:hAnsiTheme="majorBidi" w:cstheme="majorBidi"/>
          <w:i/>
          <w:iCs/>
          <w:sz w:val="30"/>
          <w:szCs w:val="30"/>
        </w:rPr>
        <w:t>2.6</w:t>
      </w:r>
      <w:r w:rsidRPr="00D902D3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ล้านบาท)</w:t>
      </w:r>
    </w:p>
    <w:p w14:paraId="634E0B9F" w14:textId="7CC45E1E" w:rsidR="00CF1FF6" w:rsidRDefault="00CF1FF6" w:rsidP="00344305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145BA494" w14:textId="77777777" w:rsidR="00BE579B" w:rsidRDefault="00BE579B" w:rsidP="00344305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0009643E" w14:textId="338C26C7" w:rsidR="007711E0" w:rsidRPr="00B50CB6" w:rsidRDefault="00DC34F3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hanging="547"/>
        <w:rPr>
          <w:rFonts w:asciiTheme="majorBidi" w:hAnsiTheme="majorBidi" w:cstheme="majorBidi"/>
          <w:b/>
          <w:b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t>1</w:t>
      </w:r>
      <w:r w:rsidR="00915AE8">
        <w:rPr>
          <w:rFonts w:asciiTheme="majorBidi" w:hAnsiTheme="majorBidi" w:cstheme="majorBidi"/>
          <w:b/>
          <w:bCs/>
          <w:sz w:val="30"/>
          <w:szCs w:val="30"/>
        </w:rPr>
        <w:t>9</w:t>
      </w:r>
      <w:r w:rsidR="007711E0" w:rsidRPr="00B50CB6">
        <w:rPr>
          <w:rFonts w:asciiTheme="majorBidi" w:hAnsiTheme="majorBidi" w:cstheme="majorBidi"/>
          <w:b/>
          <w:bCs/>
          <w:sz w:val="30"/>
          <w:szCs w:val="30"/>
        </w:rPr>
        <w:tab/>
      </w:r>
      <w:r w:rsidR="007711E0" w:rsidRPr="00B50CB6">
        <w:rPr>
          <w:rFonts w:asciiTheme="majorBidi" w:hAnsiTheme="majorBidi" w:cstheme="majorBidi"/>
          <w:b/>
          <w:bCs/>
          <w:sz w:val="30"/>
          <w:szCs w:val="30"/>
          <w:cs/>
        </w:rPr>
        <w:t>ทุนเรือนหุ้น</w:t>
      </w:r>
    </w:p>
    <w:p w14:paraId="03574783" w14:textId="53047D13" w:rsidR="009C7830" w:rsidRPr="00BE579B" w:rsidRDefault="009C7830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hanging="54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70" w:type="dxa"/>
        <w:tblInd w:w="450" w:type="dxa"/>
        <w:tblLook w:val="01E0" w:firstRow="1" w:lastRow="1" w:firstColumn="1" w:lastColumn="1" w:noHBand="0" w:noVBand="0"/>
      </w:tblPr>
      <w:tblGrid>
        <w:gridCol w:w="3464"/>
        <w:gridCol w:w="925"/>
        <w:gridCol w:w="1008"/>
        <w:gridCol w:w="278"/>
        <w:gridCol w:w="1008"/>
        <w:gridCol w:w="278"/>
        <w:gridCol w:w="1008"/>
        <w:gridCol w:w="278"/>
        <w:gridCol w:w="1023"/>
      </w:tblGrid>
      <w:tr w:rsidR="00BA7226" w:rsidRPr="004179E1" w14:paraId="586FAAD2" w14:textId="77777777" w:rsidTr="00C70247">
        <w:trPr>
          <w:tblHeader/>
        </w:trPr>
        <w:tc>
          <w:tcPr>
            <w:tcW w:w="3464" w:type="dxa"/>
          </w:tcPr>
          <w:p w14:paraId="0557825D" w14:textId="77777777" w:rsidR="00BA7226" w:rsidRPr="00293FA4" w:rsidRDefault="00BA7226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color w:val="0000CC"/>
                <w:sz w:val="30"/>
                <w:szCs w:val="30"/>
                <w:highlight w:val="yellow"/>
              </w:rPr>
            </w:pPr>
          </w:p>
        </w:tc>
        <w:tc>
          <w:tcPr>
            <w:tcW w:w="925" w:type="dxa"/>
          </w:tcPr>
          <w:p w14:paraId="0930E475" w14:textId="77777777" w:rsidR="00BA7226" w:rsidRPr="00293FA4" w:rsidRDefault="00BA7226" w:rsidP="003443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293FA4">
              <w:rPr>
                <w:rFonts w:ascii="Angsana New" w:hAnsi="Angsana New" w:hint="cs"/>
                <w:b/>
                <w:sz w:val="30"/>
                <w:szCs w:val="30"/>
                <w:cs/>
              </w:rPr>
              <w:t>มูลค่าหุ้น</w:t>
            </w:r>
          </w:p>
        </w:tc>
        <w:tc>
          <w:tcPr>
            <w:tcW w:w="2294" w:type="dxa"/>
            <w:gridSpan w:val="3"/>
            <w:shd w:val="clear" w:color="auto" w:fill="auto"/>
          </w:tcPr>
          <w:p w14:paraId="33B91899" w14:textId="73957A9B" w:rsidR="00BA7226" w:rsidRPr="00293FA4" w:rsidRDefault="00293FA4" w:rsidP="0034430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93FA4">
              <w:rPr>
                <w:rFonts w:ascii="Angsana New" w:hAnsi="Angsana New" w:hint="cs"/>
                <w:sz w:val="30"/>
                <w:szCs w:val="30"/>
              </w:rPr>
              <w:t>2563</w:t>
            </w:r>
          </w:p>
        </w:tc>
        <w:tc>
          <w:tcPr>
            <w:tcW w:w="278" w:type="dxa"/>
            <w:shd w:val="clear" w:color="auto" w:fill="auto"/>
          </w:tcPr>
          <w:p w14:paraId="5EF172FB" w14:textId="77777777" w:rsidR="00BA7226" w:rsidRPr="00293FA4" w:rsidRDefault="00BA7226" w:rsidP="0034430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09" w:type="dxa"/>
            <w:gridSpan w:val="3"/>
            <w:shd w:val="clear" w:color="auto" w:fill="auto"/>
          </w:tcPr>
          <w:p w14:paraId="6FD4F95F" w14:textId="0F0782B1" w:rsidR="00BA7226" w:rsidRPr="00293FA4" w:rsidRDefault="00293FA4" w:rsidP="0034430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93FA4">
              <w:rPr>
                <w:rFonts w:ascii="Angsana New" w:hAnsi="Angsana New" w:hint="cs"/>
                <w:sz w:val="30"/>
                <w:szCs w:val="30"/>
              </w:rPr>
              <w:t>2562</w:t>
            </w:r>
          </w:p>
        </w:tc>
      </w:tr>
      <w:tr w:rsidR="00BA7226" w:rsidRPr="004179E1" w14:paraId="0B33B3CF" w14:textId="77777777" w:rsidTr="00C70247">
        <w:trPr>
          <w:tblHeader/>
        </w:trPr>
        <w:tc>
          <w:tcPr>
            <w:tcW w:w="3464" w:type="dxa"/>
          </w:tcPr>
          <w:p w14:paraId="4EF91720" w14:textId="01548A06" w:rsidR="00BA7226" w:rsidRPr="00293FA4" w:rsidRDefault="00BA7226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25" w:type="dxa"/>
          </w:tcPr>
          <w:p w14:paraId="44F9027D" w14:textId="77777777" w:rsidR="00BA7226" w:rsidRPr="00293FA4" w:rsidRDefault="00BA7226" w:rsidP="003443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293FA4">
              <w:rPr>
                <w:rFonts w:ascii="Angsana New" w:hAnsi="Angsana New" w:hint="cs"/>
                <w:b/>
                <w:sz w:val="30"/>
                <w:szCs w:val="30"/>
                <w:cs/>
              </w:rPr>
              <w:t>ต่อหุ้น</w:t>
            </w:r>
          </w:p>
        </w:tc>
        <w:tc>
          <w:tcPr>
            <w:tcW w:w="1008" w:type="dxa"/>
            <w:shd w:val="clear" w:color="auto" w:fill="auto"/>
          </w:tcPr>
          <w:p w14:paraId="1FE1436A" w14:textId="77777777" w:rsidR="00BA7226" w:rsidRPr="00293FA4" w:rsidRDefault="00BA7226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9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293FA4">
              <w:rPr>
                <w:rFonts w:ascii="Angsana New" w:hAnsi="Angsana New" w:hint="cs"/>
                <w:b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78" w:type="dxa"/>
          </w:tcPr>
          <w:p w14:paraId="1FE3F05C" w14:textId="77777777" w:rsidR="00BA7226" w:rsidRPr="00293FA4" w:rsidRDefault="00BA7226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8" w:type="dxa"/>
            <w:shd w:val="clear" w:color="auto" w:fill="auto"/>
          </w:tcPr>
          <w:p w14:paraId="0688AB67" w14:textId="77777777" w:rsidR="00BA7226" w:rsidRPr="00293FA4" w:rsidRDefault="00BA7226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6" w:right="-8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293FA4">
              <w:rPr>
                <w:rFonts w:ascii="Angsana New" w:hAnsi="Angsana New" w:hint="cs"/>
                <w:b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278" w:type="dxa"/>
          </w:tcPr>
          <w:p w14:paraId="442447D0" w14:textId="77777777" w:rsidR="00BA7226" w:rsidRPr="00293FA4" w:rsidRDefault="00BA7226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8" w:type="dxa"/>
            <w:shd w:val="clear" w:color="auto" w:fill="auto"/>
          </w:tcPr>
          <w:p w14:paraId="3EE3D5A6" w14:textId="77777777" w:rsidR="00BA7226" w:rsidRPr="00293FA4" w:rsidRDefault="00BA7226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9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293FA4">
              <w:rPr>
                <w:rFonts w:ascii="Angsana New" w:hAnsi="Angsana New" w:hint="cs"/>
                <w:b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78" w:type="dxa"/>
          </w:tcPr>
          <w:p w14:paraId="45880809" w14:textId="77777777" w:rsidR="00BA7226" w:rsidRPr="00293FA4" w:rsidRDefault="00BA7226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3" w:type="dxa"/>
            <w:shd w:val="clear" w:color="auto" w:fill="auto"/>
          </w:tcPr>
          <w:p w14:paraId="0EA92D18" w14:textId="77777777" w:rsidR="00BA7226" w:rsidRPr="00293FA4" w:rsidRDefault="00BA7226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6" w:right="-8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293FA4">
              <w:rPr>
                <w:rFonts w:ascii="Angsana New" w:hAnsi="Angsana New" w:hint="cs"/>
                <w:b/>
                <w:sz w:val="30"/>
                <w:szCs w:val="30"/>
                <w:cs/>
              </w:rPr>
              <w:t>จำนวนเงิน</w:t>
            </w:r>
          </w:p>
        </w:tc>
      </w:tr>
      <w:tr w:rsidR="00BA7226" w:rsidRPr="004179E1" w14:paraId="08B9578D" w14:textId="77777777" w:rsidTr="00C70247">
        <w:trPr>
          <w:tblHeader/>
        </w:trPr>
        <w:tc>
          <w:tcPr>
            <w:tcW w:w="3464" w:type="dxa"/>
          </w:tcPr>
          <w:p w14:paraId="5985C79E" w14:textId="233FBB95" w:rsidR="00BA7226" w:rsidRPr="00293FA4" w:rsidRDefault="00BA7226" w:rsidP="003443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25" w:type="dxa"/>
          </w:tcPr>
          <w:p w14:paraId="7C47D3CF" w14:textId="77777777" w:rsidR="00BA7226" w:rsidRPr="00293FA4" w:rsidRDefault="00BA7226" w:rsidP="003443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293FA4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4881" w:type="dxa"/>
            <w:gridSpan w:val="7"/>
          </w:tcPr>
          <w:p w14:paraId="6A959D1D" w14:textId="5693ED58" w:rsidR="00BA7226" w:rsidRPr="00293FA4" w:rsidRDefault="00BA7226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293FA4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(</w:t>
            </w:r>
            <w:r w:rsidR="00994EFA" w:rsidRPr="00293FA4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พัน</w:t>
            </w:r>
            <w:r w:rsidRPr="00293FA4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หุ้น</w:t>
            </w:r>
            <w:r w:rsidRPr="00293FA4">
              <w:rPr>
                <w:rFonts w:ascii="Angsana New" w:hAnsi="Angsana New" w:hint="cs"/>
                <w:b/>
                <w:i/>
                <w:iCs/>
                <w:sz w:val="30"/>
                <w:szCs w:val="30"/>
              </w:rPr>
              <w:t>/</w:t>
            </w:r>
            <w:r w:rsidR="00994EFA" w:rsidRPr="00293FA4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พัน</w:t>
            </w:r>
            <w:r w:rsidRPr="00293FA4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293FA4" w:rsidRPr="004179E1" w14:paraId="31050685" w14:textId="77777777" w:rsidTr="008F5F51">
        <w:tc>
          <w:tcPr>
            <w:tcW w:w="3464" w:type="dxa"/>
          </w:tcPr>
          <w:p w14:paraId="496072EC" w14:textId="77777777" w:rsidR="00293FA4" w:rsidRPr="00293FA4" w:rsidRDefault="00293FA4" w:rsidP="00293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93FA4">
              <w:rPr>
                <w:rFonts w:ascii="Angsana New" w:hAnsi="Angsana New" w:hint="cs"/>
                <w:sz w:val="30"/>
                <w:szCs w:val="30"/>
                <w:cs/>
              </w:rPr>
              <w:t xml:space="preserve">ทุนจดทะเบียน ณ วันที่ </w:t>
            </w:r>
            <w:r w:rsidRPr="00293FA4">
              <w:rPr>
                <w:rFonts w:ascii="Angsana New" w:hAnsi="Angsana New" w:hint="cs"/>
                <w:sz w:val="30"/>
                <w:szCs w:val="30"/>
              </w:rPr>
              <w:t>31</w:t>
            </w:r>
            <w:r w:rsidRPr="00293FA4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925" w:type="dxa"/>
          </w:tcPr>
          <w:p w14:paraId="14259224" w14:textId="77777777" w:rsidR="00293FA4" w:rsidRPr="00293FA4" w:rsidRDefault="00293FA4" w:rsidP="00293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8" w:type="dxa"/>
            <w:tcBorders>
              <w:bottom w:val="double" w:sz="4" w:space="0" w:color="auto"/>
            </w:tcBorders>
            <w:shd w:val="clear" w:color="auto" w:fill="auto"/>
          </w:tcPr>
          <w:p w14:paraId="006430B8" w14:textId="2E17C2FD" w:rsidR="00293FA4" w:rsidRPr="00293FA4" w:rsidRDefault="002144C9" w:rsidP="00293FA4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left="-106" w:right="-12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549,682</w:t>
            </w:r>
          </w:p>
        </w:tc>
        <w:tc>
          <w:tcPr>
            <w:tcW w:w="278" w:type="dxa"/>
            <w:shd w:val="clear" w:color="auto" w:fill="auto"/>
          </w:tcPr>
          <w:p w14:paraId="1EADBAD1" w14:textId="77777777" w:rsidR="00293FA4" w:rsidRPr="00293FA4" w:rsidRDefault="00293FA4" w:rsidP="00293FA4">
            <w:pPr>
              <w:pStyle w:val="30"/>
              <w:tabs>
                <w:tab w:val="clear" w:pos="360"/>
                <w:tab w:val="clear" w:pos="720"/>
                <w:tab w:val="decimal" w:pos="776"/>
              </w:tabs>
              <w:spacing w:line="240" w:lineRule="atLeast"/>
              <w:ind w:left="-106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08" w:type="dxa"/>
            <w:tcBorders>
              <w:bottom w:val="double" w:sz="4" w:space="0" w:color="auto"/>
            </w:tcBorders>
            <w:shd w:val="clear" w:color="auto" w:fill="auto"/>
          </w:tcPr>
          <w:p w14:paraId="09E4B1B5" w14:textId="0F6BE2A3" w:rsidR="00293FA4" w:rsidRPr="00293FA4" w:rsidRDefault="002144C9" w:rsidP="00293FA4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left="-106" w:right="-12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549,682</w:t>
            </w:r>
          </w:p>
        </w:tc>
        <w:tc>
          <w:tcPr>
            <w:tcW w:w="278" w:type="dxa"/>
            <w:shd w:val="clear" w:color="auto" w:fill="auto"/>
          </w:tcPr>
          <w:p w14:paraId="25821D16" w14:textId="77777777" w:rsidR="00293FA4" w:rsidRPr="00293FA4" w:rsidRDefault="00293FA4" w:rsidP="00293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06" w:right="-12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8" w:type="dxa"/>
            <w:tcBorders>
              <w:bottom w:val="double" w:sz="4" w:space="0" w:color="auto"/>
            </w:tcBorders>
            <w:shd w:val="clear" w:color="auto" w:fill="auto"/>
          </w:tcPr>
          <w:p w14:paraId="0BA28E8A" w14:textId="6CE9BAE8" w:rsidR="00293FA4" w:rsidRPr="00293FA4" w:rsidRDefault="00293FA4" w:rsidP="00293FA4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left="-106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93FA4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549,682</w:t>
            </w:r>
          </w:p>
        </w:tc>
        <w:tc>
          <w:tcPr>
            <w:tcW w:w="278" w:type="dxa"/>
            <w:shd w:val="clear" w:color="auto" w:fill="auto"/>
          </w:tcPr>
          <w:p w14:paraId="76430ACA" w14:textId="77777777" w:rsidR="00293FA4" w:rsidRPr="00293FA4" w:rsidRDefault="00293FA4" w:rsidP="00293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06" w:right="-12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3" w:type="dxa"/>
            <w:tcBorders>
              <w:bottom w:val="double" w:sz="4" w:space="0" w:color="auto"/>
            </w:tcBorders>
            <w:shd w:val="clear" w:color="auto" w:fill="auto"/>
          </w:tcPr>
          <w:p w14:paraId="0501CC3D" w14:textId="6BD8A93D" w:rsidR="00293FA4" w:rsidRPr="00293FA4" w:rsidRDefault="009E7999" w:rsidP="00293FA4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left="-106" w:right="-126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549,682</w:t>
            </w:r>
          </w:p>
        </w:tc>
      </w:tr>
      <w:tr w:rsidR="00293FA4" w:rsidRPr="004179E1" w14:paraId="6F428F3D" w14:textId="77777777" w:rsidTr="00EB12CC">
        <w:tc>
          <w:tcPr>
            <w:tcW w:w="3464" w:type="dxa"/>
          </w:tcPr>
          <w:p w14:paraId="28D7E54C" w14:textId="77777777" w:rsidR="00293FA4" w:rsidRPr="00293FA4" w:rsidRDefault="00293FA4" w:rsidP="00293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25" w:type="dxa"/>
          </w:tcPr>
          <w:p w14:paraId="7D846B4C" w14:textId="77777777" w:rsidR="00293FA4" w:rsidRPr="00293FA4" w:rsidRDefault="00293FA4" w:rsidP="00293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double" w:sz="4" w:space="0" w:color="auto"/>
            </w:tcBorders>
            <w:shd w:val="clear" w:color="auto" w:fill="auto"/>
          </w:tcPr>
          <w:p w14:paraId="5C1548E1" w14:textId="77777777" w:rsidR="00293FA4" w:rsidRPr="00293FA4" w:rsidRDefault="00293FA4" w:rsidP="00293FA4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left="-106" w:right="-12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8" w:type="dxa"/>
            <w:shd w:val="clear" w:color="auto" w:fill="auto"/>
          </w:tcPr>
          <w:p w14:paraId="3799CCC3" w14:textId="77777777" w:rsidR="00293FA4" w:rsidRPr="00293FA4" w:rsidRDefault="00293FA4" w:rsidP="00293FA4">
            <w:pPr>
              <w:pStyle w:val="30"/>
              <w:tabs>
                <w:tab w:val="clear" w:pos="360"/>
                <w:tab w:val="clear" w:pos="720"/>
                <w:tab w:val="decimal" w:pos="776"/>
              </w:tabs>
              <w:spacing w:line="240" w:lineRule="atLeast"/>
              <w:ind w:left="-106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14:paraId="22511355" w14:textId="77777777" w:rsidR="00293FA4" w:rsidRPr="00293FA4" w:rsidRDefault="00293FA4" w:rsidP="00293FA4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left="-106" w:right="-12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8" w:type="dxa"/>
            <w:shd w:val="clear" w:color="auto" w:fill="auto"/>
          </w:tcPr>
          <w:p w14:paraId="1B5F6A17" w14:textId="77777777" w:rsidR="00293FA4" w:rsidRPr="00293FA4" w:rsidRDefault="00293FA4" w:rsidP="00293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06" w:right="-12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8" w:type="dxa"/>
            <w:shd w:val="clear" w:color="auto" w:fill="auto"/>
          </w:tcPr>
          <w:p w14:paraId="3675AF66" w14:textId="77777777" w:rsidR="00293FA4" w:rsidRPr="00293FA4" w:rsidRDefault="00293FA4" w:rsidP="00293FA4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left="-106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8" w:type="dxa"/>
            <w:shd w:val="clear" w:color="auto" w:fill="auto"/>
          </w:tcPr>
          <w:p w14:paraId="5BD6BAFD" w14:textId="77777777" w:rsidR="00293FA4" w:rsidRPr="00293FA4" w:rsidRDefault="00293FA4" w:rsidP="00293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06" w:right="-12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3" w:type="dxa"/>
            <w:shd w:val="clear" w:color="auto" w:fill="auto"/>
          </w:tcPr>
          <w:p w14:paraId="57D05B11" w14:textId="77777777" w:rsidR="00293FA4" w:rsidRPr="00293FA4" w:rsidRDefault="00293FA4" w:rsidP="00293FA4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left="-106" w:right="-12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293FA4" w:rsidRPr="004179E1" w14:paraId="028BC5A1" w14:textId="77777777" w:rsidTr="00EB12CC">
        <w:tc>
          <w:tcPr>
            <w:tcW w:w="3464" w:type="dxa"/>
          </w:tcPr>
          <w:p w14:paraId="677DFEDC" w14:textId="77777777" w:rsidR="00293FA4" w:rsidRPr="00293FA4" w:rsidRDefault="00293FA4" w:rsidP="00293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93FA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หุ้นที่ออกและชำระแล้ว</w:t>
            </w:r>
          </w:p>
        </w:tc>
        <w:tc>
          <w:tcPr>
            <w:tcW w:w="925" w:type="dxa"/>
          </w:tcPr>
          <w:p w14:paraId="67A726BF" w14:textId="77777777" w:rsidR="00293FA4" w:rsidRPr="00293FA4" w:rsidRDefault="00293FA4" w:rsidP="00293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8" w:type="dxa"/>
            <w:shd w:val="clear" w:color="auto" w:fill="auto"/>
          </w:tcPr>
          <w:p w14:paraId="12864BA6" w14:textId="77777777" w:rsidR="00293FA4" w:rsidRPr="00293FA4" w:rsidRDefault="00293FA4" w:rsidP="00293FA4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left="-106" w:right="-12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8" w:type="dxa"/>
            <w:shd w:val="clear" w:color="auto" w:fill="auto"/>
          </w:tcPr>
          <w:p w14:paraId="4510E61D" w14:textId="77777777" w:rsidR="00293FA4" w:rsidRPr="00293FA4" w:rsidRDefault="00293FA4" w:rsidP="00293FA4">
            <w:pPr>
              <w:pStyle w:val="30"/>
              <w:tabs>
                <w:tab w:val="clear" w:pos="360"/>
                <w:tab w:val="clear" w:pos="720"/>
                <w:tab w:val="decimal" w:pos="776"/>
              </w:tabs>
              <w:spacing w:line="240" w:lineRule="atLeast"/>
              <w:ind w:left="-106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14:paraId="3458B2F7" w14:textId="77777777" w:rsidR="00293FA4" w:rsidRPr="00293FA4" w:rsidRDefault="00293FA4" w:rsidP="00293FA4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left="-106" w:right="-12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8" w:type="dxa"/>
            <w:shd w:val="clear" w:color="auto" w:fill="auto"/>
          </w:tcPr>
          <w:p w14:paraId="49D66BB2" w14:textId="77777777" w:rsidR="00293FA4" w:rsidRPr="00293FA4" w:rsidRDefault="00293FA4" w:rsidP="00293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06" w:right="-12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8" w:type="dxa"/>
            <w:shd w:val="clear" w:color="auto" w:fill="auto"/>
          </w:tcPr>
          <w:p w14:paraId="41EE6DD2" w14:textId="77777777" w:rsidR="00293FA4" w:rsidRPr="00293FA4" w:rsidRDefault="00293FA4" w:rsidP="00293FA4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left="-106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8" w:type="dxa"/>
            <w:shd w:val="clear" w:color="auto" w:fill="auto"/>
          </w:tcPr>
          <w:p w14:paraId="72F7E92D" w14:textId="77777777" w:rsidR="00293FA4" w:rsidRPr="00293FA4" w:rsidRDefault="00293FA4" w:rsidP="00293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06" w:right="-12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3" w:type="dxa"/>
            <w:shd w:val="clear" w:color="auto" w:fill="auto"/>
          </w:tcPr>
          <w:p w14:paraId="2BB96606" w14:textId="77777777" w:rsidR="00293FA4" w:rsidRPr="00293FA4" w:rsidRDefault="00293FA4" w:rsidP="00293FA4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left="-106" w:right="-12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293FA4" w:rsidRPr="004179E1" w14:paraId="5FD6F897" w14:textId="77777777" w:rsidTr="00EB12CC">
        <w:tc>
          <w:tcPr>
            <w:tcW w:w="3464" w:type="dxa"/>
          </w:tcPr>
          <w:p w14:paraId="472975F9" w14:textId="77777777" w:rsidR="00293FA4" w:rsidRPr="00293FA4" w:rsidRDefault="00293FA4" w:rsidP="00293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93FA4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Pr="00293FA4">
              <w:rPr>
                <w:rFonts w:ascii="Angsana New" w:hAnsi="Angsana New" w:hint="cs"/>
                <w:sz w:val="30"/>
                <w:szCs w:val="30"/>
              </w:rPr>
              <w:t xml:space="preserve">1 </w:t>
            </w:r>
            <w:r w:rsidRPr="00293FA4"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925" w:type="dxa"/>
          </w:tcPr>
          <w:p w14:paraId="1C9FAC0D" w14:textId="77777777" w:rsidR="00293FA4" w:rsidRPr="00293FA4" w:rsidRDefault="00293FA4" w:rsidP="00293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8" w:type="dxa"/>
            <w:shd w:val="clear" w:color="auto" w:fill="auto"/>
          </w:tcPr>
          <w:p w14:paraId="349829FE" w14:textId="77777777" w:rsidR="00293FA4" w:rsidRPr="00293FA4" w:rsidRDefault="00293FA4" w:rsidP="00293FA4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left="-106" w:right="-12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8" w:type="dxa"/>
            <w:shd w:val="clear" w:color="auto" w:fill="auto"/>
          </w:tcPr>
          <w:p w14:paraId="4C8FC2C0" w14:textId="77777777" w:rsidR="00293FA4" w:rsidRPr="00293FA4" w:rsidRDefault="00293FA4" w:rsidP="00293FA4">
            <w:pPr>
              <w:pStyle w:val="30"/>
              <w:tabs>
                <w:tab w:val="clear" w:pos="360"/>
                <w:tab w:val="clear" w:pos="720"/>
                <w:tab w:val="decimal" w:pos="776"/>
              </w:tabs>
              <w:spacing w:line="240" w:lineRule="atLeast"/>
              <w:ind w:left="-106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14:paraId="422F128C" w14:textId="77777777" w:rsidR="00293FA4" w:rsidRPr="00293FA4" w:rsidRDefault="00293FA4" w:rsidP="00293FA4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left="-106" w:right="-12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8" w:type="dxa"/>
            <w:shd w:val="clear" w:color="auto" w:fill="auto"/>
          </w:tcPr>
          <w:p w14:paraId="22E753B0" w14:textId="77777777" w:rsidR="00293FA4" w:rsidRPr="00293FA4" w:rsidRDefault="00293FA4" w:rsidP="00293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06" w:right="-12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8" w:type="dxa"/>
            <w:shd w:val="clear" w:color="auto" w:fill="auto"/>
          </w:tcPr>
          <w:p w14:paraId="1F823DB6" w14:textId="77777777" w:rsidR="00293FA4" w:rsidRPr="00293FA4" w:rsidRDefault="00293FA4" w:rsidP="00293FA4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left="-106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8" w:type="dxa"/>
            <w:shd w:val="clear" w:color="auto" w:fill="auto"/>
          </w:tcPr>
          <w:p w14:paraId="6286407D" w14:textId="77777777" w:rsidR="00293FA4" w:rsidRPr="00293FA4" w:rsidRDefault="00293FA4" w:rsidP="00293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06" w:right="-12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3" w:type="dxa"/>
            <w:shd w:val="clear" w:color="auto" w:fill="auto"/>
          </w:tcPr>
          <w:p w14:paraId="5364DF4A" w14:textId="77777777" w:rsidR="00293FA4" w:rsidRPr="00293FA4" w:rsidRDefault="00293FA4" w:rsidP="00293FA4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left="-106" w:right="-12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EC55BD" w:rsidRPr="004179E1" w14:paraId="12E6806A" w14:textId="77777777" w:rsidTr="008F5F51">
        <w:tc>
          <w:tcPr>
            <w:tcW w:w="3464" w:type="dxa"/>
          </w:tcPr>
          <w:p w14:paraId="550BA979" w14:textId="77777777" w:rsidR="00EC55BD" w:rsidRPr="00293FA4" w:rsidRDefault="00EC55BD" w:rsidP="00EC5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93FA4">
              <w:rPr>
                <w:rFonts w:ascii="Angsana New" w:hAnsi="Angsana New" w:hint="cs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925" w:type="dxa"/>
          </w:tcPr>
          <w:p w14:paraId="3B716105" w14:textId="1190F8C8" w:rsidR="00EC55BD" w:rsidRPr="00293FA4" w:rsidRDefault="00EC55BD" w:rsidP="00EC5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93FA4">
              <w:rPr>
                <w:rFonts w:ascii="Angsana New" w:hAnsi="Angsana New" w:hint="cs"/>
                <w:sz w:val="30"/>
                <w:szCs w:val="30"/>
              </w:rPr>
              <w:t>1</w:t>
            </w:r>
          </w:p>
        </w:tc>
        <w:tc>
          <w:tcPr>
            <w:tcW w:w="1008" w:type="dxa"/>
            <w:shd w:val="clear" w:color="auto" w:fill="auto"/>
          </w:tcPr>
          <w:p w14:paraId="07A3E366" w14:textId="0A3F1471" w:rsidR="00EC55BD" w:rsidRPr="00293FA4" w:rsidRDefault="00EC55BD" w:rsidP="00EC55BD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left="-106" w:right="-12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93FA4">
              <w:rPr>
                <w:rFonts w:ascii="Angsana New" w:hAnsi="Angsana New" w:hint="cs"/>
                <w:sz w:val="30"/>
                <w:szCs w:val="30"/>
                <w:lang w:val="en-US"/>
              </w:rPr>
              <w:t>549,</w:t>
            </w:r>
            <w:r w:rsidRPr="00293FA4">
              <w:rPr>
                <w:rFonts w:ascii="Angsana New" w:hAnsi="Angsana New" w:hint="cs"/>
                <w:sz w:val="30"/>
                <w:szCs w:val="30"/>
              </w:rPr>
              <w:t>682</w:t>
            </w:r>
          </w:p>
        </w:tc>
        <w:tc>
          <w:tcPr>
            <w:tcW w:w="278" w:type="dxa"/>
            <w:shd w:val="clear" w:color="auto" w:fill="auto"/>
          </w:tcPr>
          <w:p w14:paraId="355766B8" w14:textId="77777777" w:rsidR="00EC55BD" w:rsidRPr="00293FA4" w:rsidRDefault="00EC55BD" w:rsidP="00EC55BD">
            <w:pPr>
              <w:pStyle w:val="30"/>
              <w:tabs>
                <w:tab w:val="clear" w:pos="360"/>
                <w:tab w:val="clear" w:pos="720"/>
                <w:tab w:val="decimal" w:pos="776"/>
              </w:tabs>
              <w:spacing w:line="240" w:lineRule="atLeast"/>
              <w:ind w:left="-106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14:paraId="750C7031" w14:textId="30FFF3A4" w:rsidR="00EC55BD" w:rsidRPr="00293FA4" w:rsidRDefault="00EC55BD" w:rsidP="00EC55BD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left="-106" w:right="-12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93FA4">
              <w:rPr>
                <w:rFonts w:ascii="Angsana New" w:hAnsi="Angsana New" w:hint="cs"/>
                <w:sz w:val="30"/>
                <w:szCs w:val="30"/>
                <w:lang w:val="en-US"/>
              </w:rPr>
              <w:t>549,682</w:t>
            </w:r>
          </w:p>
        </w:tc>
        <w:tc>
          <w:tcPr>
            <w:tcW w:w="278" w:type="dxa"/>
            <w:shd w:val="clear" w:color="auto" w:fill="auto"/>
          </w:tcPr>
          <w:p w14:paraId="7938EF59" w14:textId="77777777" w:rsidR="00EC55BD" w:rsidRPr="00293FA4" w:rsidRDefault="00EC55BD" w:rsidP="00EC5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06" w:right="-12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8" w:type="dxa"/>
            <w:shd w:val="clear" w:color="auto" w:fill="auto"/>
          </w:tcPr>
          <w:p w14:paraId="18432ABC" w14:textId="43C8559D" w:rsidR="00EC55BD" w:rsidRPr="00293FA4" w:rsidRDefault="00EC55BD" w:rsidP="00EC55BD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left="-106" w:right="-126"/>
              <w:rPr>
                <w:rFonts w:ascii="Angsana New" w:hAnsi="Angsana New"/>
                <w:sz w:val="30"/>
                <w:szCs w:val="30"/>
              </w:rPr>
            </w:pPr>
            <w:r w:rsidRPr="00293FA4">
              <w:rPr>
                <w:rFonts w:ascii="Angsana New" w:hAnsi="Angsana New" w:hint="cs"/>
                <w:sz w:val="30"/>
                <w:szCs w:val="30"/>
                <w:lang w:val="en-US"/>
              </w:rPr>
              <w:t>549,</w:t>
            </w:r>
            <w:r w:rsidRPr="00293FA4">
              <w:rPr>
                <w:rFonts w:ascii="Angsana New" w:hAnsi="Angsana New" w:hint="cs"/>
                <w:sz w:val="30"/>
                <w:szCs w:val="30"/>
              </w:rPr>
              <w:t>682</w:t>
            </w:r>
          </w:p>
        </w:tc>
        <w:tc>
          <w:tcPr>
            <w:tcW w:w="278" w:type="dxa"/>
            <w:shd w:val="clear" w:color="auto" w:fill="auto"/>
          </w:tcPr>
          <w:p w14:paraId="63CB3C72" w14:textId="77777777" w:rsidR="00EC55BD" w:rsidRPr="00293FA4" w:rsidRDefault="00EC55BD" w:rsidP="00EC5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06" w:right="-12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3" w:type="dxa"/>
            <w:shd w:val="clear" w:color="auto" w:fill="auto"/>
          </w:tcPr>
          <w:p w14:paraId="06DACC91" w14:textId="68D352FC" w:rsidR="00EC55BD" w:rsidRPr="00293FA4" w:rsidRDefault="00EC55BD" w:rsidP="00EC55BD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left="-106" w:right="-12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93FA4">
              <w:rPr>
                <w:rFonts w:ascii="Angsana New" w:hAnsi="Angsana New" w:hint="cs"/>
                <w:sz w:val="30"/>
                <w:szCs w:val="30"/>
                <w:lang w:val="en-US"/>
              </w:rPr>
              <w:t>549,682</w:t>
            </w:r>
          </w:p>
        </w:tc>
      </w:tr>
      <w:tr w:rsidR="00EC55BD" w:rsidRPr="004179E1" w14:paraId="130B2B7E" w14:textId="77777777" w:rsidTr="008F5F51">
        <w:tc>
          <w:tcPr>
            <w:tcW w:w="3464" w:type="dxa"/>
          </w:tcPr>
          <w:p w14:paraId="51B20330" w14:textId="77777777" w:rsidR="00EC55BD" w:rsidRPr="00293FA4" w:rsidRDefault="00EC55BD" w:rsidP="00EC5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93FA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293FA4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31 </w:t>
            </w:r>
            <w:r w:rsidRPr="00293FA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925" w:type="dxa"/>
          </w:tcPr>
          <w:p w14:paraId="35311D68" w14:textId="77777777" w:rsidR="00EC55BD" w:rsidRPr="00293FA4" w:rsidRDefault="00EC55BD" w:rsidP="00EC55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41F7DF" w14:textId="77777777" w:rsidR="00EC55BD" w:rsidRPr="00293FA4" w:rsidRDefault="00EC55BD" w:rsidP="00EC55BD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left="-106" w:right="-12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8" w:type="dxa"/>
            <w:shd w:val="clear" w:color="auto" w:fill="auto"/>
          </w:tcPr>
          <w:p w14:paraId="55CEFEBA" w14:textId="77777777" w:rsidR="00EC55BD" w:rsidRPr="00293FA4" w:rsidRDefault="00EC55BD" w:rsidP="00EC5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06" w:right="-12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0F01D0" w14:textId="77777777" w:rsidR="00EC55BD" w:rsidRPr="00293FA4" w:rsidRDefault="00EC55BD" w:rsidP="00EC55BD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left="-106" w:right="-12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8" w:type="dxa"/>
            <w:shd w:val="clear" w:color="auto" w:fill="auto"/>
          </w:tcPr>
          <w:p w14:paraId="37C52CAE" w14:textId="77777777" w:rsidR="00EC55BD" w:rsidRPr="00293FA4" w:rsidRDefault="00EC55BD" w:rsidP="00EC5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06" w:right="-12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4FD7D2" w14:textId="77777777" w:rsidR="00EC55BD" w:rsidRPr="00293FA4" w:rsidRDefault="00EC55BD" w:rsidP="00EC55BD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left="-106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8" w:type="dxa"/>
            <w:shd w:val="clear" w:color="auto" w:fill="auto"/>
          </w:tcPr>
          <w:p w14:paraId="6C17529A" w14:textId="77777777" w:rsidR="00EC55BD" w:rsidRPr="00293FA4" w:rsidRDefault="00EC55BD" w:rsidP="00EC5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06" w:right="-12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C8CA71" w14:textId="77777777" w:rsidR="00EC55BD" w:rsidRPr="00293FA4" w:rsidRDefault="00EC55BD" w:rsidP="00EC55BD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left="-106" w:right="-12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EC55BD" w:rsidRPr="004179E1" w14:paraId="4FD9A223" w14:textId="77777777" w:rsidTr="008F5F51">
        <w:tc>
          <w:tcPr>
            <w:tcW w:w="3464" w:type="dxa"/>
          </w:tcPr>
          <w:p w14:paraId="6C4963C5" w14:textId="77777777" w:rsidR="00EC55BD" w:rsidRPr="00293FA4" w:rsidRDefault="00EC55BD" w:rsidP="00EC5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93FA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925" w:type="dxa"/>
          </w:tcPr>
          <w:p w14:paraId="56857979" w14:textId="6BA0E72A" w:rsidR="00EC55BD" w:rsidRPr="00293FA4" w:rsidRDefault="00EC55BD" w:rsidP="00EC5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93FA4">
              <w:rPr>
                <w:rFonts w:ascii="Angsana New" w:hAnsi="Angsana New" w:hint="cs"/>
                <w:sz w:val="30"/>
                <w:szCs w:val="30"/>
              </w:rPr>
              <w:t>1</w:t>
            </w:r>
          </w:p>
        </w:tc>
        <w:tc>
          <w:tcPr>
            <w:tcW w:w="1008" w:type="dxa"/>
            <w:tcBorders>
              <w:bottom w:val="double" w:sz="4" w:space="0" w:color="auto"/>
            </w:tcBorders>
            <w:shd w:val="clear" w:color="auto" w:fill="auto"/>
          </w:tcPr>
          <w:p w14:paraId="5991E901" w14:textId="4DB607B8" w:rsidR="00EC55BD" w:rsidRPr="00293FA4" w:rsidRDefault="00EC55BD" w:rsidP="00EC55BD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left="-106" w:right="-12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293FA4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549,682</w:t>
            </w:r>
          </w:p>
        </w:tc>
        <w:tc>
          <w:tcPr>
            <w:tcW w:w="278" w:type="dxa"/>
            <w:shd w:val="clear" w:color="auto" w:fill="auto"/>
          </w:tcPr>
          <w:p w14:paraId="4DA4A13B" w14:textId="77777777" w:rsidR="00EC55BD" w:rsidRPr="00293FA4" w:rsidRDefault="00EC55BD" w:rsidP="00EC55BD">
            <w:pPr>
              <w:pStyle w:val="30"/>
              <w:tabs>
                <w:tab w:val="clear" w:pos="360"/>
                <w:tab w:val="clear" w:pos="720"/>
                <w:tab w:val="decimal" w:pos="776"/>
              </w:tabs>
              <w:spacing w:line="240" w:lineRule="atLeast"/>
              <w:ind w:left="-106" w:right="-12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08" w:type="dxa"/>
            <w:tcBorders>
              <w:bottom w:val="double" w:sz="4" w:space="0" w:color="auto"/>
            </w:tcBorders>
            <w:shd w:val="clear" w:color="auto" w:fill="auto"/>
          </w:tcPr>
          <w:p w14:paraId="3FCA346B" w14:textId="5B530D7C" w:rsidR="00EC55BD" w:rsidRPr="00293FA4" w:rsidRDefault="00EC55BD" w:rsidP="00EC55BD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left="-106" w:right="-12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293FA4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549,682</w:t>
            </w:r>
          </w:p>
        </w:tc>
        <w:tc>
          <w:tcPr>
            <w:tcW w:w="278" w:type="dxa"/>
            <w:shd w:val="clear" w:color="auto" w:fill="auto"/>
          </w:tcPr>
          <w:p w14:paraId="4B49BA7F" w14:textId="77777777" w:rsidR="00EC55BD" w:rsidRPr="00293FA4" w:rsidRDefault="00EC55BD" w:rsidP="00EC55BD">
            <w:pPr>
              <w:pStyle w:val="30"/>
              <w:tabs>
                <w:tab w:val="clear" w:pos="360"/>
                <w:tab w:val="clear" w:pos="720"/>
                <w:tab w:val="decimal" w:pos="776"/>
              </w:tabs>
              <w:spacing w:line="240" w:lineRule="atLeast"/>
              <w:ind w:left="-106" w:right="-12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08" w:type="dxa"/>
            <w:tcBorders>
              <w:bottom w:val="double" w:sz="4" w:space="0" w:color="auto"/>
            </w:tcBorders>
            <w:shd w:val="clear" w:color="auto" w:fill="auto"/>
          </w:tcPr>
          <w:p w14:paraId="66847ADE" w14:textId="3B275962" w:rsidR="00EC55BD" w:rsidRPr="00293FA4" w:rsidRDefault="00EC55BD" w:rsidP="00EC55BD">
            <w:pPr>
              <w:pStyle w:val="30"/>
              <w:tabs>
                <w:tab w:val="clear" w:pos="360"/>
                <w:tab w:val="clear" w:pos="720"/>
                <w:tab w:val="decimal" w:pos="776"/>
              </w:tabs>
              <w:spacing w:line="240" w:lineRule="atLeast"/>
              <w:ind w:left="-106" w:right="-12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293FA4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549,682</w:t>
            </w:r>
          </w:p>
        </w:tc>
        <w:tc>
          <w:tcPr>
            <w:tcW w:w="278" w:type="dxa"/>
            <w:shd w:val="clear" w:color="auto" w:fill="auto"/>
          </w:tcPr>
          <w:p w14:paraId="036A8399" w14:textId="77777777" w:rsidR="00EC55BD" w:rsidRPr="00293FA4" w:rsidRDefault="00EC55BD" w:rsidP="00EC55BD">
            <w:pPr>
              <w:pStyle w:val="30"/>
              <w:tabs>
                <w:tab w:val="clear" w:pos="360"/>
                <w:tab w:val="clear" w:pos="720"/>
                <w:tab w:val="decimal" w:pos="776"/>
              </w:tabs>
              <w:spacing w:line="240" w:lineRule="atLeast"/>
              <w:ind w:left="-106" w:right="-12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23" w:type="dxa"/>
            <w:tcBorders>
              <w:bottom w:val="double" w:sz="4" w:space="0" w:color="auto"/>
            </w:tcBorders>
            <w:shd w:val="clear" w:color="auto" w:fill="auto"/>
          </w:tcPr>
          <w:p w14:paraId="28473C1B" w14:textId="70E8DCE4" w:rsidR="00EC55BD" w:rsidRPr="00293FA4" w:rsidRDefault="00EC55BD" w:rsidP="00EC55BD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left="-106" w:right="-12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293FA4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549,682</w:t>
            </w:r>
          </w:p>
        </w:tc>
      </w:tr>
    </w:tbl>
    <w:p w14:paraId="2DE28DEE" w14:textId="77777777" w:rsidR="00A83310" w:rsidRDefault="00A83310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016B25FE" w14:textId="6A750763" w:rsidR="003F5829" w:rsidRPr="00120B28" w:rsidRDefault="003F5829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120B28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ส่วนเกินมูลค่าหุ้น </w:t>
      </w:r>
    </w:p>
    <w:p w14:paraId="069D2551" w14:textId="77777777" w:rsidR="00097903" w:rsidRPr="00BE579B" w:rsidRDefault="00097903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5698BD9" w14:textId="53114F86" w:rsidR="00CE7124" w:rsidRDefault="00097903" w:rsidP="00030A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CB1594">
        <w:rPr>
          <w:rFonts w:asciiTheme="majorBidi" w:hAnsiTheme="majorBidi" w:cstheme="majorBidi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Pr="00CB1594">
        <w:rPr>
          <w:rFonts w:asciiTheme="majorBidi" w:hAnsiTheme="majorBidi" w:cstheme="majorBidi"/>
          <w:sz w:val="30"/>
          <w:szCs w:val="30"/>
        </w:rPr>
        <w:t>2535</w:t>
      </w:r>
      <w:r w:rsidRPr="00CB1594">
        <w:rPr>
          <w:rFonts w:asciiTheme="majorBidi" w:hAnsiTheme="majorBidi" w:cstheme="majorBidi"/>
          <w:sz w:val="30"/>
          <w:szCs w:val="30"/>
          <w:cs/>
        </w:rPr>
        <w:t xml:space="preserve"> มาตรา </w:t>
      </w:r>
      <w:r w:rsidRPr="00CB1594">
        <w:rPr>
          <w:rFonts w:asciiTheme="majorBidi" w:hAnsiTheme="majorBidi" w:cstheme="majorBidi"/>
          <w:sz w:val="30"/>
          <w:szCs w:val="30"/>
        </w:rPr>
        <w:t>51</w:t>
      </w:r>
      <w:r w:rsidRPr="00CB1594">
        <w:rPr>
          <w:rFonts w:asciiTheme="majorBidi" w:hAnsiTheme="majorBidi" w:cstheme="majorBidi"/>
          <w:sz w:val="30"/>
          <w:szCs w:val="30"/>
          <w:cs/>
        </w:rPr>
        <w:t xml:space="preserve"> ในกรณีที่บริษัทเสนอขายหุ้นสูงกว่ามูลค่าหุ้นที่จดทะเบียนไว้ บริษัทต้องนำค่าหุ้นส่วนเกินนี้ตั้งเป็นทุนสำรอง (</w:t>
      </w:r>
      <w:r w:rsidRPr="00CB1594">
        <w:rPr>
          <w:rFonts w:asciiTheme="majorBidi" w:hAnsiTheme="majorBidi" w:cstheme="majorBidi"/>
          <w:sz w:val="30"/>
          <w:szCs w:val="30"/>
        </w:rPr>
        <w:t>“</w:t>
      </w:r>
      <w:r w:rsidRPr="00CB1594">
        <w:rPr>
          <w:rFonts w:asciiTheme="majorBidi" w:hAnsiTheme="majorBidi" w:cstheme="majorBidi"/>
          <w:sz w:val="30"/>
          <w:szCs w:val="30"/>
          <w:cs/>
        </w:rPr>
        <w:t>ส่วนเกินมูลค่าหุ้น</w:t>
      </w:r>
      <w:r w:rsidRPr="00CB1594">
        <w:rPr>
          <w:rFonts w:asciiTheme="majorBidi" w:hAnsiTheme="majorBidi" w:cstheme="majorBidi"/>
          <w:sz w:val="30"/>
          <w:szCs w:val="30"/>
        </w:rPr>
        <w:t>”</w:t>
      </w:r>
      <w:r w:rsidRPr="00CB1594">
        <w:rPr>
          <w:rFonts w:asciiTheme="majorBidi" w:hAnsiTheme="majorBidi" w:cstheme="majorBidi"/>
          <w:sz w:val="30"/>
          <w:szCs w:val="30"/>
          <w:cs/>
        </w:rPr>
        <w:t>) ส่วนเกินมูลค่าหุ้นนี้จะนำไปจ่ายเป็นเงินปันผลไม่ได้</w:t>
      </w:r>
    </w:p>
    <w:p w14:paraId="5A2497B4" w14:textId="1AC58906" w:rsidR="00364BDF" w:rsidRDefault="00364BDF" w:rsidP="00CC4B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402B7B12" w14:textId="1DC4A181" w:rsidR="00E62BB8" w:rsidRPr="00F66438" w:rsidRDefault="00E62BB8" w:rsidP="00E62B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hanging="547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t>20</w:t>
      </w:r>
      <w:r w:rsidRPr="00F66438">
        <w:rPr>
          <w:rFonts w:asciiTheme="majorBidi" w:hAnsiTheme="majorBidi" w:cstheme="majorBidi"/>
          <w:b/>
          <w:bCs/>
          <w:sz w:val="30"/>
          <w:szCs w:val="30"/>
        </w:rPr>
        <w:tab/>
      </w:r>
      <w:r w:rsidRPr="00F66438">
        <w:rPr>
          <w:rFonts w:asciiTheme="majorBidi" w:hAnsiTheme="majorBidi" w:cstheme="majorBidi" w:hint="cs"/>
          <w:b/>
          <w:bCs/>
          <w:sz w:val="30"/>
          <w:szCs w:val="30"/>
          <w:cs/>
        </w:rPr>
        <w:t>หุ้นทุนซื้อคืน</w:t>
      </w:r>
    </w:p>
    <w:p w14:paraId="5F1D3C93" w14:textId="77777777" w:rsidR="00E62BB8" w:rsidRDefault="00E62BB8" w:rsidP="00E62BB8">
      <w:pPr>
        <w:ind w:left="540" w:hanging="540"/>
        <w:jc w:val="thaiDistribute"/>
        <w:rPr>
          <w:rFonts w:ascii="Angsana New" w:hAnsi="Angsana New"/>
          <w:b/>
          <w:bCs/>
          <w:sz w:val="30"/>
          <w:szCs w:val="30"/>
          <w:lang w:eastAsia="ja-JP"/>
        </w:rPr>
      </w:pPr>
    </w:p>
    <w:p w14:paraId="7FA9C7D6" w14:textId="0B00879C" w:rsidR="00E62BB8" w:rsidRPr="001E33B8" w:rsidRDefault="00E62BB8" w:rsidP="00E62BB8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1E33B8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Pr="001E33B8">
        <w:rPr>
          <w:rFonts w:ascii="Angsana New" w:hAnsi="Angsana New"/>
          <w:sz w:val="30"/>
          <w:szCs w:val="30"/>
        </w:rPr>
        <w:t xml:space="preserve">30 </w:t>
      </w:r>
      <w:r w:rsidRPr="001E33B8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Pr="001E33B8">
        <w:rPr>
          <w:rFonts w:ascii="Angsana New" w:hAnsi="Angsana New"/>
          <w:sz w:val="30"/>
          <w:szCs w:val="30"/>
        </w:rPr>
        <w:t>25</w:t>
      </w:r>
      <w:r w:rsidR="00694B12" w:rsidRPr="00694B12">
        <w:rPr>
          <w:rFonts w:ascii="Angsana New" w:hAnsi="Angsana New"/>
          <w:sz w:val="30"/>
          <w:szCs w:val="30"/>
        </w:rPr>
        <w:t>6</w:t>
      </w:r>
      <w:r w:rsidRPr="001E33B8">
        <w:rPr>
          <w:rFonts w:ascii="Angsana New" w:hAnsi="Angsana New"/>
          <w:sz w:val="30"/>
          <w:szCs w:val="30"/>
        </w:rPr>
        <w:t xml:space="preserve">3 </w:t>
      </w:r>
      <w:r w:rsidRPr="001E33B8">
        <w:rPr>
          <w:rFonts w:ascii="Angsana New" w:hAnsi="Angsana New" w:hint="cs"/>
          <w:sz w:val="30"/>
          <w:szCs w:val="30"/>
          <w:cs/>
        </w:rPr>
        <w:t>ที่ประชุม</w:t>
      </w:r>
      <w:r w:rsidRPr="001E33B8">
        <w:rPr>
          <w:rFonts w:ascii="Angsana New" w:hAnsi="Angsana New"/>
          <w:sz w:val="30"/>
          <w:szCs w:val="30"/>
          <w:cs/>
        </w:rPr>
        <w:t>คณะกรรมการบริษัท</w:t>
      </w:r>
      <w:r w:rsidRPr="001E33B8">
        <w:rPr>
          <w:rFonts w:ascii="Angsana New" w:hAnsi="Angsana New" w:hint="cs"/>
          <w:sz w:val="30"/>
          <w:szCs w:val="30"/>
          <w:cs/>
        </w:rPr>
        <w:t xml:space="preserve">ได้มีมติอนุมัติโครงการซื้อหุ้นสามัญคืนเพื่อบริหารทางการเงิน วงเงินสูงสุดที่ใช้ในการซื้อหุ้นคืนไม่เกิน </w:t>
      </w:r>
      <w:r w:rsidRPr="001E33B8">
        <w:rPr>
          <w:rFonts w:ascii="Angsana New" w:hAnsi="Angsana New"/>
          <w:sz w:val="30"/>
          <w:szCs w:val="30"/>
        </w:rPr>
        <w:t xml:space="preserve">10 </w:t>
      </w:r>
      <w:r w:rsidRPr="001E33B8">
        <w:rPr>
          <w:rFonts w:ascii="Angsana New" w:hAnsi="Angsana New" w:hint="cs"/>
          <w:sz w:val="30"/>
          <w:szCs w:val="30"/>
          <w:cs/>
        </w:rPr>
        <w:t xml:space="preserve">ล้านบาท จำนวนหุ้นที่จะซื้อคืนสูงสุดไม่เกิน </w:t>
      </w:r>
      <w:r w:rsidRPr="001E33B8">
        <w:rPr>
          <w:rFonts w:ascii="Angsana New" w:hAnsi="Angsana New"/>
          <w:sz w:val="30"/>
          <w:szCs w:val="30"/>
        </w:rPr>
        <w:t xml:space="preserve">10 </w:t>
      </w:r>
      <w:r w:rsidRPr="001E33B8">
        <w:rPr>
          <w:rFonts w:ascii="Angsana New" w:hAnsi="Angsana New" w:hint="cs"/>
          <w:sz w:val="30"/>
          <w:szCs w:val="30"/>
          <w:cs/>
        </w:rPr>
        <w:t xml:space="preserve">ล้านหุ้น </w:t>
      </w:r>
      <w:r w:rsidR="00430580">
        <w:rPr>
          <w:rFonts w:ascii="Angsana New" w:hAnsi="Angsana New" w:hint="cs"/>
          <w:sz w:val="30"/>
          <w:szCs w:val="30"/>
          <w:cs/>
        </w:rPr>
        <w:t xml:space="preserve">       </w:t>
      </w:r>
      <w:r w:rsidRPr="001E33B8">
        <w:rPr>
          <w:rFonts w:ascii="Angsana New" w:hAnsi="Angsana New" w:hint="cs"/>
          <w:sz w:val="30"/>
          <w:szCs w:val="30"/>
          <w:cs/>
        </w:rPr>
        <w:t xml:space="preserve">มูลค่าที่ตราไว้หุ้นละ </w:t>
      </w:r>
      <w:r w:rsidRPr="001E33B8">
        <w:rPr>
          <w:rFonts w:ascii="Angsana New" w:hAnsi="Angsana New"/>
          <w:sz w:val="30"/>
          <w:szCs w:val="30"/>
        </w:rPr>
        <w:t>1</w:t>
      </w:r>
      <w:r w:rsidRPr="001E33B8">
        <w:rPr>
          <w:rFonts w:ascii="Angsana New" w:hAnsi="Angsana New" w:hint="cs"/>
          <w:sz w:val="30"/>
          <w:szCs w:val="30"/>
          <w:cs/>
        </w:rPr>
        <w:t xml:space="preserve"> บาท จำนวนหุ้นที่จะซื้อคืนคิดเป็นร้อยละ </w:t>
      </w:r>
      <w:r w:rsidRPr="001E33B8">
        <w:rPr>
          <w:rFonts w:ascii="Angsana New" w:hAnsi="Angsana New"/>
          <w:sz w:val="30"/>
          <w:szCs w:val="30"/>
        </w:rPr>
        <w:t xml:space="preserve">1.82 </w:t>
      </w:r>
      <w:r w:rsidRPr="001E33B8">
        <w:rPr>
          <w:rFonts w:ascii="Angsana New" w:hAnsi="Angsana New" w:hint="cs"/>
          <w:sz w:val="30"/>
          <w:szCs w:val="30"/>
          <w:cs/>
        </w:rPr>
        <w:t>ของหุ้นที่บริษัทออกและชำระแล้ว โดยมีกำหนดเวลาที่จะซื้อหุ้นคืนตั้งแต่</w:t>
      </w:r>
      <w:r w:rsidRPr="001E33B8">
        <w:rPr>
          <w:rFonts w:ascii="Angsana New" w:hAnsi="Angsana New"/>
          <w:sz w:val="30"/>
          <w:szCs w:val="30"/>
          <w:cs/>
        </w:rPr>
        <w:t xml:space="preserve">วันที่ </w:t>
      </w:r>
      <w:r w:rsidRPr="001E33B8">
        <w:rPr>
          <w:rFonts w:ascii="Angsana New" w:hAnsi="Angsana New"/>
          <w:sz w:val="30"/>
          <w:szCs w:val="30"/>
        </w:rPr>
        <w:t xml:space="preserve">14 </w:t>
      </w:r>
      <w:r w:rsidRPr="001E33B8">
        <w:rPr>
          <w:rFonts w:ascii="Angsana New" w:hAnsi="Angsana New" w:hint="cs"/>
          <w:sz w:val="30"/>
          <w:szCs w:val="30"/>
          <w:cs/>
        </w:rPr>
        <w:t xml:space="preserve">เมษายน </w:t>
      </w:r>
      <w:r w:rsidRPr="001E33B8">
        <w:rPr>
          <w:rFonts w:ascii="Angsana New" w:hAnsi="Angsana New"/>
          <w:sz w:val="30"/>
          <w:szCs w:val="30"/>
        </w:rPr>
        <w:t>25</w:t>
      </w:r>
      <w:r w:rsidR="00694B12" w:rsidRPr="00694B12">
        <w:rPr>
          <w:rFonts w:ascii="Angsana New" w:hAnsi="Angsana New"/>
          <w:sz w:val="30"/>
          <w:szCs w:val="30"/>
        </w:rPr>
        <w:t>6</w:t>
      </w:r>
      <w:r w:rsidRPr="001E33B8">
        <w:rPr>
          <w:rFonts w:ascii="Angsana New" w:hAnsi="Angsana New"/>
          <w:sz w:val="30"/>
          <w:szCs w:val="30"/>
        </w:rPr>
        <w:t xml:space="preserve">3 </w:t>
      </w:r>
      <w:r w:rsidRPr="001E33B8">
        <w:rPr>
          <w:rFonts w:ascii="Angsana New" w:hAnsi="Angsana New"/>
          <w:sz w:val="30"/>
          <w:szCs w:val="30"/>
          <w:cs/>
        </w:rPr>
        <w:t>ถึง</w:t>
      </w:r>
      <w:r w:rsidRPr="001E33B8">
        <w:rPr>
          <w:rFonts w:ascii="Angsana New" w:hAnsi="Angsana New"/>
          <w:sz w:val="30"/>
          <w:szCs w:val="30"/>
        </w:rPr>
        <w:t xml:space="preserve"> 14</w:t>
      </w:r>
      <w:r w:rsidRPr="001E33B8">
        <w:rPr>
          <w:rFonts w:ascii="Angsana New" w:hAnsi="Angsana New"/>
          <w:sz w:val="30"/>
          <w:szCs w:val="30"/>
          <w:cs/>
        </w:rPr>
        <w:t xml:space="preserve"> </w:t>
      </w:r>
      <w:r w:rsidRPr="001E33B8">
        <w:rPr>
          <w:rFonts w:ascii="Angsana New" w:hAnsi="Angsana New" w:hint="cs"/>
          <w:sz w:val="30"/>
          <w:szCs w:val="30"/>
          <w:cs/>
        </w:rPr>
        <w:t>ตุลาคม</w:t>
      </w:r>
      <w:r w:rsidRPr="001E33B8">
        <w:rPr>
          <w:rFonts w:ascii="Angsana New" w:hAnsi="Angsana New"/>
          <w:sz w:val="30"/>
          <w:szCs w:val="30"/>
          <w:cs/>
        </w:rPr>
        <w:t xml:space="preserve"> </w:t>
      </w:r>
      <w:r w:rsidRPr="001E33B8">
        <w:rPr>
          <w:rFonts w:ascii="Angsana New" w:hAnsi="Angsana New"/>
          <w:sz w:val="30"/>
          <w:szCs w:val="30"/>
        </w:rPr>
        <w:t>25</w:t>
      </w:r>
      <w:r w:rsidR="00694B12" w:rsidRPr="00694B12">
        <w:rPr>
          <w:rFonts w:ascii="Angsana New" w:hAnsi="Angsana New"/>
          <w:sz w:val="30"/>
          <w:szCs w:val="30"/>
        </w:rPr>
        <w:t>6</w:t>
      </w:r>
      <w:r w:rsidRPr="001E33B8">
        <w:rPr>
          <w:rFonts w:ascii="Angsana New" w:hAnsi="Angsana New"/>
          <w:sz w:val="30"/>
          <w:szCs w:val="30"/>
        </w:rPr>
        <w:t>3</w:t>
      </w:r>
      <w:r w:rsidRPr="001E33B8">
        <w:rPr>
          <w:rFonts w:ascii="Angsana New" w:hAnsi="Angsana New"/>
          <w:sz w:val="30"/>
          <w:szCs w:val="30"/>
          <w:cs/>
        </w:rPr>
        <w:t xml:space="preserve"> หุ้นที่ซื้อนี้สามารถนำออกขายได้อีกครั้งหลังจาก </w:t>
      </w:r>
      <w:r w:rsidRPr="001E33B8">
        <w:rPr>
          <w:rFonts w:ascii="Angsana New" w:hAnsi="Angsana New"/>
          <w:sz w:val="30"/>
          <w:szCs w:val="30"/>
        </w:rPr>
        <w:t>6</w:t>
      </w:r>
      <w:r w:rsidRPr="001E33B8">
        <w:rPr>
          <w:rFonts w:ascii="Angsana New" w:hAnsi="Angsana New"/>
          <w:sz w:val="30"/>
          <w:szCs w:val="30"/>
          <w:cs/>
        </w:rPr>
        <w:t xml:space="preserve"> เดือน แต่ไม่เกิน </w:t>
      </w:r>
      <w:r w:rsidRPr="001E33B8">
        <w:rPr>
          <w:rFonts w:ascii="Angsana New" w:hAnsi="Angsana New"/>
          <w:sz w:val="30"/>
          <w:szCs w:val="30"/>
        </w:rPr>
        <w:t>3</w:t>
      </w:r>
      <w:r w:rsidRPr="001E33B8">
        <w:rPr>
          <w:rFonts w:ascii="Angsana New" w:hAnsi="Angsana New"/>
          <w:sz w:val="30"/>
          <w:szCs w:val="30"/>
          <w:cs/>
        </w:rPr>
        <w:t xml:space="preserve"> ปี นับจากวันที่ซื้อ</w:t>
      </w:r>
      <w:r w:rsidRPr="001E33B8">
        <w:rPr>
          <w:rFonts w:ascii="Angsana New" w:hAnsi="Angsana New" w:hint="cs"/>
          <w:sz w:val="30"/>
          <w:szCs w:val="30"/>
          <w:cs/>
        </w:rPr>
        <w:t>คืนเสร็จสิ้น</w:t>
      </w:r>
    </w:p>
    <w:p w14:paraId="28C625AA" w14:textId="77777777" w:rsidR="00E62BB8" w:rsidRPr="001E33B8" w:rsidRDefault="00E62BB8" w:rsidP="00E62BB8">
      <w:pPr>
        <w:ind w:left="540" w:hanging="540"/>
        <w:jc w:val="thaiDistribute"/>
        <w:rPr>
          <w:rFonts w:ascii="Angsana New" w:hAnsi="Angsana New"/>
          <w:b/>
          <w:bCs/>
          <w:sz w:val="30"/>
          <w:szCs w:val="30"/>
          <w:lang w:eastAsia="ja-JP"/>
        </w:rPr>
      </w:pPr>
    </w:p>
    <w:p w14:paraId="098A3533" w14:textId="5C78A85A" w:rsidR="00364BDF" w:rsidRDefault="00E62BB8" w:rsidP="00AD5DBB">
      <w:pPr>
        <w:pStyle w:val="Bo-C1Content"/>
      </w:pPr>
      <w:r w:rsidRPr="001E33B8">
        <w:rPr>
          <w:rFonts w:hint="cs"/>
          <w:cs/>
        </w:rPr>
        <w:t xml:space="preserve">ณ วันที่ </w:t>
      </w:r>
      <w:r w:rsidRPr="001E33B8">
        <w:t xml:space="preserve">14 </w:t>
      </w:r>
      <w:r w:rsidRPr="001E33B8">
        <w:rPr>
          <w:rFonts w:hint="cs"/>
          <w:cs/>
        </w:rPr>
        <w:t xml:space="preserve">ตุลาคม </w:t>
      </w:r>
      <w:r w:rsidRPr="001E33B8">
        <w:t xml:space="preserve">2563 </w:t>
      </w:r>
      <w:r w:rsidRPr="001E33B8">
        <w:rPr>
          <w:rFonts w:hint="cs"/>
          <w:cs/>
        </w:rPr>
        <w:t xml:space="preserve">โครงการซื้อหุ้นคืนดังกล่าวได้สิ้นสุดลงแล้ว โดยบริษัทได้ดำเนินการซื้อหุ้นคืนรวมทั้งสิ้นจำนวน </w:t>
      </w:r>
      <w:r w:rsidRPr="001E33B8">
        <w:t xml:space="preserve">2.70 </w:t>
      </w:r>
      <w:r w:rsidRPr="001E33B8">
        <w:rPr>
          <w:rFonts w:hint="cs"/>
          <w:cs/>
        </w:rPr>
        <w:t xml:space="preserve">ล้านหุ้น คิดเป็นจำนวนเงินรวม </w:t>
      </w:r>
      <w:r w:rsidRPr="001E33B8">
        <w:t xml:space="preserve">5.61 </w:t>
      </w:r>
      <w:r w:rsidRPr="001E33B8">
        <w:rPr>
          <w:rFonts w:hint="cs"/>
          <w:cs/>
        </w:rPr>
        <w:t>ล้านบาท</w:t>
      </w:r>
      <w:r w:rsidR="00FB21E2">
        <w:t xml:space="preserve"> </w:t>
      </w:r>
      <w:r w:rsidR="00FB21E2">
        <w:rPr>
          <w:rFonts w:hint="cs"/>
          <w:cs/>
        </w:rPr>
        <w:t>แสดงเป็นรายการแยกต่างหากในส่วนของผู้ถือหุ้นและแสดงเป็นรายการหักในส่วนของผู้ถือหุ้นในงบการเงินรวม พร้อมกันนี้ได้จัดสรรกำไรสะสมไว้เป็นสำรองหุ้นทุนซื้อคืนในจำนวนเดียวกัน</w:t>
      </w:r>
    </w:p>
    <w:p w14:paraId="1BDF7025" w14:textId="77777777" w:rsidR="009E67F1" w:rsidRPr="006D1BFE" w:rsidRDefault="009E67F1" w:rsidP="00AD5DBB">
      <w:pPr>
        <w:pStyle w:val="Bo-C1Content"/>
        <w:rPr>
          <w:cs/>
        </w:rPr>
      </w:pPr>
    </w:p>
    <w:p w14:paraId="5E024280" w14:textId="05890B51" w:rsidR="00CE7124" w:rsidRPr="00B50CB6" w:rsidRDefault="00915AE8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hanging="547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t>2</w:t>
      </w:r>
      <w:r w:rsidR="00252B28">
        <w:rPr>
          <w:rFonts w:asciiTheme="majorBidi" w:hAnsiTheme="majorBidi" w:cstheme="majorBidi"/>
          <w:b/>
          <w:bCs/>
          <w:sz w:val="30"/>
          <w:szCs w:val="30"/>
        </w:rPr>
        <w:t>1</w:t>
      </w:r>
      <w:r w:rsidR="00CE7124" w:rsidRPr="00B50CB6">
        <w:rPr>
          <w:rFonts w:asciiTheme="majorBidi" w:hAnsiTheme="majorBidi" w:cstheme="majorBidi"/>
          <w:b/>
          <w:bCs/>
          <w:sz w:val="30"/>
          <w:szCs w:val="30"/>
          <w:cs/>
        </w:rPr>
        <w:tab/>
      </w:r>
      <w:r w:rsidR="00CE7124">
        <w:rPr>
          <w:rFonts w:asciiTheme="majorBidi" w:hAnsiTheme="majorBidi" w:cstheme="majorBidi" w:hint="cs"/>
          <w:b/>
          <w:bCs/>
          <w:sz w:val="30"/>
          <w:szCs w:val="30"/>
          <w:cs/>
        </w:rPr>
        <w:t>สำรอง</w:t>
      </w:r>
    </w:p>
    <w:p w14:paraId="2F33791F" w14:textId="34A7CBA0" w:rsidR="009C7830" w:rsidRPr="00EA3022" w:rsidRDefault="009C7830" w:rsidP="00EA30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243B7EA9" w14:textId="334DEB07" w:rsidR="00EA3022" w:rsidRPr="00EA3022" w:rsidRDefault="00EA3022" w:rsidP="00EA30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 w:hint="cs"/>
          <w:sz w:val="30"/>
          <w:szCs w:val="30"/>
          <w:cs/>
        </w:rPr>
        <w:t>สำรองประกอบด้วย</w:t>
      </w:r>
    </w:p>
    <w:p w14:paraId="00DA3371" w14:textId="77777777" w:rsidR="00EA3022" w:rsidRPr="00EA3022" w:rsidRDefault="00EA3022" w:rsidP="00EA30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32CEEAEF" w14:textId="77777777" w:rsidR="00E62BB8" w:rsidRPr="00EA3022" w:rsidRDefault="00E62BB8" w:rsidP="00E62BB8">
      <w:pPr>
        <w:spacing w:line="240" w:lineRule="atLeast"/>
        <w:ind w:left="540"/>
        <w:rPr>
          <w:rFonts w:ascii="Angsana New" w:hAnsi="Angsana New"/>
          <w:b/>
          <w:bCs/>
          <w:i/>
          <w:iCs/>
          <w:sz w:val="30"/>
          <w:szCs w:val="30"/>
        </w:rPr>
      </w:pPr>
      <w:r w:rsidRPr="00EA3022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สำรองตามกฎหมาย</w:t>
      </w:r>
    </w:p>
    <w:p w14:paraId="203BD7B4" w14:textId="77777777" w:rsidR="00E62BB8" w:rsidRPr="00995F07" w:rsidRDefault="00E62BB8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hanging="547"/>
        <w:jc w:val="thaiDistribute"/>
        <w:rPr>
          <w:rFonts w:asciiTheme="majorBidi" w:hAnsiTheme="majorBidi" w:cstheme="majorBidi"/>
          <w:sz w:val="24"/>
          <w:szCs w:val="24"/>
        </w:rPr>
      </w:pPr>
    </w:p>
    <w:p w14:paraId="64BA6CE8" w14:textId="7494A8DF" w:rsidR="001E5087" w:rsidRDefault="00B254B4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9535CA">
        <w:rPr>
          <w:rFonts w:asciiTheme="majorBidi" w:hAnsiTheme="majorBidi" w:cstheme="majorBidi"/>
          <w:sz w:val="30"/>
          <w:szCs w:val="30"/>
          <w:cs/>
        </w:rPr>
        <w:t>ตามบทบัญญัติแห่ง</w:t>
      </w:r>
      <w:r w:rsidRPr="00623946">
        <w:rPr>
          <w:rFonts w:asciiTheme="majorBidi" w:hAnsiTheme="majorBidi" w:cstheme="majorBidi"/>
          <w:sz w:val="30"/>
          <w:szCs w:val="30"/>
          <w:cs/>
        </w:rPr>
        <w:t xml:space="preserve">พระราชบัญญัติบริษัทมหาชนจำกัด พ.ศ. </w:t>
      </w:r>
      <w:r w:rsidRPr="00623946">
        <w:rPr>
          <w:rFonts w:asciiTheme="majorBidi" w:hAnsiTheme="majorBidi" w:cstheme="majorBidi"/>
          <w:sz w:val="30"/>
          <w:szCs w:val="30"/>
        </w:rPr>
        <w:t>2535</w:t>
      </w:r>
      <w:r w:rsidRPr="00623946">
        <w:rPr>
          <w:rFonts w:asciiTheme="majorBidi" w:hAnsiTheme="majorBidi" w:cstheme="majorBidi"/>
          <w:sz w:val="30"/>
          <w:szCs w:val="30"/>
          <w:cs/>
        </w:rPr>
        <w:t xml:space="preserve"> มาตรา </w:t>
      </w:r>
      <w:r w:rsidRPr="00623946">
        <w:rPr>
          <w:rFonts w:asciiTheme="majorBidi" w:hAnsiTheme="majorBidi" w:cstheme="majorBidi"/>
          <w:sz w:val="30"/>
          <w:szCs w:val="30"/>
        </w:rPr>
        <w:t>116</w:t>
      </w:r>
      <w:r w:rsidRPr="00623946">
        <w:rPr>
          <w:rFonts w:asciiTheme="majorBidi" w:hAnsiTheme="majorBidi" w:cstheme="majorBidi"/>
          <w:sz w:val="30"/>
          <w:szCs w:val="30"/>
          <w:cs/>
        </w:rPr>
        <w:t xml:space="preserve"> บริษัทจะต้องจัดสรรทุนสำรอง (</w:t>
      </w:r>
      <w:r w:rsidRPr="00623946">
        <w:rPr>
          <w:rFonts w:asciiTheme="majorBidi" w:hAnsiTheme="majorBidi" w:cstheme="majorBidi"/>
          <w:sz w:val="30"/>
          <w:szCs w:val="30"/>
        </w:rPr>
        <w:t>“</w:t>
      </w:r>
      <w:r w:rsidRPr="00623946">
        <w:rPr>
          <w:rFonts w:asciiTheme="majorBidi" w:hAnsiTheme="majorBidi" w:cstheme="majorBidi"/>
          <w:sz w:val="30"/>
          <w:szCs w:val="30"/>
          <w:cs/>
        </w:rPr>
        <w:t>สำรองตามกฎหมาย</w:t>
      </w:r>
      <w:r w:rsidRPr="00623946">
        <w:rPr>
          <w:rFonts w:asciiTheme="majorBidi" w:hAnsiTheme="majorBidi" w:cstheme="majorBidi"/>
          <w:sz w:val="30"/>
          <w:szCs w:val="30"/>
        </w:rPr>
        <w:t>”</w:t>
      </w:r>
      <w:r w:rsidRPr="00623946">
        <w:rPr>
          <w:rFonts w:asciiTheme="majorBidi" w:hAnsiTheme="majorBidi" w:cstheme="majorBidi"/>
          <w:sz w:val="30"/>
          <w:szCs w:val="30"/>
          <w:cs/>
        </w:rPr>
        <w:t xml:space="preserve">) อย่างน้อยร้อยละ </w:t>
      </w:r>
      <w:r w:rsidRPr="00623946">
        <w:rPr>
          <w:rFonts w:asciiTheme="majorBidi" w:hAnsiTheme="majorBidi" w:cstheme="majorBidi"/>
          <w:sz w:val="30"/>
          <w:szCs w:val="30"/>
        </w:rPr>
        <w:t xml:space="preserve">5 </w:t>
      </w:r>
      <w:r w:rsidRPr="00623946">
        <w:rPr>
          <w:rFonts w:asciiTheme="majorBidi" w:hAnsiTheme="majorBidi" w:cstheme="majorBidi"/>
          <w:sz w:val="30"/>
          <w:szCs w:val="30"/>
          <w:cs/>
        </w:rPr>
        <w:t xml:space="preserve">ของกำไรสุทธิประจำปีหลังจากหักขาดทุนสะสมยกมา (ถ้ามี) จนกว่าสำรองดังกล่าวมีจำนวนไม่น้อยกว่าร้อยละ </w:t>
      </w:r>
      <w:r w:rsidR="00293FA4">
        <w:rPr>
          <w:rFonts w:asciiTheme="majorBidi" w:hAnsiTheme="majorBidi" w:cstheme="majorBidi"/>
          <w:sz w:val="30"/>
          <w:szCs w:val="30"/>
        </w:rPr>
        <w:t>10</w:t>
      </w:r>
      <w:r w:rsidRPr="00623946">
        <w:rPr>
          <w:rFonts w:asciiTheme="majorBidi" w:hAnsiTheme="majorBidi" w:cstheme="majorBidi"/>
          <w:sz w:val="30"/>
          <w:szCs w:val="30"/>
        </w:rPr>
        <w:t xml:space="preserve"> </w:t>
      </w:r>
      <w:r w:rsidRPr="00623946">
        <w:rPr>
          <w:rFonts w:asciiTheme="majorBidi" w:hAnsiTheme="majorBidi" w:cstheme="majorBidi"/>
          <w:sz w:val="30"/>
          <w:szCs w:val="30"/>
          <w:cs/>
        </w:rPr>
        <w:t>ของทุนจดทะเบียน  เงินสำรองนี้จะนำไปจ่ายเป็นเงินปันผลไม่ได้</w:t>
      </w:r>
    </w:p>
    <w:p w14:paraId="7248E619" w14:textId="77777777" w:rsidR="00956E60" w:rsidRPr="006B406C" w:rsidRDefault="00956E60" w:rsidP="006B406C">
      <w:pPr>
        <w:spacing w:line="240" w:lineRule="atLeast"/>
        <w:rPr>
          <w:rFonts w:ascii="Angsana New" w:hAnsi="Angsana New"/>
          <w:b/>
          <w:bCs/>
          <w:i/>
          <w:iCs/>
          <w:sz w:val="16"/>
          <w:szCs w:val="16"/>
        </w:rPr>
      </w:pPr>
    </w:p>
    <w:p w14:paraId="75135894" w14:textId="40F42C00" w:rsidR="00F66438" w:rsidRPr="001E33B8" w:rsidRDefault="00F66438" w:rsidP="00F66438">
      <w:pPr>
        <w:spacing w:line="240" w:lineRule="atLeast"/>
        <w:ind w:left="540"/>
        <w:rPr>
          <w:rFonts w:ascii="Angsana New" w:hAnsi="Angsana New"/>
          <w:b/>
          <w:bCs/>
          <w:i/>
          <w:iCs/>
          <w:sz w:val="30"/>
          <w:szCs w:val="30"/>
        </w:rPr>
      </w:pPr>
      <w:r w:rsidRPr="001E33B8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สำรองหุ้นทุนซื้อคืน</w:t>
      </w:r>
    </w:p>
    <w:p w14:paraId="023A285F" w14:textId="77777777" w:rsidR="00F66438" w:rsidRPr="001E33B8" w:rsidRDefault="00F66438" w:rsidP="00F66438">
      <w:pPr>
        <w:spacing w:line="240" w:lineRule="atLeast"/>
        <w:ind w:left="540"/>
        <w:rPr>
          <w:rFonts w:ascii="Angsana New" w:hAnsi="Angsana New"/>
          <w:sz w:val="24"/>
          <w:szCs w:val="24"/>
        </w:rPr>
      </w:pPr>
    </w:p>
    <w:p w14:paraId="0C2B68B5" w14:textId="278B44FF" w:rsidR="00F66438" w:rsidRDefault="00F66438" w:rsidP="00F66438">
      <w:pPr>
        <w:spacing w:line="240" w:lineRule="atLeast"/>
        <w:ind w:left="547"/>
        <w:jc w:val="thaiDistribute"/>
        <w:rPr>
          <w:rFonts w:ascii="Angsana New" w:hAnsi="Angsana New"/>
          <w:sz w:val="30"/>
          <w:szCs w:val="30"/>
        </w:rPr>
      </w:pPr>
      <w:r w:rsidRPr="001E33B8">
        <w:rPr>
          <w:rFonts w:ascii="Angsana New" w:hAnsi="Angsana New" w:hint="cs"/>
          <w:sz w:val="30"/>
          <w:szCs w:val="30"/>
          <w:cs/>
        </w:rPr>
        <w:t>สำรองหุ้นทุนซื้อคืนคือจำนวนเงินที่จัดสรรจากกำไรสะสมในจำนวนที่เท่ากับต้นทุนของหุ้นบริษัทที่ถือโดยบริษัท สำรองหุ้นทุนซื้อคืนนี้</w:t>
      </w:r>
      <w:r w:rsidRPr="001E33B8">
        <w:rPr>
          <w:rFonts w:ascii="Angsana New" w:hAnsi="Angsana New"/>
          <w:sz w:val="30"/>
          <w:szCs w:val="30"/>
          <w:cs/>
        </w:rPr>
        <w:t>จะนำไปจ่ายเป็นเงินปันผลไม่ได้</w:t>
      </w:r>
    </w:p>
    <w:p w14:paraId="24E2B1D3" w14:textId="77777777" w:rsidR="002D6A8A" w:rsidRDefault="002D6A8A" w:rsidP="00F66438">
      <w:pPr>
        <w:spacing w:line="240" w:lineRule="atLeast"/>
        <w:ind w:left="547"/>
        <w:jc w:val="thaiDistribute"/>
        <w:rPr>
          <w:rFonts w:ascii="Angsana New" w:hAnsi="Angsana New"/>
          <w:sz w:val="30"/>
          <w:szCs w:val="30"/>
        </w:rPr>
      </w:pPr>
    </w:p>
    <w:p w14:paraId="5AEF31C8" w14:textId="06ACFDFB" w:rsidR="007711E0" w:rsidRPr="00B50CB6" w:rsidRDefault="007711E0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hanging="547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B50CB6">
        <w:rPr>
          <w:rFonts w:asciiTheme="majorBidi" w:hAnsiTheme="majorBidi" w:cstheme="majorBidi"/>
          <w:b/>
          <w:bCs/>
          <w:sz w:val="30"/>
          <w:szCs w:val="30"/>
        </w:rPr>
        <w:t>2</w:t>
      </w:r>
      <w:r w:rsidR="00252B28">
        <w:rPr>
          <w:rFonts w:asciiTheme="majorBidi" w:hAnsiTheme="majorBidi" w:cstheme="majorBidi"/>
          <w:b/>
          <w:bCs/>
          <w:sz w:val="30"/>
          <w:szCs w:val="30"/>
        </w:rPr>
        <w:t>2</w:t>
      </w:r>
      <w:r w:rsidRPr="00B50CB6">
        <w:rPr>
          <w:rFonts w:asciiTheme="majorBidi" w:hAnsiTheme="majorBidi" w:cstheme="majorBidi"/>
          <w:b/>
          <w:bCs/>
          <w:sz w:val="30"/>
          <w:szCs w:val="30"/>
        </w:rPr>
        <w:tab/>
      </w:r>
      <w:r w:rsidRPr="00553BFA">
        <w:rPr>
          <w:rFonts w:asciiTheme="majorBidi" w:hAnsiTheme="majorBidi" w:cstheme="majorBidi"/>
          <w:b/>
          <w:bCs/>
          <w:sz w:val="30"/>
          <w:szCs w:val="30"/>
          <w:cs/>
        </w:rPr>
        <w:t>ค่าใช้จ่ายตามลักษณะ</w:t>
      </w:r>
    </w:p>
    <w:p w14:paraId="2555BCA5" w14:textId="77777777" w:rsidR="001C1E04" w:rsidRPr="00995F07" w:rsidRDefault="001C1E04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9178" w:type="dxa"/>
        <w:tblInd w:w="451" w:type="dxa"/>
        <w:tblLayout w:type="fixed"/>
        <w:tblLook w:val="01E0" w:firstRow="1" w:lastRow="1" w:firstColumn="1" w:lastColumn="1" w:noHBand="0" w:noVBand="0"/>
      </w:tblPr>
      <w:tblGrid>
        <w:gridCol w:w="3616"/>
        <w:gridCol w:w="779"/>
        <w:gridCol w:w="1005"/>
        <w:gridCol w:w="236"/>
        <w:gridCol w:w="1025"/>
        <w:gridCol w:w="251"/>
        <w:gridCol w:w="1005"/>
        <w:gridCol w:w="251"/>
        <w:gridCol w:w="1010"/>
      </w:tblGrid>
      <w:tr w:rsidR="00C259E5" w:rsidRPr="004179E1" w14:paraId="391AD790" w14:textId="77777777" w:rsidTr="00D36B74">
        <w:trPr>
          <w:tblHeader/>
        </w:trPr>
        <w:tc>
          <w:tcPr>
            <w:tcW w:w="3616" w:type="dxa"/>
            <w:shd w:val="clear" w:color="auto" w:fill="FFFFFF"/>
          </w:tcPr>
          <w:p w14:paraId="7DEB8906" w14:textId="77777777" w:rsidR="00C259E5" w:rsidRPr="004179E1" w:rsidRDefault="00C259E5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rtl/>
                <w:cs/>
              </w:rPr>
            </w:pPr>
          </w:p>
        </w:tc>
        <w:tc>
          <w:tcPr>
            <w:tcW w:w="779" w:type="dxa"/>
            <w:shd w:val="clear" w:color="auto" w:fill="FFFFFF"/>
          </w:tcPr>
          <w:p w14:paraId="4FF49FFE" w14:textId="77777777" w:rsidR="00C259E5" w:rsidRPr="004179E1" w:rsidRDefault="00C259E5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2266" w:type="dxa"/>
            <w:gridSpan w:val="3"/>
            <w:shd w:val="clear" w:color="auto" w:fill="FFFFFF"/>
          </w:tcPr>
          <w:p w14:paraId="76AAB401" w14:textId="73FCD484" w:rsidR="00C259E5" w:rsidRPr="004179E1" w:rsidRDefault="00C259E5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4179E1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  <w:r w:rsidRPr="004179E1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51" w:type="dxa"/>
            <w:shd w:val="clear" w:color="auto" w:fill="FFFFFF"/>
          </w:tcPr>
          <w:p w14:paraId="0DC87750" w14:textId="77777777" w:rsidR="00C259E5" w:rsidRPr="004179E1" w:rsidRDefault="00C259E5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266" w:type="dxa"/>
            <w:gridSpan w:val="3"/>
            <w:shd w:val="clear" w:color="auto" w:fill="FFFFFF"/>
          </w:tcPr>
          <w:p w14:paraId="5E95EFBC" w14:textId="09C50DCC" w:rsidR="00C259E5" w:rsidRPr="004179E1" w:rsidRDefault="00C259E5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4179E1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4179E1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</w:p>
        </w:tc>
      </w:tr>
      <w:tr w:rsidR="00C259E5" w:rsidRPr="004179E1" w14:paraId="09416DA3" w14:textId="77777777" w:rsidTr="00D36B74">
        <w:trPr>
          <w:tblHeader/>
        </w:trPr>
        <w:tc>
          <w:tcPr>
            <w:tcW w:w="3616" w:type="dxa"/>
            <w:shd w:val="clear" w:color="auto" w:fill="FFFFFF"/>
          </w:tcPr>
          <w:p w14:paraId="55CC881A" w14:textId="77777777" w:rsidR="00C259E5" w:rsidRPr="004179E1" w:rsidRDefault="00C259E5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79" w:type="dxa"/>
            <w:shd w:val="clear" w:color="auto" w:fill="FFFFFF"/>
          </w:tcPr>
          <w:p w14:paraId="228E30A7" w14:textId="27BBB6E6" w:rsidR="00C259E5" w:rsidRPr="004179E1" w:rsidRDefault="00C259E5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2" w:right="-68"/>
              <w:jc w:val="center"/>
              <w:rPr>
                <w:rFonts w:asciiTheme="majorBidi" w:hAnsiTheme="majorBidi" w:cstheme="majorBidi"/>
                <w:b/>
                <w:sz w:val="30"/>
                <w:szCs w:val="30"/>
                <w:rtl/>
                <w:cs/>
              </w:rPr>
            </w:pPr>
          </w:p>
        </w:tc>
        <w:tc>
          <w:tcPr>
            <w:tcW w:w="1005" w:type="dxa"/>
            <w:shd w:val="clear" w:color="auto" w:fill="FFFFFF"/>
            <w:vAlign w:val="center"/>
          </w:tcPr>
          <w:p w14:paraId="43ED3D07" w14:textId="14043BD4" w:rsidR="00C259E5" w:rsidRPr="004179E1" w:rsidRDefault="00293FA4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6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36" w:type="dxa"/>
            <w:shd w:val="clear" w:color="auto" w:fill="FFFFFF"/>
            <w:vAlign w:val="center"/>
          </w:tcPr>
          <w:p w14:paraId="7F4AFE85" w14:textId="77777777" w:rsidR="00C259E5" w:rsidRPr="004179E1" w:rsidRDefault="00C259E5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5" w:type="dxa"/>
            <w:shd w:val="clear" w:color="auto" w:fill="FFFFFF"/>
            <w:vAlign w:val="center"/>
          </w:tcPr>
          <w:p w14:paraId="7B13315E" w14:textId="19C9E43A" w:rsidR="00C259E5" w:rsidRPr="004179E1" w:rsidRDefault="00293FA4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4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51" w:type="dxa"/>
            <w:shd w:val="clear" w:color="auto" w:fill="FFFFFF"/>
          </w:tcPr>
          <w:p w14:paraId="2A59E97F" w14:textId="77777777" w:rsidR="00C259E5" w:rsidRPr="004179E1" w:rsidRDefault="00C259E5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05" w:type="dxa"/>
            <w:shd w:val="clear" w:color="auto" w:fill="FFFFFF"/>
            <w:vAlign w:val="center"/>
          </w:tcPr>
          <w:p w14:paraId="565F7AD6" w14:textId="2604A36E" w:rsidR="00C259E5" w:rsidRPr="004179E1" w:rsidRDefault="00293FA4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6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2563</w:t>
            </w:r>
          </w:p>
        </w:tc>
        <w:tc>
          <w:tcPr>
            <w:tcW w:w="251" w:type="dxa"/>
            <w:shd w:val="clear" w:color="auto" w:fill="FFFFFF"/>
            <w:vAlign w:val="center"/>
          </w:tcPr>
          <w:p w14:paraId="27F84B72" w14:textId="77777777" w:rsidR="00C259E5" w:rsidRPr="004179E1" w:rsidRDefault="00C259E5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10" w:type="dxa"/>
            <w:shd w:val="clear" w:color="auto" w:fill="FFFFFF"/>
            <w:vAlign w:val="center"/>
          </w:tcPr>
          <w:p w14:paraId="7B7316DF" w14:textId="1F9051A5" w:rsidR="00C259E5" w:rsidRPr="004179E1" w:rsidRDefault="00293FA4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9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C259E5" w:rsidRPr="004179E1" w14:paraId="781A98C6" w14:textId="77777777" w:rsidTr="00D36B74">
        <w:trPr>
          <w:tblHeader/>
        </w:trPr>
        <w:tc>
          <w:tcPr>
            <w:tcW w:w="3616" w:type="dxa"/>
          </w:tcPr>
          <w:p w14:paraId="2E17CD2C" w14:textId="77777777" w:rsidR="00C259E5" w:rsidRPr="004179E1" w:rsidRDefault="00C259E5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779" w:type="dxa"/>
          </w:tcPr>
          <w:p w14:paraId="6226EB59" w14:textId="77777777" w:rsidR="00C259E5" w:rsidRPr="004179E1" w:rsidRDefault="00C259E5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783" w:type="dxa"/>
            <w:gridSpan w:val="7"/>
          </w:tcPr>
          <w:p w14:paraId="0A1F916C" w14:textId="7A9BB614" w:rsidR="00C259E5" w:rsidRPr="004179E1" w:rsidRDefault="00C259E5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  <w:r w:rsidRPr="004179E1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</w:t>
            </w:r>
            <w:r w:rsidR="0096518E">
              <w:rPr>
                <w:rFonts w:asciiTheme="majorBidi" w:hAnsiTheme="majorBidi" w:cstheme="majorBidi" w:hint="cs"/>
                <w:b/>
                <w:i/>
                <w:iCs/>
                <w:sz w:val="30"/>
                <w:szCs w:val="30"/>
                <w:cs/>
              </w:rPr>
              <w:t>พั</w:t>
            </w:r>
            <w:r w:rsidRPr="004179E1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นบาท)</w:t>
            </w:r>
          </w:p>
        </w:tc>
      </w:tr>
      <w:tr w:rsidR="00EE3E2D" w:rsidRPr="004179E1" w14:paraId="06C0F87B" w14:textId="77777777" w:rsidTr="00D36B74">
        <w:tc>
          <w:tcPr>
            <w:tcW w:w="3616" w:type="dxa"/>
          </w:tcPr>
          <w:p w14:paraId="2F63DB24" w14:textId="3C766B48" w:rsidR="00EE3E2D" w:rsidRPr="00AD37C7" w:rsidRDefault="00EE3E2D" w:rsidP="00344305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37C7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เงินเดือนและค่าแรงและผลประโยชน์อื่น</w:t>
            </w:r>
          </w:p>
        </w:tc>
        <w:tc>
          <w:tcPr>
            <w:tcW w:w="779" w:type="dxa"/>
          </w:tcPr>
          <w:p w14:paraId="24DACD9F" w14:textId="77777777" w:rsidR="00EE3E2D" w:rsidRPr="004179E1" w:rsidRDefault="00EE3E2D" w:rsidP="00344305">
            <w:pPr>
              <w:pStyle w:val="acctfourfigures"/>
              <w:tabs>
                <w:tab w:val="clear" w:pos="765"/>
              </w:tabs>
              <w:spacing w:line="240" w:lineRule="atLeast"/>
              <w:ind w:left="342" w:right="-26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05" w:type="dxa"/>
            <w:shd w:val="clear" w:color="auto" w:fill="auto"/>
          </w:tcPr>
          <w:p w14:paraId="4FE211D2" w14:textId="5970DFAE" w:rsidR="00EE3E2D" w:rsidRPr="00484837" w:rsidRDefault="00EE3E2D" w:rsidP="00344305">
            <w:pPr>
              <w:pStyle w:val="acctfourfigures"/>
              <w:tabs>
                <w:tab w:val="clear" w:pos="765"/>
              </w:tabs>
              <w:spacing w:line="240" w:lineRule="atLeast"/>
              <w:ind w:left="-18" w:right="-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2ED29875" w14:textId="77777777" w:rsidR="00EE3E2D" w:rsidRPr="00484837" w:rsidRDefault="00EE3E2D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5" w:type="dxa"/>
            <w:shd w:val="clear" w:color="auto" w:fill="auto"/>
          </w:tcPr>
          <w:p w14:paraId="188C89D5" w14:textId="51A8F2A1" w:rsidR="00EE3E2D" w:rsidRPr="00484837" w:rsidRDefault="00EE3E2D" w:rsidP="00344305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1" w:type="dxa"/>
            <w:shd w:val="clear" w:color="auto" w:fill="auto"/>
          </w:tcPr>
          <w:p w14:paraId="629063C7" w14:textId="77777777" w:rsidR="00EE3E2D" w:rsidRPr="00484837" w:rsidRDefault="00EE3E2D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5" w:type="dxa"/>
            <w:shd w:val="clear" w:color="auto" w:fill="auto"/>
          </w:tcPr>
          <w:p w14:paraId="2C0A38EF" w14:textId="41075732" w:rsidR="00EE3E2D" w:rsidRPr="00484837" w:rsidRDefault="00EE3E2D" w:rsidP="00344305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1" w:type="dxa"/>
            <w:shd w:val="clear" w:color="auto" w:fill="auto"/>
          </w:tcPr>
          <w:p w14:paraId="1F36F6AD" w14:textId="77777777" w:rsidR="00EE3E2D" w:rsidRPr="00484837" w:rsidRDefault="00EE3E2D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0" w:type="dxa"/>
            <w:shd w:val="clear" w:color="auto" w:fill="auto"/>
          </w:tcPr>
          <w:p w14:paraId="57D0F7D8" w14:textId="0DF6682E" w:rsidR="00EE3E2D" w:rsidRPr="00484837" w:rsidRDefault="00EE3E2D" w:rsidP="00344305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293FA4" w:rsidRPr="004179E1" w14:paraId="3DE059E2" w14:textId="77777777" w:rsidTr="001E33B8">
        <w:tc>
          <w:tcPr>
            <w:tcW w:w="3616" w:type="dxa"/>
          </w:tcPr>
          <w:p w14:paraId="5BFB67BC" w14:textId="5049DB7F" w:rsidR="00293FA4" w:rsidRPr="00AD37C7" w:rsidRDefault="00293FA4" w:rsidP="00293FA4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37C7">
              <w:rPr>
                <w:rFonts w:asciiTheme="majorBidi" w:hAnsiTheme="majorBidi" w:cstheme="majorBidi"/>
                <w:sz w:val="30"/>
                <w:szCs w:val="30"/>
              </w:rPr>
              <w:t xml:space="preserve">    </w:t>
            </w:r>
            <w:r w:rsidRPr="00AD37C7">
              <w:rPr>
                <w:rFonts w:asciiTheme="majorBidi" w:hAnsiTheme="majorBidi" w:cstheme="majorBidi"/>
                <w:sz w:val="30"/>
                <w:szCs w:val="30"/>
                <w:cs/>
              </w:rPr>
              <w:t>ของพนักงาน</w:t>
            </w:r>
          </w:p>
        </w:tc>
        <w:tc>
          <w:tcPr>
            <w:tcW w:w="779" w:type="dxa"/>
          </w:tcPr>
          <w:p w14:paraId="56C7878A" w14:textId="77777777" w:rsidR="00293FA4" w:rsidRPr="004179E1" w:rsidRDefault="00293FA4" w:rsidP="00293FA4">
            <w:pPr>
              <w:pStyle w:val="acctfourfigures"/>
              <w:tabs>
                <w:tab w:val="clear" w:pos="765"/>
              </w:tabs>
              <w:spacing w:line="240" w:lineRule="atLeast"/>
              <w:ind w:left="342" w:right="-26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05" w:type="dxa"/>
            <w:shd w:val="clear" w:color="auto" w:fill="auto"/>
          </w:tcPr>
          <w:p w14:paraId="3FA796B8" w14:textId="0549995A" w:rsidR="00293FA4" w:rsidRPr="00484837" w:rsidRDefault="009B5526" w:rsidP="00293FA4">
            <w:pPr>
              <w:pStyle w:val="acctfourfigures"/>
              <w:tabs>
                <w:tab w:val="clear" w:pos="765"/>
                <w:tab w:val="decimal" w:pos="766"/>
              </w:tabs>
              <w:spacing w:line="240" w:lineRule="atLeast"/>
              <w:ind w:left="-107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531,107</w:t>
            </w:r>
          </w:p>
        </w:tc>
        <w:tc>
          <w:tcPr>
            <w:tcW w:w="236" w:type="dxa"/>
            <w:shd w:val="clear" w:color="auto" w:fill="auto"/>
          </w:tcPr>
          <w:p w14:paraId="1B4DE5AA" w14:textId="77777777" w:rsidR="00293FA4" w:rsidRPr="00484837" w:rsidRDefault="00293FA4" w:rsidP="00293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ind w:left="-107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5" w:type="dxa"/>
            <w:shd w:val="clear" w:color="auto" w:fill="auto"/>
          </w:tcPr>
          <w:p w14:paraId="167075EA" w14:textId="0A2C4308" w:rsidR="00293FA4" w:rsidRPr="00484837" w:rsidRDefault="00293FA4" w:rsidP="00293FA4">
            <w:pPr>
              <w:pStyle w:val="acctfourfigures"/>
              <w:tabs>
                <w:tab w:val="clear" w:pos="765"/>
                <w:tab w:val="decimal" w:pos="766"/>
              </w:tabs>
              <w:spacing w:line="240" w:lineRule="atLeast"/>
              <w:ind w:left="-107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84837">
              <w:rPr>
                <w:rFonts w:asciiTheme="majorBidi" w:hAnsiTheme="majorBidi" w:cstheme="majorBidi"/>
                <w:sz w:val="30"/>
                <w:szCs w:val="30"/>
              </w:rPr>
              <w:t>468,096</w:t>
            </w:r>
          </w:p>
        </w:tc>
        <w:tc>
          <w:tcPr>
            <w:tcW w:w="251" w:type="dxa"/>
            <w:shd w:val="clear" w:color="auto" w:fill="auto"/>
          </w:tcPr>
          <w:p w14:paraId="73684C99" w14:textId="77777777" w:rsidR="00293FA4" w:rsidRPr="00484837" w:rsidRDefault="00293FA4" w:rsidP="00293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ind w:left="-107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5" w:type="dxa"/>
            <w:shd w:val="clear" w:color="auto" w:fill="auto"/>
          </w:tcPr>
          <w:p w14:paraId="034F8B70" w14:textId="25C63639" w:rsidR="00293FA4" w:rsidRPr="00484837" w:rsidRDefault="009B5526" w:rsidP="00293FA4">
            <w:pPr>
              <w:pStyle w:val="acctfourfigures"/>
              <w:tabs>
                <w:tab w:val="clear" w:pos="765"/>
                <w:tab w:val="decimal" w:pos="766"/>
              </w:tabs>
              <w:spacing w:line="240" w:lineRule="atLeast"/>
              <w:ind w:left="-107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494,574</w:t>
            </w:r>
          </w:p>
        </w:tc>
        <w:tc>
          <w:tcPr>
            <w:tcW w:w="251" w:type="dxa"/>
            <w:shd w:val="clear" w:color="auto" w:fill="auto"/>
          </w:tcPr>
          <w:p w14:paraId="1DA4F2EC" w14:textId="77777777" w:rsidR="00293FA4" w:rsidRPr="00484837" w:rsidRDefault="00293FA4" w:rsidP="00293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ind w:left="-107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0" w:type="dxa"/>
            <w:shd w:val="clear" w:color="auto" w:fill="auto"/>
          </w:tcPr>
          <w:p w14:paraId="5C081A28" w14:textId="021A78CA" w:rsidR="00293FA4" w:rsidRPr="00484837" w:rsidRDefault="00293FA4" w:rsidP="00293FA4">
            <w:pPr>
              <w:pStyle w:val="acctfourfigures"/>
              <w:tabs>
                <w:tab w:val="clear" w:pos="765"/>
                <w:tab w:val="decimal" w:pos="766"/>
              </w:tabs>
              <w:spacing w:line="240" w:lineRule="atLeast"/>
              <w:ind w:left="-107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84837">
              <w:rPr>
                <w:rFonts w:asciiTheme="majorBidi" w:hAnsiTheme="majorBidi" w:cstheme="majorBidi"/>
                <w:sz w:val="30"/>
                <w:szCs w:val="30"/>
              </w:rPr>
              <w:t>440,190</w:t>
            </w:r>
          </w:p>
        </w:tc>
      </w:tr>
      <w:tr w:rsidR="00293FA4" w:rsidRPr="004179E1" w14:paraId="0067E533" w14:textId="77777777" w:rsidTr="001E33B8">
        <w:tc>
          <w:tcPr>
            <w:tcW w:w="3616" w:type="dxa"/>
          </w:tcPr>
          <w:p w14:paraId="7B5E596F" w14:textId="08DF7A22" w:rsidR="00293FA4" w:rsidRPr="004179E1" w:rsidRDefault="00293FA4" w:rsidP="00293FA4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179E1">
              <w:rPr>
                <w:rFonts w:ascii="Angsana New" w:hAnsi="Angsana New" w:hint="cs"/>
                <w:sz w:val="30"/>
                <w:szCs w:val="30"/>
                <w:cs/>
              </w:rPr>
              <w:t>ค่านายหน้า</w:t>
            </w:r>
          </w:p>
        </w:tc>
        <w:tc>
          <w:tcPr>
            <w:tcW w:w="779" w:type="dxa"/>
          </w:tcPr>
          <w:p w14:paraId="6D9A0323" w14:textId="77777777" w:rsidR="00293FA4" w:rsidRPr="004179E1" w:rsidRDefault="00293FA4" w:rsidP="00293FA4">
            <w:pPr>
              <w:pStyle w:val="acctfourfigures"/>
              <w:tabs>
                <w:tab w:val="clear" w:pos="765"/>
              </w:tabs>
              <w:spacing w:line="240" w:lineRule="atLeast"/>
              <w:ind w:left="342" w:right="-26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05" w:type="dxa"/>
            <w:shd w:val="clear" w:color="auto" w:fill="auto"/>
          </w:tcPr>
          <w:p w14:paraId="487753D2" w14:textId="48C67B49" w:rsidR="00293FA4" w:rsidRPr="00484837" w:rsidRDefault="009B5526" w:rsidP="00293FA4">
            <w:pPr>
              <w:pStyle w:val="acctfourfigures"/>
              <w:tabs>
                <w:tab w:val="clear" w:pos="765"/>
                <w:tab w:val="decimal" w:pos="766"/>
              </w:tabs>
              <w:spacing w:line="240" w:lineRule="atLeast"/>
              <w:ind w:left="-107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338,087</w:t>
            </w:r>
          </w:p>
        </w:tc>
        <w:tc>
          <w:tcPr>
            <w:tcW w:w="236" w:type="dxa"/>
            <w:shd w:val="clear" w:color="auto" w:fill="auto"/>
          </w:tcPr>
          <w:p w14:paraId="24D76DBE" w14:textId="77777777" w:rsidR="00293FA4" w:rsidRPr="00484837" w:rsidRDefault="00293FA4" w:rsidP="00293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ind w:left="-107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5" w:type="dxa"/>
            <w:shd w:val="clear" w:color="auto" w:fill="auto"/>
          </w:tcPr>
          <w:p w14:paraId="7799CC51" w14:textId="28E50EDC" w:rsidR="00293FA4" w:rsidRPr="00484837" w:rsidRDefault="00293FA4" w:rsidP="00293FA4">
            <w:pPr>
              <w:pStyle w:val="acctfourfigures"/>
              <w:tabs>
                <w:tab w:val="clear" w:pos="765"/>
                <w:tab w:val="decimal" w:pos="766"/>
              </w:tabs>
              <w:spacing w:line="240" w:lineRule="atLeast"/>
              <w:ind w:left="-107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84837">
              <w:rPr>
                <w:rFonts w:asciiTheme="majorBidi" w:hAnsiTheme="majorBidi" w:cstheme="majorBidi"/>
                <w:sz w:val="30"/>
                <w:szCs w:val="30"/>
              </w:rPr>
              <w:t>304,563</w:t>
            </w:r>
          </w:p>
        </w:tc>
        <w:tc>
          <w:tcPr>
            <w:tcW w:w="251" w:type="dxa"/>
            <w:shd w:val="clear" w:color="auto" w:fill="auto"/>
          </w:tcPr>
          <w:p w14:paraId="62402567" w14:textId="77777777" w:rsidR="00293FA4" w:rsidRPr="00484837" w:rsidRDefault="00293FA4" w:rsidP="00293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ind w:left="-107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5" w:type="dxa"/>
            <w:shd w:val="clear" w:color="auto" w:fill="auto"/>
          </w:tcPr>
          <w:p w14:paraId="51E7C280" w14:textId="5AD04E11" w:rsidR="00293FA4" w:rsidRPr="00484837" w:rsidRDefault="009B5526" w:rsidP="00293FA4">
            <w:pPr>
              <w:pStyle w:val="acctfourfigures"/>
              <w:tabs>
                <w:tab w:val="clear" w:pos="765"/>
                <w:tab w:val="decimal" w:pos="766"/>
              </w:tabs>
              <w:spacing w:line="240" w:lineRule="atLeast"/>
              <w:ind w:left="-107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328,535</w:t>
            </w:r>
          </w:p>
        </w:tc>
        <w:tc>
          <w:tcPr>
            <w:tcW w:w="251" w:type="dxa"/>
            <w:shd w:val="clear" w:color="auto" w:fill="auto"/>
          </w:tcPr>
          <w:p w14:paraId="431D796C" w14:textId="77777777" w:rsidR="00293FA4" w:rsidRPr="00484837" w:rsidRDefault="00293FA4" w:rsidP="00293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ind w:left="-107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0" w:type="dxa"/>
            <w:shd w:val="clear" w:color="auto" w:fill="auto"/>
          </w:tcPr>
          <w:p w14:paraId="5CC804AA" w14:textId="128D0A06" w:rsidR="00293FA4" w:rsidRPr="00484837" w:rsidRDefault="00293FA4" w:rsidP="00293FA4">
            <w:pPr>
              <w:pStyle w:val="acctfourfigures"/>
              <w:tabs>
                <w:tab w:val="clear" w:pos="765"/>
                <w:tab w:val="decimal" w:pos="766"/>
              </w:tabs>
              <w:spacing w:line="240" w:lineRule="atLeast"/>
              <w:ind w:left="-107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84837">
              <w:rPr>
                <w:rFonts w:asciiTheme="majorBidi" w:hAnsiTheme="majorBidi" w:cstheme="majorBidi"/>
                <w:sz w:val="30"/>
                <w:szCs w:val="30"/>
              </w:rPr>
              <w:t>297,136</w:t>
            </w:r>
          </w:p>
        </w:tc>
      </w:tr>
      <w:tr w:rsidR="00293FA4" w:rsidRPr="004179E1" w14:paraId="2541EA3E" w14:textId="77777777" w:rsidTr="001E33B8">
        <w:tc>
          <w:tcPr>
            <w:tcW w:w="3616" w:type="dxa"/>
          </w:tcPr>
          <w:p w14:paraId="4DCD150C" w14:textId="081160C6" w:rsidR="00293FA4" w:rsidRPr="004179E1" w:rsidRDefault="00293FA4" w:rsidP="00293FA4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779" w:type="dxa"/>
          </w:tcPr>
          <w:p w14:paraId="4FAD4925" w14:textId="77777777" w:rsidR="00293FA4" w:rsidRPr="004179E1" w:rsidRDefault="00293FA4" w:rsidP="00293FA4">
            <w:pPr>
              <w:pStyle w:val="acctfourfigures"/>
              <w:tabs>
                <w:tab w:val="clear" w:pos="765"/>
              </w:tabs>
              <w:spacing w:line="240" w:lineRule="atLeast"/>
              <w:ind w:left="342" w:right="-26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05" w:type="dxa"/>
            <w:shd w:val="clear" w:color="auto" w:fill="auto"/>
          </w:tcPr>
          <w:p w14:paraId="45DBFDD6" w14:textId="354D70D6" w:rsidR="00293FA4" w:rsidRPr="00484837" w:rsidRDefault="00E56BA7" w:rsidP="00293FA4">
            <w:pPr>
              <w:pStyle w:val="acctfourfigures"/>
              <w:tabs>
                <w:tab w:val="clear" w:pos="765"/>
                <w:tab w:val="decimal" w:pos="766"/>
              </w:tabs>
              <w:spacing w:line="240" w:lineRule="atLeast"/>
              <w:ind w:left="-107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71,331</w:t>
            </w:r>
          </w:p>
        </w:tc>
        <w:tc>
          <w:tcPr>
            <w:tcW w:w="236" w:type="dxa"/>
            <w:shd w:val="clear" w:color="auto" w:fill="auto"/>
          </w:tcPr>
          <w:p w14:paraId="23A5DC13" w14:textId="77777777" w:rsidR="00293FA4" w:rsidRPr="00484837" w:rsidRDefault="00293FA4" w:rsidP="00293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ind w:left="-107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5" w:type="dxa"/>
            <w:shd w:val="clear" w:color="auto" w:fill="auto"/>
          </w:tcPr>
          <w:p w14:paraId="2CF89CDF" w14:textId="6C7F6980" w:rsidR="00293FA4" w:rsidRPr="00484837" w:rsidRDefault="00293FA4" w:rsidP="00293FA4">
            <w:pPr>
              <w:pStyle w:val="acctfourfigures"/>
              <w:tabs>
                <w:tab w:val="clear" w:pos="765"/>
                <w:tab w:val="decimal" w:pos="766"/>
              </w:tabs>
              <w:spacing w:line="240" w:lineRule="atLeast"/>
              <w:ind w:left="-107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84837">
              <w:rPr>
                <w:rFonts w:asciiTheme="majorBidi" w:hAnsiTheme="majorBidi" w:cstheme="majorBidi"/>
                <w:sz w:val="30"/>
                <w:szCs w:val="30"/>
              </w:rPr>
              <w:t>52,335</w:t>
            </w:r>
          </w:p>
        </w:tc>
        <w:tc>
          <w:tcPr>
            <w:tcW w:w="251" w:type="dxa"/>
            <w:shd w:val="clear" w:color="auto" w:fill="auto"/>
          </w:tcPr>
          <w:p w14:paraId="58A6D3ED" w14:textId="77777777" w:rsidR="00293FA4" w:rsidRPr="00484837" w:rsidRDefault="00293FA4" w:rsidP="00293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ind w:left="-107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5" w:type="dxa"/>
            <w:shd w:val="clear" w:color="auto" w:fill="auto"/>
          </w:tcPr>
          <w:p w14:paraId="131D1ECA" w14:textId="6F4BA2A3" w:rsidR="00293FA4" w:rsidRPr="00484837" w:rsidRDefault="00E56BA7" w:rsidP="00293FA4">
            <w:pPr>
              <w:pStyle w:val="acctfourfigures"/>
              <w:tabs>
                <w:tab w:val="clear" w:pos="765"/>
                <w:tab w:val="decimal" w:pos="766"/>
              </w:tabs>
              <w:spacing w:line="240" w:lineRule="atLeast"/>
              <w:ind w:left="-107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70,534</w:t>
            </w:r>
          </w:p>
        </w:tc>
        <w:tc>
          <w:tcPr>
            <w:tcW w:w="251" w:type="dxa"/>
            <w:shd w:val="clear" w:color="auto" w:fill="auto"/>
          </w:tcPr>
          <w:p w14:paraId="5F32F03E" w14:textId="77777777" w:rsidR="00293FA4" w:rsidRPr="00484837" w:rsidRDefault="00293FA4" w:rsidP="00293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ind w:left="-107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0" w:type="dxa"/>
            <w:shd w:val="clear" w:color="auto" w:fill="auto"/>
          </w:tcPr>
          <w:p w14:paraId="40375197" w14:textId="1C3E9E72" w:rsidR="00293FA4" w:rsidRPr="00484837" w:rsidRDefault="00293FA4" w:rsidP="00293FA4">
            <w:pPr>
              <w:pStyle w:val="acctfourfigures"/>
              <w:tabs>
                <w:tab w:val="clear" w:pos="765"/>
                <w:tab w:val="decimal" w:pos="766"/>
              </w:tabs>
              <w:spacing w:line="240" w:lineRule="atLeast"/>
              <w:ind w:left="-107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84837">
              <w:rPr>
                <w:rFonts w:asciiTheme="majorBidi" w:hAnsiTheme="majorBidi" w:cstheme="majorBidi"/>
                <w:sz w:val="30"/>
                <w:szCs w:val="30"/>
              </w:rPr>
              <w:t>50,911</w:t>
            </w:r>
          </w:p>
        </w:tc>
      </w:tr>
      <w:tr w:rsidR="00293FA4" w:rsidRPr="004179E1" w14:paraId="497A10AA" w14:textId="77777777" w:rsidTr="001E33B8">
        <w:tc>
          <w:tcPr>
            <w:tcW w:w="3616" w:type="dxa"/>
          </w:tcPr>
          <w:p w14:paraId="34094673" w14:textId="0C1B6AA4" w:rsidR="00293FA4" w:rsidRPr="004179E1" w:rsidRDefault="00293FA4" w:rsidP="00293FA4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179E1">
              <w:rPr>
                <w:rFonts w:asciiTheme="majorBidi" w:hAnsiTheme="majorBidi" w:cstheme="majorBidi"/>
                <w:sz w:val="30"/>
                <w:szCs w:val="30"/>
                <w:cs/>
              </w:rPr>
              <w:t>ค่า</w:t>
            </w:r>
            <w:r w:rsidRPr="004179E1">
              <w:rPr>
                <w:rFonts w:asciiTheme="majorBidi" w:hAnsiTheme="majorBidi" w:cstheme="majorBidi" w:hint="cs"/>
                <w:sz w:val="30"/>
                <w:szCs w:val="30"/>
                <w:cs/>
              </w:rPr>
              <w:t>ใช้จ่ายในการส่งเสริมการขาย</w:t>
            </w:r>
          </w:p>
        </w:tc>
        <w:tc>
          <w:tcPr>
            <w:tcW w:w="779" w:type="dxa"/>
          </w:tcPr>
          <w:p w14:paraId="62E0735B" w14:textId="77777777" w:rsidR="00293FA4" w:rsidRPr="004179E1" w:rsidRDefault="00293FA4" w:rsidP="00293FA4">
            <w:pPr>
              <w:pStyle w:val="acctfourfigures"/>
              <w:tabs>
                <w:tab w:val="clear" w:pos="765"/>
              </w:tabs>
              <w:spacing w:line="240" w:lineRule="atLeast"/>
              <w:ind w:left="342" w:right="-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5" w:type="dxa"/>
            <w:shd w:val="clear" w:color="auto" w:fill="auto"/>
          </w:tcPr>
          <w:p w14:paraId="57B65222" w14:textId="4CDD9E19" w:rsidR="00293FA4" w:rsidRPr="00484837" w:rsidRDefault="00667EE9" w:rsidP="00293FA4">
            <w:pPr>
              <w:pStyle w:val="acctfourfigures"/>
              <w:tabs>
                <w:tab w:val="clear" w:pos="765"/>
                <w:tab w:val="decimal" w:pos="766"/>
              </w:tabs>
              <w:spacing w:line="240" w:lineRule="atLeast"/>
              <w:ind w:left="-107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56</w:t>
            </w:r>
            <w:r w:rsidR="009B552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178</w:t>
            </w:r>
          </w:p>
        </w:tc>
        <w:tc>
          <w:tcPr>
            <w:tcW w:w="236" w:type="dxa"/>
            <w:shd w:val="clear" w:color="auto" w:fill="auto"/>
          </w:tcPr>
          <w:p w14:paraId="0879C7A9" w14:textId="77777777" w:rsidR="00293FA4" w:rsidRPr="00484837" w:rsidRDefault="00293FA4" w:rsidP="00293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ind w:left="-107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5" w:type="dxa"/>
            <w:shd w:val="clear" w:color="auto" w:fill="auto"/>
          </w:tcPr>
          <w:p w14:paraId="42ED41B0" w14:textId="4F7828F9" w:rsidR="00293FA4" w:rsidRPr="00484837" w:rsidRDefault="00293FA4" w:rsidP="00293FA4">
            <w:pPr>
              <w:pStyle w:val="acctfourfigures"/>
              <w:tabs>
                <w:tab w:val="clear" w:pos="765"/>
                <w:tab w:val="decimal" w:pos="766"/>
              </w:tabs>
              <w:spacing w:line="240" w:lineRule="atLeast"/>
              <w:ind w:left="-107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84837">
              <w:rPr>
                <w:rFonts w:asciiTheme="majorBidi" w:hAnsiTheme="majorBidi" w:cstheme="majorBidi"/>
                <w:sz w:val="30"/>
                <w:szCs w:val="30"/>
              </w:rPr>
              <w:t>57,197</w:t>
            </w:r>
          </w:p>
        </w:tc>
        <w:tc>
          <w:tcPr>
            <w:tcW w:w="251" w:type="dxa"/>
            <w:shd w:val="clear" w:color="auto" w:fill="auto"/>
          </w:tcPr>
          <w:p w14:paraId="22FDC59F" w14:textId="77777777" w:rsidR="00293FA4" w:rsidRPr="00484837" w:rsidRDefault="00293FA4" w:rsidP="00293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ind w:left="-107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5" w:type="dxa"/>
            <w:shd w:val="clear" w:color="auto" w:fill="auto"/>
          </w:tcPr>
          <w:p w14:paraId="7C931F94" w14:textId="5B3B060D" w:rsidR="00293FA4" w:rsidRPr="00484837" w:rsidRDefault="00667EE9" w:rsidP="00667EE9">
            <w:pPr>
              <w:pStyle w:val="acctfourfigures"/>
              <w:tabs>
                <w:tab w:val="clear" w:pos="765"/>
                <w:tab w:val="decimal" w:pos="766"/>
              </w:tabs>
              <w:spacing w:line="240" w:lineRule="atLeast"/>
              <w:ind w:left="-107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53,571</w:t>
            </w:r>
          </w:p>
        </w:tc>
        <w:tc>
          <w:tcPr>
            <w:tcW w:w="251" w:type="dxa"/>
            <w:shd w:val="clear" w:color="auto" w:fill="auto"/>
          </w:tcPr>
          <w:p w14:paraId="332F6129" w14:textId="77777777" w:rsidR="00293FA4" w:rsidRPr="00484837" w:rsidRDefault="00293FA4" w:rsidP="00293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ind w:left="-107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0" w:type="dxa"/>
            <w:shd w:val="clear" w:color="auto" w:fill="auto"/>
          </w:tcPr>
          <w:p w14:paraId="3BAF270E" w14:textId="2C4C9DCF" w:rsidR="00293FA4" w:rsidRPr="00484837" w:rsidRDefault="00293FA4" w:rsidP="00293FA4">
            <w:pPr>
              <w:pStyle w:val="acctfourfigures"/>
              <w:tabs>
                <w:tab w:val="clear" w:pos="765"/>
                <w:tab w:val="decimal" w:pos="766"/>
              </w:tabs>
              <w:spacing w:line="240" w:lineRule="atLeast"/>
              <w:ind w:left="-107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84837">
              <w:rPr>
                <w:rFonts w:asciiTheme="majorBidi" w:hAnsiTheme="majorBidi" w:cstheme="majorBidi"/>
                <w:sz w:val="30"/>
                <w:szCs w:val="30"/>
              </w:rPr>
              <w:t>56,885</w:t>
            </w:r>
          </w:p>
        </w:tc>
      </w:tr>
      <w:tr w:rsidR="00293FA4" w:rsidRPr="004179E1" w14:paraId="7F58FE07" w14:textId="77777777" w:rsidTr="001E33B8">
        <w:tc>
          <w:tcPr>
            <w:tcW w:w="3616" w:type="dxa"/>
          </w:tcPr>
          <w:p w14:paraId="6ADE15A8" w14:textId="67CB8717" w:rsidR="00293FA4" w:rsidRPr="004179E1" w:rsidRDefault="00293FA4" w:rsidP="00293FA4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179E1">
              <w:rPr>
                <w:rFonts w:asciiTheme="majorBidi" w:hAnsiTheme="majorBidi" w:cstheme="majorBidi"/>
                <w:sz w:val="30"/>
                <w:szCs w:val="30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779" w:type="dxa"/>
          </w:tcPr>
          <w:p w14:paraId="64F1CE4E" w14:textId="77777777" w:rsidR="00293FA4" w:rsidRPr="004179E1" w:rsidRDefault="00293FA4" w:rsidP="00293FA4">
            <w:pPr>
              <w:pStyle w:val="acctfourfigures"/>
              <w:tabs>
                <w:tab w:val="clear" w:pos="765"/>
              </w:tabs>
              <w:spacing w:line="240" w:lineRule="atLeast"/>
              <w:ind w:left="-56" w:right="-26" w:firstLine="5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5" w:type="dxa"/>
            <w:shd w:val="clear" w:color="auto" w:fill="auto"/>
          </w:tcPr>
          <w:p w14:paraId="2B848557" w14:textId="171E4CC3" w:rsidR="00293FA4" w:rsidRPr="00484837" w:rsidRDefault="009B5526" w:rsidP="00293FA4">
            <w:pPr>
              <w:pStyle w:val="acctfourfigures"/>
              <w:tabs>
                <w:tab w:val="clear" w:pos="765"/>
                <w:tab w:val="decimal" w:pos="766"/>
              </w:tabs>
              <w:spacing w:line="240" w:lineRule="atLeast"/>
              <w:ind w:left="-107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300,444</w:t>
            </w:r>
          </w:p>
        </w:tc>
        <w:tc>
          <w:tcPr>
            <w:tcW w:w="236" w:type="dxa"/>
            <w:shd w:val="clear" w:color="auto" w:fill="auto"/>
          </w:tcPr>
          <w:p w14:paraId="15FC2FE0" w14:textId="77777777" w:rsidR="00293FA4" w:rsidRPr="00484837" w:rsidRDefault="00293FA4" w:rsidP="00293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ind w:left="-107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5" w:type="dxa"/>
            <w:shd w:val="clear" w:color="auto" w:fill="auto"/>
          </w:tcPr>
          <w:p w14:paraId="06C572FB" w14:textId="5FCEF1E7" w:rsidR="00293FA4" w:rsidRPr="00484837" w:rsidRDefault="00293FA4" w:rsidP="00293FA4">
            <w:pPr>
              <w:pStyle w:val="acctfourfigures"/>
              <w:tabs>
                <w:tab w:val="clear" w:pos="765"/>
                <w:tab w:val="decimal" w:pos="766"/>
              </w:tabs>
              <w:spacing w:line="240" w:lineRule="atLeast"/>
              <w:ind w:left="-107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232</w:t>
            </w:r>
            <w:r w:rsidRPr="0048483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154</w:t>
            </w:r>
          </w:p>
        </w:tc>
        <w:tc>
          <w:tcPr>
            <w:tcW w:w="251" w:type="dxa"/>
            <w:shd w:val="clear" w:color="auto" w:fill="auto"/>
          </w:tcPr>
          <w:p w14:paraId="5FD8A90D" w14:textId="77777777" w:rsidR="00293FA4" w:rsidRPr="00484837" w:rsidRDefault="00293FA4" w:rsidP="00293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ind w:left="-107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5" w:type="dxa"/>
            <w:shd w:val="clear" w:color="auto" w:fill="auto"/>
          </w:tcPr>
          <w:p w14:paraId="15DA3576" w14:textId="5244BCD8" w:rsidR="00293FA4" w:rsidRPr="00484837" w:rsidRDefault="009B5526" w:rsidP="00293FA4">
            <w:pPr>
              <w:pStyle w:val="acctfourfigures"/>
              <w:tabs>
                <w:tab w:val="clear" w:pos="765"/>
                <w:tab w:val="decimal" w:pos="766"/>
              </w:tabs>
              <w:spacing w:line="240" w:lineRule="atLeast"/>
              <w:ind w:left="-107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300,444</w:t>
            </w:r>
          </w:p>
        </w:tc>
        <w:tc>
          <w:tcPr>
            <w:tcW w:w="251" w:type="dxa"/>
            <w:shd w:val="clear" w:color="auto" w:fill="auto"/>
          </w:tcPr>
          <w:p w14:paraId="6F41AC42" w14:textId="77777777" w:rsidR="00293FA4" w:rsidRPr="00484837" w:rsidRDefault="00293FA4" w:rsidP="00293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ind w:left="-107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0" w:type="dxa"/>
            <w:shd w:val="clear" w:color="auto" w:fill="auto"/>
          </w:tcPr>
          <w:p w14:paraId="457A4940" w14:textId="7703667E" w:rsidR="00293FA4" w:rsidRPr="00484837" w:rsidRDefault="00293FA4" w:rsidP="00293FA4">
            <w:pPr>
              <w:pStyle w:val="acctfourfigures"/>
              <w:tabs>
                <w:tab w:val="clear" w:pos="765"/>
                <w:tab w:val="decimal" w:pos="766"/>
              </w:tabs>
              <w:spacing w:line="240" w:lineRule="atLeast"/>
              <w:ind w:left="-107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232</w:t>
            </w:r>
            <w:r w:rsidRPr="0048483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154</w:t>
            </w:r>
          </w:p>
        </w:tc>
      </w:tr>
      <w:tr w:rsidR="00293FA4" w:rsidRPr="004179E1" w14:paraId="1098CC99" w14:textId="77777777" w:rsidTr="001E33B8">
        <w:tc>
          <w:tcPr>
            <w:tcW w:w="3616" w:type="dxa"/>
          </w:tcPr>
          <w:p w14:paraId="14165452" w14:textId="750669E7" w:rsidR="00293FA4" w:rsidRPr="004179E1" w:rsidRDefault="00293FA4" w:rsidP="00293FA4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47DFC">
              <w:rPr>
                <w:rFonts w:asciiTheme="majorBidi" w:hAnsiTheme="majorBidi"/>
                <w:sz w:val="30"/>
                <w:szCs w:val="30"/>
                <w:cs/>
              </w:rPr>
              <w:t>การเปลี่ยนแปลงในสินค้าสำเร็จรูปและงานระหว่างทำ</w:t>
            </w:r>
          </w:p>
        </w:tc>
        <w:tc>
          <w:tcPr>
            <w:tcW w:w="779" w:type="dxa"/>
          </w:tcPr>
          <w:p w14:paraId="17F1A597" w14:textId="77777777" w:rsidR="00293FA4" w:rsidRPr="004179E1" w:rsidRDefault="00293FA4" w:rsidP="00293FA4">
            <w:pPr>
              <w:pStyle w:val="acctfourfigures"/>
              <w:tabs>
                <w:tab w:val="clear" w:pos="765"/>
              </w:tabs>
              <w:spacing w:line="240" w:lineRule="atLeast"/>
              <w:ind w:left="34" w:right="-2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05" w:type="dxa"/>
            <w:shd w:val="clear" w:color="auto" w:fill="auto"/>
            <w:vAlign w:val="bottom"/>
          </w:tcPr>
          <w:p w14:paraId="0F2B1025" w14:textId="67B606F8" w:rsidR="00293FA4" w:rsidRPr="00484837" w:rsidRDefault="009B5526" w:rsidP="00293FA4">
            <w:pPr>
              <w:pStyle w:val="acctfourfigures"/>
              <w:tabs>
                <w:tab w:val="clear" w:pos="765"/>
                <w:tab w:val="decimal" w:pos="766"/>
              </w:tabs>
              <w:spacing w:line="240" w:lineRule="atLeast"/>
              <w:ind w:left="-107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4D4DC0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4D4DC0">
              <w:rPr>
                <w:rFonts w:asciiTheme="majorBidi" w:hAnsiTheme="majorBidi" w:cstheme="majorBidi"/>
                <w:sz w:val="30"/>
                <w:szCs w:val="30"/>
              </w:rPr>
              <w:t>950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2171777" w14:textId="77777777" w:rsidR="00293FA4" w:rsidRPr="00484837" w:rsidRDefault="00293FA4" w:rsidP="00293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ind w:left="-107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5" w:type="dxa"/>
            <w:shd w:val="clear" w:color="auto" w:fill="auto"/>
            <w:vAlign w:val="bottom"/>
          </w:tcPr>
          <w:p w14:paraId="2BF4EC4F" w14:textId="5A1AF9E3" w:rsidR="00293FA4" w:rsidRPr="00484837" w:rsidRDefault="00293FA4" w:rsidP="00293FA4">
            <w:pPr>
              <w:pStyle w:val="acctfourfigures"/>
              <w:tabs>
                <w:tab w:val="clear" w:pos="765"/>
                <w:tab w:val="decimal" w:pos="766"/>
              </w:tabs>
              <w:spacing w:line="240" w:lineRule="atLeast"/>
              <w:ind w:left="-107" w:right="-108" w:hanging="234"/>
              <w:rPr>
                <w:rFonts w:asciiTheme="majorBidi" w:hAnsiTheme="majorBidi" w:cstheme="majorBidi"/>
                <w:sz w:val="30"/>
                <w:szCs w:val="30"/>
              </w:rPr>
            </w:pPr>
            <w:r w:rsidRPr="00484837">
              <w:rPr>
                <w:rFonts w:asciiTheme="majorBidi" w:hAnsiTheme="majorBidi" w:cstheme="majorBidi"/>
                <w:sz w:val="30"/>
                <w:szCs w:val="30"/>
              </w:rPr>
              <w:t>1,151</w:t>
            </w:r>
          </w:p>
        </w:tc>
        <w:tc>
          <w:tcPr>
            <w:tcW w:w="251" w:type="dxa"/>
            <w:shd w:val="clear" w:color="auto" w:fill="auto"/>
            <w:vAlign w:val="bottom"/>
          </w:tcPr>
          <w:p w14:paraId="6E1A69EA" w14:textId="77777777" w:rsidR="00293FA4" w:rsidRPr="00484837" w:rsidRDefault="00293FA4" w:rsidP="00293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ind w:left="-107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5" w:type="dxa"/>
            <w:shd w:val="clear" w:color="auto" w:fill="auto"/>
            <w:vAlign w:val="bottom"/>
          </w:tcPr>
          <w:p w14:paraId="1BCF1312" w14:textId="73071BE6" w:rsidR="00293FA4" w:rsidRPr="00484837" w:rsidRDefault="009B5526" w:rsidP="00293FA4">
            <w:pPr>
              <w:pStyle w:val="acctfourfigures"/>
              <w:tabs>
                <w:tab w:val="clear" w:pos="765"/>
                <w:tab w:val="decimal" w:pos="766"/>
              </w:tabs>
              <w:spacing w:line="240" w:lineRule="atLeast"/>
              <w:ind w:left="-107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4D4DC0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,2</w:t>
            </w:r>
            <w:r w:rsidR="004D4DC0">
              <w:rPr>
                <w:rFonts w:asciiTheme="majorBidi" w:hAnsiTheme="majorBidi" w:cstheme="majorBidi"/>
                <w:sz w:val="30"/>
                <w:szCs w:val="30"/>
              </w:rPr>
              <w:t>69</w:t>
            </w:r>
          </w:p>
        </w:tc>
        <w:tc>
          <w:tcPr>
            <w:tcW w:w="251" w:type="dxa"/>
            <w:shd w:val="clear" w:color="auto" w:fill="auto"/>
            <w:vAlign w:val="bottom"/>
          </w:tcPr>
          <w:p w14:paraId="721B6956" w14:textId="77777777" w:rsidR="00293FA4" w:rsidRPr="00484837" w:rsidRDefault="00293FA4" w:rsidP="00293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ind w:left="-107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0" w:type="dxa"/>
            <w:shd w:val="clear" w:color="auto" w:fill="auto"/>
            <w:vAlign w:val="bottom"/>
          </w:tcPr>
          <w:p w14:paraId="6DDB4952" w14:textId="3ED59F30" w:rsidR="00293FA4" w:rsidRPr="00484837" w:rsidRDefault="00293FA4" w:rsidP="00293FA4">
            <w:pPr>
              <w:pStyle w:val="acctfourfigures"/>
              <w:tabs>
                <w:tab w:val="clear" w:pos="765"/>
                <w:tab w:val="decimal" w:pos="766"/>
              </w:tabs>
              <w:spacing w:line="240" w:lineRule="atLeast"/>
              <w:ind w:left="-107" w:right="-108" w:hanging="234"/>
              <w:rPr>
                <w:rFonts w:asciiTheme="majorBidi" w:hAnsiTheme="majorBidi" w:cstheme="majorBidi"/>
                <w:sz w:val="30"/>
                <w:szCs w:val="30"/>
              </w:rPr>
            </w:pPr>
            <w:r w:rsidRPr="00484837">
              <w:rPr>
                <w:rFonts w:asciiTheme="majorBidi" w:hAnsiTheme="majorBidi" w:cstheme="majorBidi"/>
                <w:sz w:val="30"/>
                <w:szCs w:val="30"/>
              </w:rPr>
              <w:t>12,375</w:t>
            </w:r>
          </w:p>
        </w:tc>
      </w:tr>
      <w:tr w:rsidR="00293FA4" w:rsidRPr="004179E1" w14:paraId="5B2049AD" w14:textId="77777777" w:rsidTr="001E33B8">
        <w:trPr>
          <w:trHeight w:val="209"/>
        </w:trPr>
        <w:tc>
          <w:tcPr>
            <w:tcW w:w="3616" w:type="dxa"/>
          </w:tcPr>
          <w:p w14:paraId="0B0C7AED" w14:textId="77777777" w:rsidR="00293FA4" w:rsidRPr="004179E1" w:rsidRDefault="00293FA4" w:rsidP="00293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179E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รวมต้นทุนขาย ต้นทุนในการจัดจำหน่ายและค่าใช้จ่ายในการบริหาร</w:t>
            </w:r>
          </w:p>
        </w:tc>
        <w:tc>
          <w:tcPr>
            <w:tcW w:w="779" w:type="dxa"/>
          </w:tcPr>
          <w:p w14:paraId="78D481ED" w14:textId="77777777" w:rsidR="00293FA4" w:rsidRPr="004179E1" w:rsidRDefault="00293FA4" w:rsidP="00293FA4">
            <w:pPr>
              <w:pStyle w:val="acctfourfigures"/>
              <w:tabs>
                <w:tab w:val="clear" w:pos="765"/>
              </w:tabs>
              <w:spacing w:line="240" w:lineRule="atLeast"/>
              <w:ind w:left="342" w:right="-2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0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1E4E772" w14:textId="67A926B2" w:rsidR="00293FA4" w:rsidRPr="00484837" w:rsidRDefault="009B5526" w:rsidP="009B5526">
            <w:pPr>
              <w:pStyle w:val="acctfourfigures"/>
              <w:tabs>
                <w:tab w:val="clear" w:pos="765"/>
                <w:tab w:val="decimal" w:pos="766"/>
              </w:tabs>
              <w:spacing w:line="240" w:lineRule="atLeast"/>
              <w:ind w:left="-107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</w:t>
            </w:r>
            <w:r w:rsidR="00667EE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E56B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71,097</w:t>
            </w:r>
          </w:p>
        </w:tc>
        <w:tc>
          <w:tcPr>
            <w:tcW w:w="236" w:type="dxa"/>
            <w:shd w:val="clear" w:color="auto" w:fill="auto"/>
          </w:tcPr>
          <w:p w14:paraId="358FCECA" w14:textId="77777777" w:rsidR="00293FA4" w:rsidRPr="00484837" w:rsidRDefault="00293FA4" w:rsidP="00293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ind w:left="-107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B529DA3" w14:textId="5F3B32D6" w:rsidR="00293FA4" w:rsidRPr="00484837" w:rsidRDefault="00293FA4" w:rsidP="00293FA4">
            <w:pPr>
              <w:pStyle w:val="acctfourfigures"/>
              <w:tabs>
                <w:tab w:val="clear" w:pos="765"/>
                <w:tab w:val="decimal" w:pos="766"/>
              </w:tabs>
              <w:spacing w:line="240" w:lineRule="atLeast"/>
              <w:ind w:left="-107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48483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1,115,496</w:t>
            </w:r>
          </w:p>
        </w:tc>
        <w:tc>
          <w:tcPr>
            <w:tcW w:w="251" w:type="dxa"/>
            <w:shd w:val="clear" w:color="auto" w:fill="auto"/>
          </w:tcPr>
          <w:p w14:paraId="3B7657D9" w14:textId="77777777" w:rsidR="00293FA4" w:rsidRPr="00484837" w:rsidRDefault="00293FA4" w:rsidP="00293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ind w:left="-107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BE0C27F" w14:textId="46608781" w:rsidR="00293FA4" w:rsidRPr="00484837" w:rsidRDefault="009B5526" w:rsidP="009B5526">
            <w:pPr>
              <w:pStyle w:val="acctfourfigures"/>
              <w:tabs>
                <w:tab w:val="clear" w:pos="765"/>
                <w:tab w:val="decimal" w:pos="766"/>
              </w:tabs>
              <w:spacing w:line="240" w:lineRule="atLeast"/>
              <w:ind w:left="-107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</w:t>
            </w:r>
            <w:r w:rsidR="00E56B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302,927</w:t>
            </w:r>
          </w:p>
        </w:tc>
        <w:tc>
          <w:tcPr>
            <w:tcW w:w="251" w:type="dxa"/>
            <w:shd w:val="clear" w:color="auto" w:fill="auto"/>
          </w:tcPr>
          <w:p w14:paraId="689250F6" w14:textId="1ECD3AF1" w:rsidR="00293FA4" w:rsidRPr="00484837" w:rsidRDefault="00293FA4" w:rsidP="00293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ind w:left="-107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DBD883D" w14:textId="1923DFB3" w:rsidR="00293FA4" w:rsidRPr="00484837" w:rsidRDefault="00293FA4" w:rsidP="00293FA4">
            <w:pPr>
              <w:pStyle w:val="acctfourfigures"/>
              <w:tabs>
                <w:tab w:val="clear" w:pos="765"/>
                <w:tab w:val="decimal" w:pos="766"/>
              </w:tabs>
              <w:spacing w:line="240" w:lineRule="atLeast"/>
              <w:ind w:left="-107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48483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1,089,651</w:t>
            </w:r>
          </w:p>
        </w:tc>
      </w:tr>
    </w:tbl>
    <w:p w14:paraId="05842874" w14:textId="27CCA533" w:rsidR="00427C92" w:rsidRDefault="00427C92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b/>
          <w:bCs/>
          <w:sz w:val="30"/>
          <w:szCs w:val="30"/>
        </w:rPr>
      </w:pPr>
    </w:p>
    <w:p w14:paraId="70EA5C2F" w14:textId="79896A2C" w:rsidR="00364BDF" w:rsidRDefault="00364BDF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br w:type="page"/>
      </w:r>
    </w:p>
    <w:p w14:paraId="3A10A077" w14:textId="06E43D77" w:rsidR="00C05B35" w:rsidRDefault="007711E0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hanging="54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B50CB6">
        <w:rPr>
          <w:rFonts w:asciiTheme="majorBidi" w:hAnsiTheme="majorBidi" w:cstheme="majorBidi"/>
          <w:b/>
          <w:bCs/>
          <w:sz w:val="30"/>
          <w:szCs w:val="30"/>
        </w:rPr>
        <w:t>2</w:t>
      </w:r>
      <w:r w:rsidR="00252B28">
        <w:rPr>
          <w:rFonts w:asciiTheme="majorBidi" w:hAnsiTheme="majorBidi" w:cstheme="majorBidi"/>
          <w:b/>
          <w:bCs/>
          <w:sz w:val="30"/>
          <w:szCs w:val="30"/>
        </w:rPr>
        <w:t>3</w:t>
      </w:r>
      <w:r w:rsidRPr="00A87F49">
        <w:rPr>
          <w:rFonts w:asciiTheme="majorBidi" w:hAnsiTheme="majorBidi" w:cstheme="majorBidi"/>
          <w:b/>
          <w:bCs/>
          <w:sz w:val="30"/>
          <w:szCs w:val="30"/>
        </w:rPr>
        <w:tab/>
      </w:r>
      <w:r w:rsidRPr="00A87F49">
        <w:rPr>
          <w:rFonts w:asciiTheme="majorBidi" w:hAnsiTheme="majorBidi" w:cstheme="majorBidi"/>
          <w:b/>
          <w:bCs/>
          <w:sz w:val="30"/>
          <w:szCs w:val="30"/>
          <w:cs/>
        </w:rPr>
        <w:t>ภาษีเงินได้</w:t>
      </w:r>
    </w:p>
    <w:p w14:paraId="2AE8C328" w14:textId="77777777" w:rsidR="008056E2" w:rsidRPr="00995F07" w:rsidRDefault="00C05B35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hanging="547"/>
        <w:jc w:val="thaiDistribute"/>
        <w:rPr>
          <w:rFonts w:asciiTheme="majorBidi" w:hAnsiTheme="majorBidi" w:cstheme="majorBidi"/>
          <w:b/>
          <w:bCs/>
          <w:sz w:val="24"/>
          <w:szCs w:val="24"/>
          <w:cs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tab/>
      </w:r>
    </w:p>
    <w:tbl>
      <w:tblPr>
        <w:tblW w:w="9072" w:type="dxa"/>
        <w:tblInd w:w="446" w:type="dxa"/>
        <w:tblLayout w:type="fixed"/>
        <w:tblLook w:val="01E0" w:firstRow="1" w:lastRow="1" w:firstColumn="1" w:lastColumn="1" w:noHBand="0" w:noVBand="0"/>
      </w:tblPr>
      <w:tblGrid>
        <w:gridCol w:w="3604"/>
        <w:gridCol w:w="321"/>
        <w:gridCol w:w="1097"/>
        <w:gridCol w:w="249"/>
        <w:gridCol w:w="1101"/>
        <w:gridCol w:w="249"/>
        <w:gridCol w:w="1101"/>
        <w:gridCol w:w="249"/>
        <w:gridCol w:w="1101"/>
      </w:tblGrid>
      <w:tr w:rsidR="00172896" w:rsidRPr="00293FA4" w14:paraId="3308765F" w14:textId="77777777" w:rsidTr="00390D9E">
        <w:trPr>
          <w:tblHeader/>
        </w:trPr>
        <w:tc>
          <w:tcPr>
            <w:tcW w:w="3925" w:type="dxa"/>
            <w:gridSpan w:val="2"/>
          </w:tcPr>
          <w:p w14:paraId="72A1D5C2" w14:textId="77777777" w:rsidR="00172896" w:rsidRPr="00293FA4" w:rsidRDefault="00172896" w:rsidP="003443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293FA4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ภาษีเงินได้ที่รับรู้ในกำไรหรือขาดทุน</w:t>
            </w:r>
          </w:p>
        </w:tc>
        <w:tc>
          <w:tcPr>
            <w:tcW w:w="2447" w:type="dxa"/>
            <w:gridSpan w:val="3"/>
          </w:tcPr>
          <w:p w14:paraId="45925DBA" w14:textId="77777777" w:rsidR="00172896" w:rsidRPr="00293FA4" w:rsidRDefault="00172896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93FA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9" w:type="dxa"/>
          </w:tcPr>
          <w:p w14:paraId="1B2271ED" w14:textId="77777777" w:rsidR="00172896" w:rsidRPr="00293FA4" w:rsidRDefault="00172896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451" w:type="dxa"/>
            <w:gridSpan w:val="3"/>
          </w:tcPr>
          <w:p w14:paraId="13796445" w14:textId="77777777" w:rsidR="00172896" w:rsidRPr="00293FA4" w:rsidRDefault="00172896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93FA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72896" w:rsidRPr="00293FA4" w14:paraId="62A4C10C" w14:textId="77777777" w:rsidTr="00293FA4">
        <w:trPr>
          <w:tblHeader/>
        </w:trPr>
        <w:tc>
          <w:tcPr>
            <w:tcW w:w="3604" w:type="dxa"/>
          </w:tcPr>
          <w:p w14:paraId="66B1E30A" w14:textId="77777777" w:rsidR="00172896" w:rsidRPr="00293FA4" w:rsidRDefault="00172896" w:rsidP="003443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321" w:type="dxa"/>
          </w:tcPr>
          <w:p w14:paraId="515FF03E" w14:textId="67645205" w:rsidR="00172896" w:rsidRPr="00293FA4" w:rsidRDefault="00172896" w:rsidP="003443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97" w:type="dxa"/>
            <w:shd w:val="clear" w:color="auto" w:fill="auto"/>
            <w:vAlign w:val="center"/>
          </w:tcPr>
          <w:p w14:paraId="68904CCB" w14:textId="6DFC4D51" w:rsidR="00172896" w:rsidRPr="00293FA4" w:rsidRDefault="00293FA4" w:rsidP="0034430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93FA4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49" w:type="dxa"/>
            <w:shd w:val="clear" w:color="auto" w:fill="auto"/>
            <w:vAlign w:val="center"/>
          </w:tcPr>
          <w:p w14:paraId="02DEF286" w14:textId="77777777" w:rsidR="00172896" w:rsidRPr="00293FA4" w:rsidRDefault="00172896" w:rsidP="0034430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1" w:type="dxa"/>
            <w:shd w:val="clear" w:color="auto" w:fill="auto"/>
            <w:vAlign w:val="center"/>
          </w:tcPr>
          <w:p w14:paraId="3E0AABF0" w14:textId="79A808DD" w:rsidR="00172896" w:rsidRPr="00293FA4" w:rsidRDefault="00293FA4" w:rsidP="0034430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93FA4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49" w:type="dxa"/>
            <w:shd w:val="clear" w:color="auto" w:fill="auto"/>
          </w:tcPr>
          <w:p w14:paraId="3A72E4F1" w14:textId="77777777" w:rsidR="00172896" w:rsidRPr="00293FA4" w:rsidRDefault="00172896" w:rsidP="0034430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1" w:type="dxa"/>
            <w:shd w:val="clear" w:color="auto" w:fill="auto"/>
            <w:vAlign w:val="center"/>
          </w:tcPr>
          <w:p w14:paraId="64C5B85B" w14:textId="0C1CF608" w:rsidR="00172896" w:rsidRPr="00293FA4" w:rsidRDefault="00293FA4" w:rsidP="0034430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93FA4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49" w:type="dxa"/>
            <w:shd w:val="clear" w:color="auto" w:fill="auto"/>
            <w:vAlign w:val="center"/>
          </w:tcPr>
          <w:p w14:paraId="103E6DDA" w14:textId="77777777" w:rsidR="00172896" w:rsidRPr="00293FA4" w:rsidRDefault="00172896" w:rsidP="0034430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1" w:type="dxa"/>
            <w:shd w:val="clear" w:color="auto" w:fill="auto"/>
            <w:vAlign w:val="center"/>
          </w:tcPr>
          <w:p w14:paraId="46090229" w14:textId="76F44C6D" w:rsidR="00172896" w:rsidRPr="00293FA4" w:rsidRDefault="00293FA4" w:rsidP="0034430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93FA4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172896" w:rsidRPr="00293FA4" w14:paraId="64602624" w14:textId="77777777" w:rsidTr="00293FA4">
        <w:trPr>
          <w:tblHeader/>
        </w:trPr>
        <w:tc>
          <w:tcPr>
            <w:tcW w:w="3604" w:type="dxa"/>
          </w:tcPr>
          <w:p w14:paraId="658EE79D" w14:textId="77777777" w:rsidR="00172896" w:rsidRPr="00293FA4" w:rsidRDefault="00172896" w:rsidP="003443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321" w:type="dxa"/>
          </w:tcPr>
          <w:p w14:paraId="36584E59" w14:textId="77777777" w:rsidR="00172896" w:rsidRPr="00293FA4" w:rsidRDefault="00172896" w:rsidP="003443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5147" w:type="dxa"/>
            <w:gridSpan w:val="7"/>
          </w:tcPr>
          <w:p w14:paraId="74C27DC7" w14:textId="77777777" w:rsidR="00172896" w:rsidRPr="00293FA4" w:rsidRDefault="00172896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293FA4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72896" w:rsidRPr="00293FA4" w14:paraId="0E2AF1CB" w14:textId="77777777" w:rsidTr="00390D9E">
        <w:tc>
          <w:tcPr>
            <w:tcW w:w="3925" w:type="dxa"/>
            <w:gridSpan w:val="2"/>
          </w:tcPr>
          <w:p w14:paraId="57A40DD1" w14:textId="77777777" w:rsidR="00172896" w:rsidRPr="00293FA4" w:rsidRDefault="00172896" w:rsidP="003443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293FA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ภาษีเงินได้ของงวดปัจจุบัน</w:t>
            </w:r>
          </w:p>
        </w:tc>
        <w:tc>
          <w:tcPr>
            <w:tcW w:w="1097" w:type="dxa"/>
            <w:vAlign w:val="bottom"/>
          </w:tcPr>
          <w:p w14:paraId="4BB2E37E" w14:textId="77777777" w:rsidR="00172896" w:rsidRPr="00293FA4" w:rsidRDefault="00172896" w:rsidP="0034430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9" w:type="dxa"/>
          </w:tcPr>
          <w:p w14:paraId="28CE2713" w14:textId="77777777" w:rsidR="00172896" w:rsidRPr="00293FA4" w:rsidRDefault="00172896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01" w:type="dxa"/>
            <w:vAlign w:val="bottom"/>
          </w:tcPr>
          <w:p w14:paraId="07BDD6A0" w14:textId="77777777" w:rsidR="00172896" w:rsidRPr="00293FA4" w:rsidRDefault="00172896" w:rsidP="0034430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9" w:type="dxa"/>
          </w:tcPr>
          <w:p w14:paraId="18DF7FFC" w14:textId="77777777" w:rsidR="00172896" w:rsidRPr="00293FA4" w:rsidRDefault="00172896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01" w:type="dxa"/>
            <w:vAlign w:val="bottom"/>
          </w:tcPr>
          <w:p w14:paraId="513DA171" w14:textId="77777777" w:rsidR="00172896" w:rsidRPr="00293FA4" w:rsidRDefault="00172896" w:rsidP="0034430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9" w:type="dxa"/>
          </w:tcPr>
          <w:p w14:paraId="44673D0C" w14:textId="77777777" w:rsidR="00172896" w:rsidRPr="00293FA4" w:rsidRDefault="00172896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01" w:type="dxa"/>
            <w:vAlign w:val="bottom"/>
          </w:tcPr>
          <w:p w14:paraId="479DDCC3" w14:textId="77777777" w:rsidR="00172896" w:rsidRPr="00293FA4" w:rsidRDefault="00172896" w:rsidP="0034430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93FA4" w:rsidRPr="00293FA4" w14:paraId="3ED51D26" w14:textId="77777777" w:rsidTr="00293FA4">
        <w:tc>
          <w:tcPr>
            <w:tcW w:w="3604" w:type="dxa"/>
          </w:tcPr>
          <w:p w14:paraId="208AC121" w14:textId="77777777" w:rsidR="00293FA4" w:rsidRPr="00293FA4" w:rsidRDefault="00293FA4" w:rsidP="00293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93FA4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สำหรับงวดปัจจุบัน</w:t>
            </w:r>
            <w:r w:rsidRPr="00293FA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321" w:type="dxa"/>
          </w:tcPr>
          <w:p w14:paraId="061FD44D" w14:textId="77777777" w:rsidR="00293FA4" w:rsidRPr="00293FA4" w:rsidRDefault="00293FA4" w:rsidP="00293F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97" w:type="dxa"/>
            <w:shd w:val="clear" w:color="auto" w:fill="auto"/>
            <w:vAlign w:val="bottom"/>
          </w:tcPr>
          <w:p w14:paraId="0E204220" w14:textId="196D4B7B" w:rsidR="00293FA4" w:rsidRPr="00293FA4" w:rsidRDefault="00EF008C" w:rsidP="00293FA4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110" w:right="-10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="0077763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5,870</w:t>
            </w:r>
          </w:p>
        </w:tc>
        <w:tc>
          <w:tcPr>
            <w:tcW w:w="249" w:type="dxa"/>
            <w:shd w:val="clear" w:color="auto" w:fill="auto"/>
          </w:tcPr>
          <w:p w14:paraId="0695894A" w14:textId="77777777" w:rsidR="00293FA4" w:rsidRPr="00293FA4" w:rsidRDefault="00293FA4" w:rsidP="00293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ind w:left="-110" w:right="-104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01" w:type="dxa"/>
            <w:shd w:val="clear" w:color="auto" w:fill="auto"/>
            <w:vAlign w:val="bottom"/>
          </w:tcPr>
          <w:p w14:paraId="31C0902F" w14:textId="1958E555" w:rsidR="00293FA4" w:rsidRPr="00293FA4" w:rsidRDefault="00293FA4" w:rsidP="00293FA4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110" w:right="-10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93FA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27,114</w:t>
            </w:r>
          </w:p>
        </w:tc>
        <w:tc>
          <w:tcPr>
            <w:tcW w:w="249" w:type="dxa"/>
            <w:shd w:val="clear" w:color="auto" w:fill="auto"/>
          </w:tcPr>
          <w:p w14:paraId="43682CAC" w14:textId="77777777" w:rsidR="00293FA4" w:rsidRPr="00293FA4" w:rsidRDefault="00293FA4" w:rsidP="00293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ind w:left="-11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1" w:type="dxa"/>
            <w:shd w:val="clear" w:color="auto" w:fill="auto"/>
            <w:vAlign w:val="bottom"/>
          </w:tcPr>
          <w:p w14:paraId="0E8694E9" w14:textId="5DA11707" w:rsidR="00293FA4" w:rsidRPr="00293FA4" w:rsidRDefault="00DE7A9C" w:rsidP="00293FA4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110" w:right="-10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29,</w:t>
            </w:r>
            <w:r w:rsidR="0077763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132</w:t>
            </w:r>
          </w:p>
        </w:tc>
        <w:tc>
          <w:tcPr>
            <w:tcW w:w="249" w:type="dxa"/>
            <w:shd w:val="clear" w:color="auto" w:fill="auto"/>
          </w:tcPr>
          <w:p w14:paraId="5C0B5AA0" w14:textId="77777777" w:rsidR="00293FA4" w:rsidRPr="00293FA4" w:rsidRDefault="00293FA4" w:rsidP="00293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ind w:left="-11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1" w:type="dxa"/>
            <w:shd w:val="clear" w:color="auto" w:fill="auto"/>
            <w:vAlign w:val="bottom"/>
          </w:tcPr>
          <w:p w14:paraId="3AA09DDE" w14:textId="56F9F8E3" w:rsidR="00293FA4" w:rsidRPr="00293FA4" w:rsidRDefault="00293FA4" w:rsidP="00293FA4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110" w:right="-10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93FA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24,189</w:t>
            </w:r>
          </w:p>
        </w:tc>
      </w:tr>
      <w:tr w:rsidR="00293FA4" w:rsidRPr="00293FA4" w14:paraId="25A6FBBF" w14:textId="77777777" w:rsidTr="00293FA4">
        <w:tc>
          <w:tcPr>
            <w:tcW w:w="3604" w:type="dxa"/>
          </w:tcPr>
          <w:p w14:paraId="1AB3F35B" w14:textId="0189624C" w:rsidR="00293FA4" w:rsidRPr="00293FA4" w:rsidRDefault="00293FA4" w:rsidP="00293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93FA4">
              <w:rPr>
                <w:rFonts w:asciiTheme="majorBidi" w:hAnsiTheme="majorBidi" w:cstheme="majorBidi"/>
                <w:sz w:val="30"/>
                <w:szCs w:val="30"/>
                <w:cs/>
              </w:rPr>
              <w:t>ภาษีงวดก่อนๆ ที่บันทึกต่ำไป</w:t>
            </w:r>
            <w:r w:rsidRPr="00293FA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293FA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(สูงไป) </w:t>
            </w:r>
          </w:p>
        </w:tc>
        <w:tc>
          <w:tcPr>
            <w:tcW w:w="321" w:type="dxa"/>
          </w:tcPr>
          <w:p w14:paraId="048BA64E" w14:textId="77777777" w:rsidR="00293FA4" w:rsidRPr="00293FA4" w:rsidRDefault="00293FA4" w:rsidP="00293F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97" w:type="dxa"/>
            <w:shd w:val="clear" w:color="auto" w:fill="auto"/>
            <w:vAlign w:val="bottom"/>
          </w:tcPr>
          <w:p w14:paraId="7C77B34F" w14:textId="7AB31090" w:rsidR="00293FA4" w:rsidRPr="00293FA4" w:rsidRDefault="00EF008C" w:rsidP="00293FA4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110" w:right="-10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5D2C6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641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49" w:type="dxa"/>
            <w:shd w:val="clear" w:color="auto" w:fill="auto"/>
          </w:tcPr>
          <w:p w14:paraId="1726C7A7" w14:textId="77777777" w:rsidR="00293FA4" w:rsidRPr="00293FA4" w:rsidRDefault="00293FA4" w:rsidP="00293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ind w:left="-110" w:right="-104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01" w:type="dxa"/>
            <w:shd w:val="clear" w:color="auto" w:fill="auto"/>
            <w:vAlign w:val="bottom"/>
          </w:tcPr>
          <w:p w14:paraId="45C5FF26" w14:textId="1D564BEA" w:rsidR="00293FA4" w:rsidRPr="00293FA4" w:rsidRDefault="00293FA4" w:rsidP="00293FA4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110" w:right="-10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93FA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1,453</w:t>
            </w:r>
          </w:p>
        </w:tc>
        <w:tc>
          <w:tcPr>
            <w:tcW w:w="249" w:type="dxa"/>
            <w:shd w:val="clear" w:color="auto" w:fill="auto"/>
          </w:tcPr>
          <w:p w14:paraId="57DA3875" w14:textId="77777777" w:rsidR="00293FA4" w:rsidRPr="00293FA4" w:rsidRDefault="00293FA4" w:rsidP="00293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ind w:left="-11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1" w:type="dxa"/>
            <w:shd w:val="clear" w:color="auto" w:fill="auto"/>
            <w:vAlign w:val="bottom"/>
          </w:tcPr>
          <w:p w14:paraId="69B4D0AB" w14:textId="4A9C2981" w:rsidR="00293FA4" w:rsidRPr="00293FA4" w:rsidRDefault="00DE7A9C" w:rsidP="00293FA4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110" w:right="-10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988</w:t>
            </w:r>
          </w:p>
        </w:tc>
        <w:tc>
          <w:tcPr>
            <w:tcW w:w="249" w:type="dxa"/>
            <w:shd w:val="clear" w:color="auto" w:fill="auto"/>
          </w:tcPr>
          <w:p w14:paraId="58B62D1A" w14:textId="77777777" w:rsidR="00293FA4" w:rsidRPr="00293FA4" w:rsidRDefault="00293FA4" w:rsidP="00293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ind w:left="-11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1" w:type="dxa"/>
            <w:shd w:val="clear" w:color="auto" w:fill="auto"/>
            <w:vAlign w:val="bottom"/>
          </w:tcPr>
          <w:p w14:paraId="5FED1762" w14:textId="528DD08B" w:rsidR="00293FA4" w:rsidRPr="00293FA4" w:rsidRDefault="00293FA4" w:rsidP="00293FA4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110" w:right="-10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93FA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1,453</w:t>
            </w:r>
          </w:p>
        </w:tc>
      </w:tr>
      <w:tr w:rsidR="00293FA4" w:rsidRPr="00293FA4" w14:paraId="0BAF8D9B" w14:textId="77777777" w:rsidTr="00293FA4">
        <w:tc>
          <w:tcPr>
            <w:tcW w:w="3604" w:type="dxa"/>
          </w:tcPr>
          <w:p w14:paraId="0CC3D7D2" w14:textId="77777777" w:rsidR="00293FA4" w:rsidRPr="00293FA4" w:rsidRDefault="00293FA4" w:rsidP="00293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21" w:type="dxa"/>
          </w:tcPr>
          <w:p w14:paraId="503B49C3" w14:textId="77777777" w:rsidR="00293FA4" w:rsidRPr="00293FA4" w:rsidRDefault="00293FA4" w:rsidP="00293F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8999B5" w14:textId="246A3012" w:rsidR="00293FA4" w:rsidRPr="00293FA4" w:rsidRDefault="00EF008C" w:rsidP="00293FA4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110" w:right="-10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35,</w:t>
            </w:r>
            <w:r w:rsidR="005D2C6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229</w:t>
            </w:r>
          </w:p>
        </w:tc>
        <w:tc>
          <w:tcPr>
            <w:tcW w:w="249" w:type="dxa"/>
            <w:shd w:val="clear" w:color="auto" w:fill="auto"/>
          </w:tcPr>
          <w:p w14:paraId="72DA5C63" w14:textId="77777777" w:rsidR="00293FA4" w:rsidRPr="00293FA4" w:rsidRDefault="00293FA4" w:rsidP="00293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ind w:left="-11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17458A" w14:textId="4694AA81" w:rsidR="00293FA4" w:rsidRPr="00293FA4" w:rsidRDefault="00293FA4" w:rsidP="00293FA4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110" w:right="-10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93FA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28,567</w:t>
            </w:r>
          </w:p>
        </w:tc>
        <w:tc>
          <w:tcPr>
            <w:tcW w:w="249" w:type="dxa"/>
            <w:shd w:val="clear" w:color="auto" w:fill="auto"/>
          </w:tcPr>
          <w:p w14:paraId="1DD3977A" w14:textId="77777777" w:rsidR="00293FA4" w:rsidRPr="00293FA4" w:rsidRDefault="00293FA4" w:rsidP="00293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ind w:left="-11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66DCB7" w14:textId="1E39D1BD" w:rsidR="00293FA4" w:rsidRPr="00293FA4" w:rsidRDefault="00EF008C" w:rsidP="00293FA4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110" w:right="-10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30,</w:t>
            </w:r>
            <w:r w:rsidR="0077763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120</w:t>
            </w:r>
          </w:p>
        </w:tc>
        <w:tc>
          <w:tcPr>
            <w:tcW w:w="249" w:type="dxa"/>
            <w:shd w:val="clear" w:color="auto" w:fill="auto"/>
          </w:tcPr>
          <w:p w14:paraId="5A2E3790" w14:textId="77777777" w:rsidR="00293FA4" w:rsidRPr="00293FA4" w:rsidRDefault="00293FA4" w:rsidP="00293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ind w:left="-11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167C69" w14:textId="2D50F58A" w:rsidR="00293FA4" w:rsidRPr="00293FA4" w:rsidRDefault="00293FA4" w:rsidP="00293FA4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110" w:right="-10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93FA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25,642</w:t>
            </w:r>
          </w:p>
        </w:tc>
      </w:tr>
      <w:tr w:rsidR="00293FA4" w:rsidRPr="00293FA4" w14:paraId="09805D87" w14:textId="77777777" w:rsidTr="00293FA4">
        <w:tc>
          <w:tcPr>
            <w:tcW w:w="3604" w:type="dxa"/>
            <w:shd w:val="clear" w:color="auto" w:fill="auto"/>
          </w:tcPr>
          <w:p w14:paraId="68D83565" w14:textId="77777777" w:rsidR="00293FA4" w:rsidRPr="00293FA4" w:rsidRDefault="00293FA4" w:rsidP="00293FA4">
            <w:pPr>
              <w:pStyle w:val="NoSpacing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21" w:type="dxa"/>
            <w:shd w:val="clear" w:color="auto" w:fill="auto"/>
          </w:tcPr>
          <w:p w14:paraId="49854579" w14:textId="77777777" w:rsidR="00293FA4" w:rsidRPr="00293FA4" w:rsidRDefault="00293FA4" w:rsidP="00293FA4">
            <w:pPr>
              <w:pStyle w:val="NoSpacing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9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C70E5F" w14:textId="77777777" w:rsidR="00293FA4" w:rsidRPr="00293FA4" w:rsidRDefault="00293FA4" w:rsidP="00293FA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ind w:left="-11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9" w:type="dxa"/>
            <w:shd w:val="clear" w:color="auto" w:fill="auto"/>
          </w:tcPr>
          <w:p w14:paraId="277F1D11" w14:textId="77777777" w:rsidR="00293FA4" w:rsidRPr="00293FA4" w:rsidRDefault="00293FA4" w:rsidP="00293FA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ind w:left="-11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8AE4C0" w14:textId="77777777" w:rsidR="00293FA4" w:rsidRPr="00293FA4" w:rsidRDefault="00293FA4" w:rsidP="00293FA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ind w:left="-11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9" w:type="dxa"/>
            <w:shd w:val="clear" w:color="auto" w:fill="auto"/>
          </w:tcPr>
          <w:p w14:paraId="35766FD8" w14:textId="77777777" w:rsidR="00293FA4" w:rsidRPr="00293FA4" w:rsidRDefault="00293FA4" w:rsidP="00293FA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ind w:left="-11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AD7FFF" w14:textId="77777777" w:rsidR="00293FA4" w:rsidRPr="00293FA4" w:rsidRDefault="00293FA4" w:rsidP="00293FA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ind w:left="-11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9" w:type="dxa"/>
            <w:shd w:val="clear" w:color="auto" w:fill="auto"/>
          </w:tcPr>
          <w:p w14:paraId="6A141AE6" w14:textId="77777777" w:rsidR="00293FA4" w:rsidRPr="00293FA4" w:rsidRDefault="00293FA4" w:rsidP="00293FA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ind w:left="-11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58CB6A" w14:textId="77777777" w:rsidR="00293FA4" w:rsidRPr="00293FA4" w:rsidRDefault="00293FA4" w:rsidP="00293FA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ind w:left="-11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93FA4" w:rsidRPr="00293FA4" w14:paraId="1951B95B" w14:textId="77777777" w:rsidTr="00293FA4">
        <w:tc>
          <w:tcPr>
            <w:tcW w:w="3604" w:type="dxa"/>
            <w:shd w:val="clear" w:color="auto" w:fill="auto"/>
          </w:tcPr>
          <w:p w14:paraId="1C90CA7A" w14:textId="77777777" w:rsidR="00293FA4" w:rsidRPr="00293FA4" w:rsidRDefault="00293FA4" w:rsidP="00293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cs/>
              </w:rPr>
            </w:pPr>
            <w:r w:rsidRPr="00293FA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293FA4"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  <w:t xml:space="preserve"> </w:t>
            </w:r>
          </w:p>
        </w:tc>
        <w:tc>
          <w:tcPr>
            <w:tcW w:w="321" w:type="dxa"/>
            <w:shd w:val="clear" w:color="auto" w:fill="auto"/>
          </w:tcPr>
          <w:p w14:paraId="79B47A44" w14:textId="77777777" w:rsidR="00293FA4" w:rsidRPr="00293FA4" w:rsidRDefault="00293FA4" w:rsidP="00293F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97" w:type="dxa"/>
            <w:shd w:val="clear" w:color="auto" w:fill="auto"/>
            <w:vAlign w:val="bottom"/>
          </w:tcPr>
          <w:p w14:paraId="1BC37BA4" w14:textId="77777777" w:rsidR="00293FA4" w:rsidRPr="00293FA4" w:rsidRDefault="00293FA4" w:rsidP="00293FA4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11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9" w:type="dxa"/>
            <w:shd w:val="clear" w:color="auto" w:fill="auto"/>
          </w:tcPr>
          <w:p w14:paraId="356AFCA6" w14:textId="77777777" w:rsidR="00293FA4" w:rsidRPr="00293FA4" w:rsidRDefault="00293FA4" w:rsidP="00293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ind w:left="-110" w:right="-104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01" w:type="dxa"/>
            <w:shd w:val="clear" w:color="auto" w:fill="auto"/>
            <w:vAlign w:val="bottom"/>
          </w:tcPr>
          <w:p w14:paraId="646B3D60" w14:textId="77777777" w:rsidR="00293FA4" w:rsidRPr="00293FA4" w:rsidRDefault="00293FA4" w:rsidP="00293FA4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11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9" w:type="dxa"/>
            <w:shd w:val="clear" w:color="auto" w:fill="auto"/>
          </w:tcPr>
          <w:p w14:paraId="011E7A40" w14:textId="77777777" w:rsidR="00293FA4" w:rsidRPr="00293FA4" w:rsidRDefault="00293FA4" w:rsidP="00293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ind w:left="-110" w:right="-104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01" w:type="dxa"/>
            <w:shd w:val="clear" w:color="auto" w:fill="auto"/>
            <w:vAlign w:val="bottom"/>
          </w:tcPr>
          <w:p w14:paraId="09448BB8" w14:textId="77777777" w:rsidR="00293FA4" w:rsidRPr="00293FA4" w:rsidRDefault="00293FA4" w:rsidP="00293FA4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11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9" w:type="dxa"/>
            <w:shd w:val="clear" w:color="auto" w:fill="auto"/>
          </w:tcPr>
          <w:p w14:paraId="25B0DA9A" w14:textId="77777777" w:rsidR="00293FA4" w:rsidRPr="00293FA4" w:rsidRDefault="00293FA4" w:rsidP="00293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ind w:left="-110" w:right="-104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01" w:type="dxa"/>
            <w:shd w:val="clear" w:color="auto" w:fill="auto"/>
            <w:vAlign w:val="bottom"/>
          </w:tcPr>
          <w:p w14:paraId="0CBF133D" w14:textId="77777777" w:rsidR="00293FA4" w:rsidRPr="00293FA4" w:rsidRDefault="00293FA4" w:rsidP="00293FA4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11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93FA4" w:rsidRPr="00293FA4" w14:paraId="59EFFE6A" w14:textId="77777777" w:rsidTr="00293FA4">
        <w:tc>
          <w:tcPr>
            <w:tcW w:w="3604" w:type="dxa"/>
            <w:shd w:val="clear" w:color="auto" w:fill="auto"/>
          </w:tcPr>
          <w:p w14:paraId="6F409E00" w14:textId="77777777" w:rsidR="00293FA4" w:rsidRPr="00293FA4" w:rsidRDefault="00293FA4" w:rsidP="00293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93FA4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การเปลี่ยนแปลงของผลต่างชั่วคราว</w:t>
            </w:r>
            <w:r w:rsidRPr="00293FA4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</w:p>
        </w:tc>
        <w:tc>
          <w:tcPr>
            <w:tcW w:w="321" w:type="dxa"/>
            <w:shd w:val="clear" w:color="auto" w:fill="auto"/>
          </w:tcPr>
          <w:p w14:paraId="1CFA6891" w14:textId="77777777" w:rsidR="00293FA4" w:rsidRPr="00293FA4" w:rsidRDefault="00293FA4" w:rsidP="00293F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97" w:type="dxa"/>
            <w:shd w:val="clear" w:color="auto" w:fill="auto"/>
            <w:vAlign w:val="bottom"/>
          </w:tcPr>
          <w:p w14:paraId="4D8A369A" w14:textId="0C941CCC" w:rsidR="00293FA4" w:rsidRPr="00293FA4" w:rsidRDefault="00EF008C" w:rsidP="00293FA4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110" w:right="-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(3,1</w:t>
            </w:r>
            <w:r w:rsidR="005D2C6E">
              <w:rPr>
                <w:rFonts w:asciiTheme="majorBidi" w:hAnsiTheme="majorBidi" w:cstheme="majorBidi"/>
                <w:sz w:val="30"/>
                <w:szCs w:val="30"/>
              </w:rPr>
              <w:t>32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9" w:type="dxa"/>
            <w:shd w:val="clear" w:color="auto" w:fill="auto"/>
          </w:tcPr>
          <w:p w14:paraId="4A5D8710" w14:textId="77777777" w:rsidR="00293FA4" w:rsidRPr="00293FA4" w:rsidRDefault="00293FA4" w:rsidP="00293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ind w:left="-110" w:right="-104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01" w:type="dxa"/>
            <w:shd w:val="clear" w:color="auto" w:fill="auto"/>
            <w:vAlign w:val="bottom"/>
          </w:tcPr>
          <w:p w14:paraId="011357D8" w14:textId="406EE979" w:rsidR="00293FA4" w:rsidRPr="00293FA4" w:rsidRDefault="00293FA4" w:rsidP="00293FA4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110"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293FA4">
              <w:rPr>
                <w:rFonts w:asciiTheme="majorBidi" w:hAnsiTheme="majorBidi" w:cstheme="majorBidi"/>
                <w:sz w:val="30"/>
                <w:szCs w:val="30"/>
              </w:rPr>
              <w:t>(1,539)</w:t>
            </w:r>
          </w:p>
        </w:tc>
        <w:tc>
          <w:tcPr>
            <w:tcW w:w="249" w:type="dxa"/>
            <w:shd w:val="clear" w:color="auto" w:fill="auto"/>
          </w:tcPr>
          <w:p w14:paraId="5E1DA394" w14:textId="77777777" w:rsidR="00293FA4" w:rsidRPr="00293FA4" w:rsidRDefault="00293FA4" w:rsidP="00293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ind w:left="-110" w:right="-104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01" w:type="dxa"/>
            <w:shd w:val="clear" w:color="auto" w:fill="auto"/>
            <w:vAlign w:val="bottom"/>
          </w:tcPr>
          <w:p w14:paraId="321941C1" w14:textId="08FE0E18" w:rsidR="00293FA4" w:rsidRPr="00293FA4" w:rsidRDefault="00EF008C" w:rsidP="00293FA4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110" w:right="-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(4,869)</w:t>
            </w:r>
          </w:p>
        </w:tc>
        <w:tc>
          <w:tcPr>
            <w:tcW w:w="249" w:type="dxa"/>
            <w:shd w:val="clear" w:color="auto" w:fill="auto"/>
          </w:tcPr>
          <w:p w14:paraId="0DFC5804" w14:textId="77777777" w:rsidR="00293FA4" w:rsidRPr="00293FA4" w:rsidRDefault="00293FA4" w:rsidP="00293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ind w:left="-110" w:right="-104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01" w:type="dxa"/>
            <w:shd w:val="clear" w:color="auto" w:fill="auto"/>
            <w:vAlign w:val="bottom"/>
          </w:tcPr>
          <w:p w14:paraId="24C94F32" w14:textId="14882DE2" w:rsidR="00293FA4" w:rsidRPr="00293FA4" w:rsidRDefault="00293FA4" w:rsidP="00293FA4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110"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293FA4">
              <w:rPr>
                <w:rFonts w:asciiTheme="majorBidi" w:hAnsiTheme="majorBidi" w:cstheme="majorBidi"/>
                <w:sz w:val="30"/>
                <w:szCs w:val="30"/>
              </w:rPr>
              <w:t>(585)</w:t>
            </w:r>
          </w:p>
        </w:tc>
      </w:tr>
      <w:tr w:rsidR="00293FA4" w:rsidRPr="00293FA4" w14:paraId="52FA6E9A" w14:textId="77777777" w:rsidTr="00293FA4">
        <w:tc>
          <w:tcPr>
            <w:tcW w:w="3604" w:type="dxa"/>
            <w:shd w:val="clear" w:color="auto" w:fill="auto"/>
          </w:tcPr>
          <w:p w14:paraId="6A9DCFEF" w14:textId="77777777" w:rsidR="00293FA4" w:rsidRPr="00293FA4" w:rsidRDefault="00293FA4" w:rsidP="00293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21" w:type="dxa"/>
            <w:shd w:val="clear" w:color="auto" w:fill="auto"/>
          </w:tcPr>
          <w:p w14:paraId="433EF019" w14:textId="77777777" w:rsidR="00293FA4" w:rsidRPr="00293FA4" w:rsidRDefault="00293FA4" w:rsidP="00293F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8DB49D" w14:textId="54BDAA04" w:rsidR="00293FA4" w:rsidRPr="00293FA4" w:rsidRDefault="00EF008C" w:rsidP="00293FA4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11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(3,1</w:t>
            </w:r>
            <w:r w:rsidR="005D2C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49" w:type="dxa"/>
            <w:shd w:val="clear" w:color="auto" w:fill="auto"/>
          </w:tcPr>
          <w:p w14:paraId="3756DA74" w14:textId="77777777" w:rsidR="00293FA4" w:rsidRPr="00293FA4" w:rsidRDefault="00293FA4" w:rsidP="00293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ind w:left="-11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0771CE" w14:textId="60F62AB1" w:rsidR="00293FA4" w:rsidRPr="00293FA4" w:rsidRDefault="00293FA4" w:rsidP="00293FA4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11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93FA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(1,539)</w:t>
            </w:r>
          </w:p>
        </w:tc>
        <w:tc>
          <w:tcPr>
            <w:tcW w:w="249" w:type="dxa"/>
            <w:shd w:val="clear" w:color="auto" w:fill="auto"/>
          </w:tcPr>
          <w:p w14:paraId="2AA5A143" w14:textId="77777777" w:rsidR="00293FA4" w:rsidRPr="00293FA4" w:rsidRDefault="00293FA4" w:rsidP="00293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ind w:left="-11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284E60" w14:textId="5EC1319E" w:rsidR="00293FA4" w:rsidRPr="00293FA4" w:rsidRDefault="00EF008C" w:rsidP="00293FA4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11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(4,869)</w:t>
            </w:r>
          </w:p>
        </w:tc>
        <w:tc>
          <w:tcPr>
            <w:tcW w:w="249" w:type="dxa"/>
            <w:shd w:val="clear" w:color="auto" w:fill="auto"/>
          </w:tcPr>
          <w:p w14:paraId="385373D8" w14:textId="77777777" w:rsidR="00293FA4" w:rsidRPr="00293FA4" w:rsidRDefault="00293FA4" w:rsidP="00293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ind w:left="-11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8FFD6F" w14:textId="20505A96" w:rsidR="00293FA4" w:rsidRPr="00293FA4" w:rsidRDefault="00293FA4" w:rsidP="00293FA4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11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93FA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(585)</w:t>
            </w:r>
          </w:p>
        </w:tc>
      </w:tr>
      <w:tr w:rsidR="00293FA4" w:rsidRPr="00293FA4" w14:paraId="5CEA4572" w14:textId="77777777" w:rsidTr="00293FA4">
        <w:tc>
          <w:tcPr>
            <w:tcW w:w="3604" w:type="dxa"/>
            <w:shd w:val="clear" w:color="auto" w:fill="auto"/>
          </w:tcPr>
          <w:p w14:paraId="6C71FDB5" w14:textId="77777777" w:rsidR="00293FA4" w:rsidRPr="00293FA4" w:rsidRDefault="00293FA4" w:rsidP="00293FA4">
            <w:pPr>
              <w:pStyle w:val="NoSpacing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21" w:type="dxa"/>
            <w:shd w:val="clear" w:color="auto" w:fill="auto"/>
          </w:tcPr>
          <w:p w14:paraId="6C1EFAF1" w14:textId="77777777" w:rsidR="00293FA4" w:rsidRPr="00293FA4" w:rsidRDefault="00293FA4" w:rsidP="00293FA4">
            <w:pPr>
              <w:pStyle w:val="NoSpacing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9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8DE8DB" w14:textId="77777777" w:rsidR="00293FA4" w:rsidRPr="00293FA4" w:rsidRDefault="00293FA4" w:rsidP="00293FA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ind w:left="-11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9" w:type="dxa"/>
            <w:shd w:val="clear" w:color="auto" w:fill="auto"/>
          </w:tcPr>
          <w:p w14:paraId="0E2B1CC3" w14:textId="77777777" w:rsidR="00293FA4" w:rsidRPr="00293FA4" w:rsidRDefault="00293FA4" w:rsidP="00293FA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ind w:left="-11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FB1A6A" w14:textId="77777777" w:rsidR="00293FA4" w:rsidRPr="00293FA4" w:rsidRDefault="00293FA4" w:rsidP="00293FA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ind w:left="-11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9" w:type="dxa"/>
            <w:shd w:val="clear" w:color="auto" w:fill="auto"/>
          </w:tcPr>
          <w:p w14:paraId="0A31297B" w14:textId="77777777" w:rsidR="00293FA4" w:rsidRPr="00293FA4" w:rsidRDefault="00293FA4" w:rsidP="00293FA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ind w:left="-11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11066A" w14:textId="77777777" w:rsidR="00293FA4" w:rsidRPr="00293FA4" w:rsidRDefault="00293FA4" w:rsidP="00293FA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ind w:left="-11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9" w:type="dxa"/>
            <w:shd w:val="clear" w:color="auto" w:fill="auto"/>
          </w:tcPr>
          <w:p w14:paraId="772FC2DB" w14:textId="77777777" w:rsidR="00293FA4" w:rsidRPr="00293FA4" w:rsidRDefault="00293FA4" w:rsidP="00293FA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ind w:left="-11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534E28" w14:textId="77777777" w:rsidR="00293FA4" w:rsidRPr="00293FA4" w:rsidRDefault="00293FA4" w:rsidP="00293FA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ind w:left="-11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293FA4" w:rsidRPr="00293FA4" w14:paraId="01BF5F2C" w14:textId="77777777" w:rsidTr="00293FA4">
        <w:tc>
          <w:tcPr>
            <w:tcW w:w="3604" w:type="dxa"/>
            <w:shd w:val="clear" w:color="auto" w:fill="auto"/>
          </w:tcPr>
          <w:p w14:paraId="22771C6E" w14:textId="77777777" w:rsidR="00293FA4" w:rsidRPr="00293FA4" w:rsidRDefault="00293FA4" w:rsidP="00293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93FA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รวมภาษีเงินได้</w:t>
            </w:r>
          </w:p>
        </w:tc>
        <w:tc>
          <w:tcPr>
            <w:tcW w:w="321" w:type="dxa"/>
            <w:shd w:val="clear" w:color="auto" w:fill="auto"/>
          </w:tcPr>
          <w:p w14:paraId="4E8A5EA8" w14:textId="77777777" w:rsidR="00293FA4" w:rsidRPr="00293FA4" w:rsidRDefault="00293FA4" w:rsidP="00293F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9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D5E43CD" w14:textId="3D62D740" w:rsidR="00293FA4" w:rsidRPr="00293FA4" w:rsidRDefault="00EF008C" w:rsidP="00293FA4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110" w:right="-10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32,</w:t>
            </w:r>
            <w:r w:rsidR="0077763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097</w:t>
            </w:r>
          </w:p>
        </w:tc>
        <w:tc>
          <w:tcPr>
            <w:tcW w:w="249" w:type="dxa"/>
            <w:shd w:val="clear" w:color="auto" w:fill="auto"/>
          </w:tcPr>
          <w:p w14:paraId="145BD11D" w14:textId="77777777" w:rsidR="00293FA4" w:rsidRPr="00293FA4" w:rsidRDefault="00293FA4" w:rsidP="00293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ind w:left="-11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171FD82" w14:textId="05C386ED" w:rsidR="00293FA4" w:rsidRPr="00293FA4" w:rsidRDefault="00293FA4" w:rsidP="00293FA4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110" w:right="-10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93FA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27,028</w:t>
            </w:r>
          </w:p>
        </w:tc>
        <w:tc>
          <w:tcPr>
            <w:tcW w:w="249" w:type="dxa"/>
            <w:shd w:val="clear" w:color="auto" w:fill="auto"/>
          </w:tcPr>
          <w:p w14:paraId="2D173201" w14:textId="77777777" w:rsidR="00293FA4" w:rsidRPr="00293FA4" w:rsidRDefault="00293FA4" w:rsidP="00293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ind w:left="-11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DE618AB" w14:textId="66E58CE1" w:rsidR="00293FA4" w:rsidRPr="00293FA4" w:rsidRDefault="00EF008C" w:rsidP="00293FA4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110" w:right="-10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25</w:t>
            </w:r>
            <w:r w:rsidR="0077763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,251</w:t>
            </w:r>
          </w:p>
        </w:tc>
        <w:tc>
          <w:tcPr>
            <w:tcW w:w="249" w:type="dxa"/>
            <w:shd w:val="clear" w:color="auto" w:fill="auto"/>
          </w:tcPr>
          <w:p w14:paraId="2F4D3CD3" w14:textId="77777777" w:rsidR="00293FA4" w:rsidRPr="00293FA4" w:rsidRDefault="00293FA4" w:rsidP="00293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ind w:left="-11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1234949" w14:textId="08E20B3E" w:rsidR="00293FA4" w:rsidRPr="00293FA4" w:rsidRDefault="00293FA4" w:rsidP="00293FA4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110" w:right="-10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93FA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25,057</w:t>
            </w:r>
          </w:p>
        </w:tc>
      </w:tr>
    </w:tbl>
    <w:p w14:paraId="1FBE92E9" w14:textId="3FDC06B4" w:rsidR="00364BDF" w:rsidRPr="00BE579B" w:rsidRDefault="00364BDF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30"/>
          <w:szCs w:val="30"/>
        </w:rPr>
      </w:pPr>
    </w:p>
    <w:tbl>
      <w:tblPr>
        <w:tblW w:w="9072" w:type="dxa"/>
        <w:tblInd w:w="446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860"/>
        <w:gridCol w:w="871"/>
        <w:gridCol w:w="180"/>
        <w:gridCol w:w="957"/>
        <w:gridCol w:w="180"/>
        <w:gridCol w:w="869"/>
        <w:gridCol w:w="180"/>
        <w:gridCol w:w="873"/>
        <w:gridCol w:w="180"/>
        <w:gridCol w:w="873"/>
        <w:gridCol w:w="180"/>
        <w:gridCol w:w="869"/>
      </w:tblGrid>
      <w:tr w:rsidR="00BF004C" w:rsidRPr="00891863" w14:paraId="4784D5B0" w14:textId="77777777" w:rsidTr="00390D9E">
        <w:trPr>
          <w:trHeight w:val="20"/>
          <w:tblHeader/>
        </w:trPr>
        <w:tc>
          <w:tcPr>
            <w:tcW w:w="2860" w:type="dxa"/>
          </w:tcPr>
          <w:p w14:paraId="264A1FE0" w14:textId="77777777" w:rsidR="00BF004C" w:rsidRPr="00EB12CC" w:rsidRDefault="00BF004C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91" w:hanging="191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</w:rPr>
            </w:pPr>
          </w:p>
        </w:tc>
        <w:tc>
          <w:tcPr>
            <w:tcW w:w="6212" w:type="dxa"/>
            <w:gridSpan w:val="11"/>
          </w:tcPr>
          <w:p w14:paraId="04B5A4ED" w14:textId="540324C6" w:rsidR="00BF004C" w:rsidRPr="00EB12CC" w:rsidRDefault="00BF004C" w:rsidP="00344305">
            <w:pPr>
              <w:pStyle w:val="acctfourfigures"/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B12C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BF004C" w:rsidRPr="00891863" w14:paraId="77A68855" w14:textId="77777777" w:rsidTr="00390D9E">
        <w:trPr>
          <w:trHeight w:val="20"/>
          <w:tblHeader/>
        </w:trPr>
        <w:tc>
          <w:tcPr>
            <w:tcW w:w="2860" w:type="dxa"/>
            <w:vMerge w:val="restart"/>
            <w:vAlign w:val="bottom"/>
          </w:tcPr>
          <w:p w14:paraId="4E06A69D" w14:textId="2C4E2A7E" w:rsidR="00BF004C" w:rsidRPr="00EB12CC" w:rsidRDefault="00BF004C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5"/>
              <w:rPr>
                <w:rFonts w:asciiTheme="majorBidi" w:hAnsiTheme="majorBidi" w:cstheme="majorBidi"/>
                <w:sz w:val="28"/>
                <w:szCs w:val="28"/>
              </w:rPr>
            </w:pPr>
            <w:r w:rsidRPr="00EB12C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3057" w:type="dxa"/>
            <w:gridSpan w:val="5"/>
          </w:tcPr>
          <w:p w14:paraId="7032C187" w14:textId="0B69C969" w:rsidR="00BF004C" w:rsidRPr="00EB12CC" w:rsidRDefault="00BE579B" w:rsidP="00BE579B">
            <w:pPr>
              <w:pStyle w:val="acctfourfigures"/>
              <w:tabs>
                <w:tab w:val="clear" w:pos="765"/>
                <w:tab w:val="center" w:pos="1443"/>
                <w:tab w:val="left" w:pos="2179"/>
              </w:tabs>
              <w:spacing w:line="240" w:lineRule="auto"/>
              <w:ind w:left="-69" w:right="-5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="00EB12CC">
              <w:rPr>
                <w:rFonts w:asciiTheme="majorBidi" w:hAnsiTheme="majorBidi" w:cstheme="majorBidi"/>
                <w:sz w:val="28"/>
                <w:szCs w:val="28"/>
              </w:rPr>
              <w:t>2563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ab/>
            </w:r>
          </w:p>
        </w:tc>
        <w:tc>
          <w:tcPr>
            <w:tcW w:w="180" w:type="dxa"/>
          </w:tcPr>
          <w:p w14:paraId="663758D8" w14:textId="77777777" w:rsidR="00BF004C" w:rsidRPr="00EB12CC" w:rsidRDefault="00BF004C" w:rsidP="00EB12CC">
            <w:pPr>
              <w:pStyle w:val="acctfourfigures"/>
              <w:tabs>
                <w:tab w:val="clear" w:pos="765"/>
              </w:tabs>
              <w:spacing w:line="240" w:lineRule="auto"/>
              <w:ind w:left="-69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75" w:type="dxa"/>
            <w:gridSpan w:val="5"/>
          </w:tcPr>
          <w:p w14:paraId="74583999" w14:textId="487F9F28" w:rsidR="00BF004C" w:rsidRPr="00EB12CC" w:rsidRDefault="00EB12CC" w:rsidP="00EB12CC">
            <w:pPr>
              <w:pStyle w:val="acctfourfigures"/>
              <w:spacing w:line="240" w:lineRule="auto"/>
              <w:ind w:left="-69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</w:tr>
      <w:tr w:rsidR="00BF004C" w:rsidRPr="00891863" w14:paraId="12070CD1" w14:textId="77777777" w:rsidTr="00390D9E">
        <w:trPr>
          <w:trHeight w:val="20"/>
          <w:tblHeader/>
        </w:trPr>
        <w:tc>
          <w:tcPr>
            <w:tcW w:w="2860" w:type="dxa"/>
            <w:vMerge/>
          </w:tcPr>
          <w:p w14:paraId="4AC9187E" w14:textId="77777777" w:rsidR="00BF004C" w:rsidRPr="00EB12CC" w:rsidRDefault="00BF004C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91" w:hanging="19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1" w:type="dxa"/>
            <w:vAlign w:val="bottom"/>
          </w:tcPr>
          <w:p w14:paraId="1FBD7E1B" w14:textId="77777777" w:rsidR="00BF004C" w:rsidRPr="00EB12CC" w:rsidRDefault="00BF004C" w:rsidP="00EB12CC">
            <w:pPr>
              <w:pStyle w:val="acctfourfigures"/>
              <w:tabs>
                <w:tab w:val="clear" w:pos="765"/>
              </w:tabs>
              <w:spacing w:line="240" w:lineRule="auto"/>
              <w:ind w:left="-69" w:right="-57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B12C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ก่อน</w:t>
            </w:r>
          </w:p>
          <w:p w14:paraId="439B8D9A" w14:textId="77777777" w:rsidR="00BF004C" w:rsidRPr="00EB12CC" w:rsidRDefault="00BF004C" w:rsidP="00EB12CC">
            <w:pPr>
              <w:pStyle w:val="acctfourfigures"/>
              <w:tabs>
                <w:tab w:val="clear" w:pos="765"/>
              </w:tabs>
              <w:spacing w:line="240" w:lineRule="auto"/>
              <w:ind w:left="-69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B12C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419424D6" w14:textId="77777777" w:rsidR="00BF004C" w:rsidRPr="00EB12CC" w:rsidRDefault="00BF004C" w:rsidP="00EB12CC">
            <w:pPr>
              <w:pStyle w:val="acctfourfigures"/>
              <w:spacing w:line="240" w:lineRule="auto"/>
              <w:ind w:left="-69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7" w:type="dxa"/>
            <w:vAlign w:val="bottom"/>
          </w:tcPr>
          <w:p w14:paraId="6B56020D" w14:textId="77777777" w:rsidR="00BF004C" w:rsidRPr="00EB12CC" w:rsidRDefault="00BF004C" w:rsidP="00EB12CC">
            <w:pPr>
              <w:pStyle w:val="acctfourfigures"/>
              <w:tabs>
                <w:tab w:val="clear" w:pos="765"/>
              </w:tabs>
              <w:spacing w:line="240" w:lineRule="auto"/>
              <w:ind w:left="-69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B12C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รายได้(ค่าใช้จ่าย) ภาษีเงินได้</w:t>
            </w:r>
          </w:p>
        </w:tc>
        <w:tc>
          <w:tcPr>
            <w:tcW w:w="180" w:type="dxa"/>
            <w:vAlign w:val="bottom"/>
          </w:tcPr>
          <w:p w14:paraId="5D99A488" w14:textId="77777777" w:rsidR="00BF004C" w:rsidRPr="00EB12CC" w:rsidRDefault="00BF004C" w:rsidP="00EB12CC">
            <w:pPr>
              <w:pStyle w:val="acctfourfigures"/>
              <w:spacing w:line="240" w:lineRule="auto"/>
              <w:ind w:left="-69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9" w:type="dxa"/>
            <w:vAlign w:val="bottom"/>
          </w:tcPr>
          <w:p w14:paraId="6A49E054" w14:textId="77777777" w:rsidR="00BF004C" w:rsidRPr="00EB12CC" w:rsidRDefault="00BF004C" w:rsidP="00EB12CC">
            <w:pPr>
              <w:pStyle w:val="acctfourfigures"/>
              <w:tabs>
                <w:tab w:val="clear" w:pos="765"/>
              </w:tabs>
              <w:spacing w:line="240" w:lineRule="auto"/>
              <w:ind w:left="-69" w:right="-57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B12C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สุทธิจาก</w:t>
            </w:r>
          </w:p>
          <w:p w14:paraId="2F2FD813" w14:textId="77777777" w:rsidR="00BF004C" w:rsidRPr="00EB12CC" w:rsidRDefault="00BF004C" w:rsidP="00EB12CC">
            <w:pPr>
              <w:pStyle w:val="acctfourfigures"/>
              <w:tabs>
                <w:tab w:val="clear" w:pos="765"/>
              </w:tabs>
              <w:spacing w:line="240" w:lineRule="auto"/>
              <w:ind w:left="-69" w:right="-57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B12C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59811769" w14:textId="77777777" w:rsidR="00BF004C" w:rsidRPr="00EB12CC" w:rsidRDefault="00BF004C" w:rsidP="00EB12CC">
            <w:pPr>
              <w:pStyle w:val="acctfourfigures"/>
              <w:spacing w:line="240" w:lineRule="auto"/>
              <w:ind w:left="-69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3" w:type="dxa"/>
            <w:vAlign w:val="bottom"/>
          </w:tcPr>
          <w:p w14:paraId="486BEE10" w14:textId="77777777" w:rsidR="00BF004C" w:rsidRPr="00EB12CC" w:rsidRDefault="00BF004C" w:rsidP="00EB12CC">
            <w:pPr>
              <w:pStyle w:val="acctfourfigures"/>
              <w:tabs>
                <w:tab w:val="clear" w:pos="765"/>
              </w:tabs>
              <w:spacing w:line="240" w:lineRule="auto"/>
              <w:ind w:left="-69" w:right="-57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B12C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ก่อน</w:t>
            </w:r>
          </w:p>
          <w:p w14:paraId="6F98AA43" w14:textId="77777777" w:rsidR="00BF004C" w:rsidRPr="00EB12CC" w:rsidRDefault="00BF004C" w:rsidP="00EB12CC">
            <w:pPr>
              <w:pStyle w:val="acctfourfigures"/>
              <w:tabs>
                <w:tab w:val="clear" w:pos="765"/>
              </w:tabs>
              <w:spacing w:line="240" w:lineRule="auto"/>
              <w:ind w:left="-69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B12C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4EC8ACFF" w14:textId="77777777" w:rsidR="00BF004C" w:rsidRPr="00EB12CC" w:rsidRDefault="00BF004C" w:rsidP="00EB12CC">
            <w:pPr>
              <w:pStyle w:val="acctfourfigures"/>
              <w:spacing w:line="240" w:lineRule="auto"/>
              <w:ind w:left="-69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3" w:type="dxa"/>
            <w:vAlign w:val="bottom"/>
          </w:tcPr>
          <w:p w14:paraId="03A198C5" w14:textId="77777777" w:rsidR="00BF004C" w:rsidRPr="00EB12CC" w:rsidRDefault="00BF004C" w:rsidP="00EB12CC">
            <w:pPr>
              <w:pStyle w:val="acctfourfigures"/>
              <w:tabs>
                <w:tab w:val="clear" w:pos="765"/>
              </w:tabs>
              <w:spacing w:line="240" w:lineRule="auto"/>
              <w:ind w:left="-69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B12C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รายได้(ค่าใช้จ่าย) ภาษีเงินได้</w:t>
            </w:r>
          </w:p>
        </w:tc>
        <w:tc>
          <w:tcPr>
            <w:tcW w:w="180" w:type="dxa"/>
            <w:vAlign w:val="bottom"/>
          </w:tcPr>
          <w:p w14:paraId="696E60C8" w14:textId="77777777" w:rsidR="00BF004C" w:rsidRPr="00EB12CC" w:rsidRDefault="00BF004C" w:rsidP="00EB12CC">
            <w:pPr>
              <w:pStyle w:val="acctfourfigures"/>
              <w:spacing w:line="240" w:lineRule="auto"/>
              <w:ind w:left="-69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9" w:type="dxa"/>
            <w:vAlign w:val="bottom"/>
          </w:tcPr>
          <w:p w14:paraId="4A83C0BB" w14:textId="77777777" w:rsidR="00BF004C" w:rsidRPr="00EB12CC" w:rsidRDefault="00BF004C" w:rsidP="00EB12CC">
            <w:pPr>
              <w:pStyle w:val="acctfourfigures"/>
              <w:tabs>
                <w:tab w:val="clear" w:pos="765"/>
              </w:tabs>
              <w:spacing w:line="240" w:lineRule="auto"/>
              <w:ind w:left="-69" w:right="-57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B12C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สุทธิจาก</w:t>
            </w:r>
          </w:p>
          <w:p w14:paraId="3B85AB3D" w14:textId="77777777" w:rsidR="00BF004C" w:rsidRPr="00EB12CC" w:rsidRDefault="00BF004C" w:rsidP="00EB12CC">
            <w:pPr>
              <w:pStyle w:val="acctfourfigures"/>
              <w:tabs>
                <w:tab w:val="clear" w:pos="765"/>
              </w:tabs>
              <w:spacing w:line="240" w:lineRule="auto"/>
              <w:ind w:left="-69" w:right="-57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B12C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</w:tr>
      <w:tr w:rsidR="00BF004C" w:rsidRPr="00891863" w14:paraId="5D9520CD" w14:textId="77777777" w:rsidTr="00390D9E">
        <w:trPr>
          <w:trHeight w:val="20"/>
          <w:tblHeader/>
        </w:trPr>
        <w:tc>
          <w:tcPr>
            <w:tcW w:w="2860" w:type="dxa"/>
          </w:tcPr>
          <w:p w14:paraId="3383769B" w14:textId="77777777" w:rsidR="00BF004C" w:rsidRPr="00EB12CC" w:rsidRDefault="00BF004C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91" w:hanging="19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12" w:type="dxa"/>
            <w:gridSpan w:val="11"/>
          </w:tcPr>
          <w:p w14:paraId="5569F97D" w14:textId="1D95020E" w:rsidR="00BF004C" w:rsidRPr="00EB12CC" w:rsidRDefault="00BF004C" w:rsidP="0034430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B12CC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EB12C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พันบาท</w:t>
            </w:r>
            <w:r w:rsidRPr="00EB12CC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BF004C" w:rsidRPr="00891863" w14:paraId="6331FFBB" w14:textId="77777777" w:rsidTr="00390D9E">
        <w:trPr>
          <w:cantSplit/>
          <w:trHeight w:val="20"/>
        </w:trPr>
        <w:tc>
          <w:tcPr>
            <w:tcW w:w="2860" w:type="dxa"/>
          </w:tcPr>
          <w:p w14:paraId="3D1843FF" w14:textId="77777777" w:rsidR="00BF004C" w:rsidRPr="00EB12CC" w:rsidRDefault="00BF004C" w:rsidP="00344305">
            <w:pPr>
              <w:ind w:left="191" w:hanging="19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B12C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รับรู้ในกำไรขาดทุนเบ็ดเสร็จอื่น </w:t>
            </w:r>
          </w:p>
        </w:tc>
        <w:tc>
          <w:tcPr>
            <w:tcW w:w="871" w:type="dxa"/>
            <w:vAlign w:val="bottom"/>
          </w:tcPr>
          <w:p w14:paraId="66F55A36" w14:textId="77777777" w:rsidR="00BF004C" w:rsidRPr="00EB12CC" w:rsidRDefault="00BF004C" w:rsidP="00344305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6D92BBE1" w14:textId="77777777" w:rsidR="00BF004C" w:rsidRPr="00EB12CC" w:rsidRDefault="00BF004C" w:rsidP="00344305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57" w:type="dxa"/>
            <w:vAlign w:val="bottom"/>
          </w:tcPr>
          <w:p w14:paraId="313EA704" w14:textId="77777777" w:rsidR="00BF004C" w:rsidRPr="00EB12CC" w:rsidRDefault="00BF004C" w:rsidP="0034430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4B9A1D18" w14:textId="77777777" w:rsidR="00BF004C" w:rsidRPr="00EB12CC" w:rsidRDefault="00BF004C" w:rsidP="00344305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69" w:type="dxa"/>
            <w:vAlign w:val="bottom"/>
          </w:tcPr>
          <w:p w14:paraId="725AF6FC" w14:textId="77777777" w:rsidR="00BF004C" w:rsidRPr="00EB12CC" w:rsidRDefault="00BF004C" w:rsidP="0034430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26C21683" w14:textId="77777777" w:rsidR="00BF004C" w:rsidRPr="00EB12CC" w:rsidRDefault="00BF004C" w:rsidP="00344305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73" w:type="dxa"/>
            <w:vAlign w:val="bottom"/>
          </w:tcPr>
          <w:p w14:paraId="7EE667E4" w14:textId="77777777" w:rsidR="00BF004C" w:rsidRPr="00EB12CC" w:rsidRDefault="00BF004C" w:rsidP="0034430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682CA0E5" w14:textId="77777777" w:rsidR="00BF004C" w:rsidRPr="00EB12CC" w:rsidRDefault="00BF004C" w:rsidP="0034430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73" w:type="dxa"/>
            <w:vAlign w:val="bottom"/>
          </w:tcPr>
          <w:p w14:paraId="13254FD4" w14:textId="77777777" w:rsidR="00BF004C" w:rsidRPr="00EB12CC" w:rsidRDefault="00BF004C" w:rsidP="0034430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19743B4E" w14:textId="77777777" w:rsidR="00BF004C" w:rsidRPr="00EB12CC" w:rsidRDefault="00BF004C" w:rsidP="00344305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69" w:type="dxa"/>
            <w:vAlign w:val="bottom"/>
          </w:tcPr>
          <w:p w14:paraId="1B13D729" w14:textId="77777777" w:rsidR="00BF004C" w:rsidRPr="00EB12CC" w:rsidRDefault="00BF004C" w:rsidP="0034430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EB12CC" w:rsidRPr="00891863" w14:paraId="49B1B8AD" w14:textId="77777777" w:rsidTr="00EB12CC">
        <w:trPr>
          <w:cantSplit/>
          <w:trHeight w:val="20"/>
        </w:trPr>
        <w:tc>
          <w:tcPr>
            <w:tcW w:w="2860" w:type="dxa"/>
          </w:tcPr>
          <w:p w14:paraId="7637A56E" w14:textId="77777777" w:rsidR="00EB12CC" w:rsidRPr="00EB12CC" w:rsidRDefault="00EB12CC" w:rsidP="00EB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91" w:hanging="19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B12CC">
              <w:rPr>
                <w:rFonts w:asciiTheme="majorBidi" w:hAnsiTheme="majorBidi" w:cstheme="majorBidi"/>
                <w:sz w:val="28"/>
                <w:szCs w:val="28"/>
                <w:cs/>
              </w:rPr>
              <w:t>กำไร (ขาดทุน) จากการประมาณตามหลักคณิตศาสตร์ประกันภัย</w:t>
            </w:r>
          </w:p>
        </w:tc>
        <w:tc>
          <w:tcPr>
            <w:tcW w:w="871" w:type="dxa"/>
            <w:tcBorders>
              <w:bottom w:val="single" w:sz="4" w:space="0" w:color="auto"/>
            </w:tcBorders>
            <w:vAlign w:val="bottom"/>
          </w:tcPr>
          <w:p w14:paraId="4FD26EE3" w14:textId="04BBAF56" w:rsidR="00EB12CC" w:rsidRPr="00EB12CC" w:rsidRDefault="00EF008C" w:rsidP="00EB12CC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56F4D31B" w14:textId="77777777" w:rsidR="00EB12CC" w:rsidRPr="00EB12CC" w:rsidRDefault="00EB12CC" w:rsidP="00EB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7" w:type="dxa"/>
            <w:tcBorders>
              <w:bottom w:val="single" w:sz="4" w:space="0" w:color="auto"/>
            </w:tcBorders>
            <w:vAlign w:val="bottom"/>
          </w:tcPr>
          <w:p w14:paraId="09538815" w14:textId="58E43CA1" w:rsidR="00EB12CC" w:rsidRPr="00EB12CC" w:rsidRDefault="00EF008C" w:rsidP="00EB12CC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649835DD" w14:textId="77777777" w:rsidR="00EB12CC" w:rsidRPr="00EB12CC" w:rsidRDefault="00EB12CC" w:rsidP="00EB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9" w:type="dxa"/>
            <w:tcBorders>
              <w:bottom w:val="single" w:sz="4" w:space="0" w:color="auto"/>
            </w:tcBorders>
            <w:vAlign w:val="bottom"/>
          </w:tcPr>
          <w:p w14:paraId="3E574DE1" w14:textId="19ECEE4B" w:rsidR="00EB12CC" w:rsidRPr="00EB12CC" w:rsidRDefault="00EF008C" w:rsidP="00EF008C">
            <w:pPr>
              <w:pStyle w:val="acctfourfigures"/>
              <w:tabs>
                <w:tab w:val="clear" w:pos="765"/>
                <w:tab w:val="decimal" w:pos="615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36538E79" w14:textId="77777777" w:rsidR="00EB12CC" w:rsidRPr="00EB12CC" w:rsidRDefault="00EB12CC" w:rsidP="00EB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3" w:type="dxa"/>
            <w:tcBorders>
              <w:bottom w:val="single" w:sz="4" w:space="0" w:color="auto"/>
            </w:tcBorders>
            <w:vAlign w:val="bottom"/>
          </w:tcPr>
          <w:p w14:paraId="3E8D9AB7" w14:textId="642E0D84" w:rsidR="00EB12CC" w:rsidRPr="00EB12CC" w:rsidRDefault="00EB12CC" w:rsidP="00EB12CC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B12C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1,028</w:t>
            </w:r>
          </w:p>
        </w:tc>
        <w:tc>
          <w:tcPr>
            <w:tcW w:w="180" w:type="dxa"/>
          </w:tcPr>
          <w:p w14:paraId="59752164" w14:textId="77777777" w:rsidR="00EB12CC" w:rsidRPr="00EB12CC" w:rsidRDefault="00EB12CC" w:rsidP="00EB12CC">
            <w:pPr>
              <w:pStyle w:val="acctfourfigures"/>
              <w:tabs>
                <w:tab w:val="clear" w:pos="765"/>
                <w:tab w:val="decimal" w:pos="731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73" w:type="dxa"/>
            <w:tcBorders>
              <w:bottom w:val="single" w:sz="4" w:space="0" w:color="auto"/>
            </w:tcBorders>
            <w:vAlign w:val="bottom"/>
          </w:tcPr>
          <w:p w14:paraId="7D8EDB08" w14:textId="2D1C5C56" w:rsidR="00EB12CC" w:rsidRPr="00EB12CC" w:rsidRDefault="00EB12CC" w:rsidP="00EB12CC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B12C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(205)</w:t>
            </w:r>
          </w:p>
        </w:tc>
        <w:tc>
          <w:tcPr>
            <w:tcW w:w="180" w:type="dxa"/>
          </w:tcPr>
          <w:p w14:paraId="6C75BCB6" w14:textId="77777777" w:rsidR="00EB12CC" w:rsidRPr="00EB12CC" w:rsidRDefault="00EB12CC" w:rsidP="00EB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9" w:type="dxa"/>
            <w:tcBorders>
              <w:bottom w:val="single" w:sz="4" w:space="0" w:color="auto"/>
            </w:tcBorders>
            <w:vAlign w:val="bottom"/>
          </w:tcPr>
          <w:p w14:paraId="7BD5873A" w14:textId="421B59A8" w:rsidR="00EB12CC" w:rsidRPr="00EB12CC" w:rsidRDefault="00EB12CC" w:rsidP="00EB12CC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B12C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823</w:t>
            </w:r>
          </w:p>
        </w:tc>
      </w:tr>
      <w:tr w:rsidR="00EB12CC" w:rsidRPr="00891863" w14:paraId="7D89B472" w14:textId="77777777" w:rsidTr="00390D9E">
        <w:trPr>
          <w:cantSplit/>
          <w:trHeight w:val="20"/>
        </w:trPr>
        <w:tc>
          <w:tcPr>
            <w:tcW w:w="2860" w:type="dxa"/>
          </w:tcPr>
          <w:p w14:paraId="4206A162" w14:textId="77777777" w:rsidR="00EB12CC" w:rsidRPr="00EB12CC" w:rsidRDefault="00EB12CC" w:rsidP="00EB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91" w:hanging="19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B12C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6A12F5" w14:textId="2F423509" w:rsidR="00EB12CC" w:rsidRPr="00EB12CC" w:rsidRDefault="00EF008C" w:rsidP="00EB12CC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765F920" w14:textId="77777777" w:rsidR="00EB12CC" w:rsidRPr="00EB12CC" w:rsidRDefault="00EB12CC" w:rsidP="00EB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9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5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131C56" w14:textId="46F6CA4C" w:rsidR="00EB12CC" w:rsidRPr="00EB12CC" w:rsidRDefault="00EF008C" w:rsidP="00EB12CC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4E32F5AB" w14:textId="77777777" w:rsidR="00EB12CC" w:rsidRPr="00EB12CC" w:rsidRDefault="00EB12CC" w:rsidP="00EB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9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4078694" w14:textId="317E648D" w:rsidR="00EB12CC" w:rsidRPr="00EB12CC" w:rsidRDefault="00EF008C" w:rsidP="00EB12CC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7FC28CFD" w14:textId="77777777" w:rsidR="00EB12CC" w:rsidRPr="00EB12CC" w:rsidRDefault="00EB12CC" w:rsidP="00EB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9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A7D313" w14:textId="1E3552FC" w:rsidR="00EB12CC" w:rsidRPr="00EB12CC" w:rsidRDefault="00EB12CC" w:rsidP="00EB12CC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EB12C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1,028</w:t>
            </w:r>
          </w:p>
        </w:tc>
        <w:tc>
          <w:tcPr>
            <w:tcW w:w="180" w:type="dxa"/>
            <w:vAlign w:val="bottom"/>
          </w:tcPr>
          <w:p w14:paraId="725961D5" w14:textId="77777777" w:rsidR="00EB12CC" w:rsidRPr="00EB12CC" w:rsidRDefault="00EB12CC" w:rsidP="00EB12CC">
            <w:pPr>
              <w:pStyle w:val="acctfourfigures"/>
              <w:tabs>
                <w:tab w:val="clear" w:pos="765"/>
                <w:tab w:val="decimal" w:pos="731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0B11BA" w14:textId="402915AF" w:rsidR="00EB12CC" w:rsidRPr="00EB12CC" w:rsidRDefault="00EB12CC" w:rsidP="00EB12CC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EB12C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(205)</w:t>
            </w:r>
          </w:p>
        </w:tc>
        <w:tc>
          <w:tcPr>
            <w:tcW w:w="180" w:type="dxa"/>
            <w:vAlign w:val="bottom"/>
          </w:tcPr>
          <w:p w14:paraId="45B3F565" w14:textId="77777777" w:rsidR="00EB12CC" w:rsidRPr="00EB12CC" w:rsidRDefault="00EB12CC" w:rsidP="00EB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9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DA01F4" w14:textId="25789175" w:rsidR="00EB12CC" w:rsidRPr="00EB12CC" w:rsidRDefault="00EB12CC" w:rsidP="00EB12CC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EB12C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823</w:t>
            </w:r>
          </w:p>
        </w:tc>
      </w:tr>
    </w:tbl>
    <w:p w14:paraId="0DD47E31" w14:textId="430CB1D6" w:rsidR="00575C32" w:rsidRDefault="00575C32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24"/>
          <w:szCs w:val="24"/>
        </w:rPr>
      </w:pPr>
    </w:p>
    <w:tbl>
      <w:tblPr>
        <w:tblW w:w="9072" w:type="dxa"/>
        <w:tblInd w:w="446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860"/>
        <w:gridCol w:w="871"/>
        <w:gridCol w:w="180"/>
        <w:gridCol w:w="957"/>
        <w:gridCol w:w="180"/>
        <w:gridCol w:w="869"/>
        <w:gridCol w:w="180"/>
        <w:gridCol w:w="873"/>
        <w:gridCol w:w="180"/>
        <w:gridCol w:w="873"/>
        <w:gridCol w:w="180"/>
        <w:gridCol w:w="869"/>
      </w:tblGrid>
      <w:tr w:rsidR="00BF004C" w:rsidRPr="00891863" w14:paraId="7E437046" w14:textId="77777777" w:rsidTr="00390D9E">
        <w:trPr>
          <w:trHeight w:val="20"/>
          <w:tblHeader/>
        </w:trPr>
        <w:tc>
          <w:tcPr>
            <w:tcW w:w="2860" w:type="dxa"/>
          </w:tcPr>
          <w:p w14:paraId="6B89C638" w14:textId="77777777" w:rsidR="00BF004C" w:rsidRPr="00891863" w:rsidRDefault="00BF004C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91" w:hanging="191"/>
              <w:rPr>
                <w:rFonts w:ascii="Angsana New" w:hAnsi="Angsana New"/>
                <w:b/>
                <w:bCs/>
                <w:color w:val="0000FF"/>
                <w:sz w:val="28"/>
                <w:szCs w:val="28"/>
              </w:rPr>
            </w:pPr>
          </w:p>
        </w:tc>
        <w:tc>
          <w:tcPr>
            <w:tcW w:w="6212" w:type="dxa"/>
            <w:gridSpan w:val="11"/>
          </w:tcPr>
          <w:p w14:paraId="1F864CF7" w14:textId="2DDA29A8" w:rsidR="00BF004C" w:rsidRPr="00891863" w:rsidRDefault="00BF004C" w:rsidP="00344305">
            <w:pPr>
              <w:pStyle w:val="acctfourfigures"/>
              <w:spacing w:line="240" w:lineRule="auto"/>
              <w:ind w:right="1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91863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งบการเงิน</w:t>
            </w:r>
            <w:r w:rsidRPr="0089186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  <w:t>เฉพาะกิจการ</w:t>
            </w:r>
          </w:p>
        </w:tc>
      </w:tr>
      <w:tr w:rsidR="00BF004C" w:rsidRPr="00891863" w14:paraId="65B03B03" w14:textId="77777777" w:rsidTr="00390D9E">
        <w:trPr>
          <w:trHeight w:val="20"/>
          <w:tblHeader/>
        </w:trPr>
        <w:tc>
          <w:tcPr>
            <w:tcW w:w="2860" w:type="dxa"/>
            <w:vMerge w:val="restart"/>
            <w:vAlign w:val="bottom"/>
          </w:tcPr>
          <w:p w14:paraId="7C3737BE" w14:textId="77777777" w:rsidR="00BF004C" w:rsidRPr="00BF004C" w:rsidRDefault="00BF004C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5"/>
              <w:rPr>
                <w:rFonts w:ascii="Angsana New" w:hAnsi="Angsana New"/>
                <w:sz w:val="28"/>
                <w:szCs w:val="28"/>
              </w:rPr>
            </w:pPr>
            <w:r w:rsidRPr="00BF004C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3057" w:type="dxa"/>
            <w:gridSpan w:val="5"/>
          </w:tcPr>
          <w:p w14:paraId="6D628036" w14:textId="0610FCE2" w:rsidR="00BF004C" w:rsidRPr="00891863" w:rsidRDefault="00EB12CC" w:rsidP="0034430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80" w:type="dxa"/>
          </w:tcPr>
          <w:p w14:paraId="76DD921F" w14:textId="77777777" w:rsidR="00BF004C" w:rsidRPr="00891863" w:rsidRDefault="00BF004C" w:rsidP="0034430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75" w:type="dxa"/>
            <w:gridSpan w:val="5"/>
          </w:tcPr>
          <w:p w14:paraId="2D3BAEDE" w14:textId="4CE43D1A" w:rsidR="00BF004C" w:rsidRPr="00891863" w:rsidRDefault="00EB12CC" w:rsidP="00344305">
            <w:pPr>
              <w:pStyle w:val="acctfourfigures"/>
              <w:spacing w:line="240" w:lineRule="auto"/>
              <w:ind w:right="11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BF004C" w:rsidRPr="00891863" w14:paraId="080D2C23" w14:textId="77777777" w:rsidTr="00390D9E">
        <w:trPr>
          <w:trHeight w:val="20"/>
          <w:tblHeader/>
        </w:trPr>
        <w:tc>
          <w:tcPr>
            <w:tcW w:w="2860" w:type="dxa"/>
            <w:vMerge/>
          </w:tcPr>
          <w:p w14:paraId="34D4BD0E" w14:textId="77777777" w:rsidR="00BF004C" w:rsidRPr="00BF004C" w:rsidRDefault="00BF004C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91" w:hanging="19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71" w:type="dxa"/>
            <w:vAlign w:val="bottom"/>
          </w:tcPr>
          <w:p w14:paraId="60658931" w14:textId="77777777" w:rsidR="00BF004C" w:rsidRPr="00891863" w:rsidRDefault="00BF004C" w:rsidP="0034430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891863">
              <w:rPr>
                <w:rFonts w:ascii="Angsana New" w:hAnsi="Angsana New"/>
                <w:sz w:val="28"/>
                <w:szCs w:val="28"/>
                <w:cs/>
                <w:lang w:bidi="th-TH"/>
              </w:rPr>
              <w:t>ก่อน</w:t>
            </w:r>
          </w:p>
          <w:p w14:paraId="324D051A" w14:textId="77777777" w:rsidR="00BF004C" w:rsidRPr="00891863" w:rsidRDefault="00BF004C" w:rsidP="0034430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91863">
              <w:rPr>
                <w:rFonts w:ascii="Angsana New" w:hAnsi="Angsana New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4FC98A4A" w14:textId="77777777" w:rsidR="00BF004C" w:rsidRPr="00891863" w:rsidRDefault="00BF004C" w:rsidP="00344305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7" w:type="dxa"/>
            <w:vAlign w:val="bottom"/>
          </w:tcPr>
          <w:p w14:paraId="01CB1C8B" w14:textId="77777777" w:rsidR="00BF004C" w:rsidRPr="00891863" w:rsidRDefault="00BF004C" w:rsidP="0034430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91863">
              <w:rPr>
                <w:rFonts w:ascii="Angsana New" w:hAnsi="Angsana New"/>
                <w:sz w:val="28"/>
                <w:szCs w:val="28"/>
                <w:cs/>
                <w:lang w:bidi="th-TH"/>
              </w:rPr>
              <w:t>รายได้(ค่าใช้จ่าย) ภาษีเงินได้</w:t>
            </w:r>
          </w:p>
        </w:tc>
        <w:tc>
          <w:tcPr>
            <w:tcW w:w="180" w:type="dxa"/>
            <w:vAlign w:val="bottom"/>
          </w:tcPr>
          <w:p w14:paraId="6812A3EF" w14:textId="77777777" w:rsidR="00BF004C" w:rsidRPr="00891863" w:rsidRDefault="00BF004C" w:rsidP="00344305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9" w:type="dxa"/>
            <w:vAlign w:val="bottom"/>
          </w:tcPr>
          <w:p w14:paraId="2E2804CF" w14:textId="77777777" w:rsidR="00BF004C" w:rsidRPr="00891863" w:rsidRDefault="00BF004C" w:rsidP="0034430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891863">
              <w:rPr>
                <w:rFonts w:ascii="Angsana New" w:hAnsi="Angsana New"/>
                <w:sz w:val="28"/>
                <w:szCs w:val="28"/>
                <w:cs/>
                <w:lang w:bidi="th-TH"/>
              </w:rPr>
              <w:t>สุทธิจาก</w:t>
            </w:r>
          </w:p>
          <w:p w14:paraId="504D42C7" w14:textId="77777777" w:rsidR="00BF004C" w:rsidRPr="00891863" w:rsidRDefault="00BF004C" w:rsidP="0034430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891863">
              <w:rPr>
                <w:rFonts w:ascii="Angsana New" w:hAnsi="Angsana New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3F07B45E" w14:textId="77777777" w:rsidR="00BF004C" w:rsidRPr="00891863" w:rsidRDefault="00BF004C" w:rsidP="00344305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73" w:type="dxa"/>
            <w:vAlign w:val="bottom"/>
          </w:tcPr>
          <w:p w14:paraId="259F5F74" w14:textId="77777777" w:rsidR="00BF004C" w:rsidRPr="00891863" w:rsidRDefault="00BF004C" w:rsidP="0034430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891863">
              <w:rPr>
                <w:rFonts w:ascii="Angsana New" w:hAnsi="Angsana New"/>
                <w:sz w:val="28"/>
                <w:szCs w:val="28"/>
                <w:cs/>
                <w:lang w:bidi="th-TH"/>
              </w:rPr>
              <w:t>ก่อน</w:t>
            </w:r>
          </w:p>
          <w:p w14:paraId="6E1DAECB" w14:textId="77777777" w:rsidR="00BF004C" w:rsidRPr="00891863" w:rsidRDefault="00BF004C" w:rsidP="0034430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91863">
              <w:rPr>
                <w:rFonts w:ascii="Angsana New" w:hAnsi="Angsana New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03C790CB" w14:textId="77777777" w:rsidR="00BF004C" w:rsidRPr="00891863" w:rsidRDefault="00BF004C" w:rsidP="00344305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73" w:type="dxa"/>
            <w:vAlign w:val="bottom"/>
          </w:tcPr>
          <w:p w14:paraId="1A0A76B8" w14:textId="77777777" w:rsidR="00BF004C" w:rsidRPr="00891863" w:rsidRDefault="00BF004C" w:rsidP="0034430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91863">
              <w:rPr>
                <w:rFonts w:ascii="Angsana New" w:hAnsi="Angsana New"/>
                <w:sz w:val="28"/>
                <w:szCs w:val="28"/>
                <w:cs/>
                <w:lang w:bidi="th-TH"/>
              </w:rPr>
              <w:t>รายได้(ค่าใช้จ่าย) ภาษีเงินได้</w:t>
            </w:r>
          </w:p>
        </w:tc>
        <w:tc>
          <w:tcPr>
            <w:tcW w:w="180" w:type="dxa"/>
            <w:vAlign w:val="bottom"/>
          </w:tcPr>
          <w:p w14:paraId="1E792273" w14:textId="77777777" w:rsidR="00BF004C" w:rsidRPr="00891863" w:rsidRDefault="00BF004C" w:rsidP="00344305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9" w:type="dxa"/>
            <w:vAlign w:val="bottom"/>
          </w:tcPr>
          <w:p w14:paraId="282B52B2" w14:textId="77777777" w:rsidR="00BF004C" w:rsidRPr="00891863" w:rsidRDefault="00BF004C" w:rsidP="0034430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891863">
              <w:rPr>
                <w:rFonts w:ascii="Angsana New" w:hAnsi="Angsana New"/>
                <w:sz w:val="28"/>
                <w:szCs w:val="28"/>
                <w:cs/>
                <w:lang w:bidi="th-TH"/>
              </w:rPr>
              <w:t>สุทธิจาก</w:t>
            </w:r>
          </w:p>
          <w:p w14:paraId="211043FE" w14:textId="77777777" w:rsidR="00BF004C" w:rsidRPr="00891863" w:rsidRDefault="00BF004C" w:rsidP="0034430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891863">
              <w:rPr>
                <w:rFonts w:ascii="Angsana New" w:hAnsi="Angsana New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</w:tr>
      <w:tr w:rsidR="00BF004C" w:rsidRPr="00891863" w14:paraId="44BD7078" w14:textId="77777777" w:rsidTr="00390D9E">
        <w:trPr>
          <w:trHeight w:val="20"/>
          <w:tblHeader/>
        </w:trPr>
        <w:tc>
          <w:tcPr>
            <w:tcW w:w="2860" w:type="dxa"/>
          </w:tcPr>
          <w:p w14:paraId="7C62EB6A" w14:textId="77777777" w:rsidR="00BF004C" w:rsidRPr="00BF004C" w:rsidRDefault="00BF004C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91" w:hanging="19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12" w:type="dxa"/>
            <w:gridSpan w:val="11"/>
          </w:tcPr>
          <w:p w14:paraId="79EE4441" w14:textId="77777777" w:rsidR="00BF004C" w:rsidRPr="00891863" w:rsidRDefault="00BF004C" w:rsidP="0034430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91863">
              <w:rPr>
                <w:rFonts w:ascii="Angsana New" w:hAnsi="Angsana New"/>
                <w:i/>
                <w:iCs/>
                <w:sz w:val="28"/>
                <w:szCs w:val="28"/>
              </w:rPr>
              <w:t>(</w:t>
            </w:r>
            <w:r>
              <w:rPr>
                <w:rFonts w:ascii="Angsana New" w:hAnsi="Angsana New" w:hint="cs"/>
                <w:i/>
                <w:iCs/>
                <w:sz w:val="28"/>
                <w:szCs w:val="28"/>
                <w:cs/>
                <w:lang w:bidi="th-TH"/>
              </w:rPr>
              <w:t>พัน</w:t>
            </w:r>
            <w:r w:rsidRPr="00891863"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  <w:t>บาท</w:t>
            </w:r>
            <w:r w:rsidRPr="00891863">
              <w:rPr>
                <w:rFonts w:ascii="Angsana New" w:hAnsi="Angsana New"/>
                <w:i/>
                <w:iCs/>
                <w:sz w:val="28"/>
                <w:szCs w:val="28"/>
              </w:rPr>
              <w:t>)</w:t>
            </w:r>
          </w:p>
        </w:tc>
      </w:tr>
      <w:tr w:rsidR="00BF004C" w:rsidRPr="00891863" w14:paraId="16B11590" w14:textId="77777777" w:rsidTr="00390D9E">
        <w:trPr>
          <w:cantSplit/>
          <w:trHeight w:val="20"/>
        </w:trPr>
        <w:tc>
          <w:tcPr>
            <w:tcW w:w="2860" w:type="dxa"/>
          </w:tcPr>
          <w:p w14:paraId="32907300" w14:textId="77777777" w:rsidR="00BF004C" w:rsidRPr="00BF004C" w:rsidRDefault="00BF004C" w:rsidP="00344305">
            <w:pPr>
              <w:ind w:left="191" w:hanging="191"/>
              <w:rPr>
                <w:rFonts w:ascii="Angsana New" w:hAnsi="Angsana New"/>
                <w:sz w:val="28"/>
                <w:szCs w:val="28"/>
                <w:cs/>
              </w:rPr>
            </w:pPr>
            <w:r w:rsidRPr="00BF004C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รับรู้ในกำไรขาดทุนเบ็ดเสร็จอื่น </w:t>
            </w:r>
          </w:p>
        </w:tc>
        <w:tc>
          <w:tcPr>
            <w:tcW w:w="871" w:type="dxa"/>
            <w:vAlign w:val="bottom"/>
          </w:tcPr>
          <w:p w14:paraId="6A98A4CF" w14:textId="77777777" w:rsidR="00BF004C" w:rsidRPr="00891863" w:rsidRDefault="00BF004C" w:rsidP="00344305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CF782EB" w14:textId="77777777" w:rsidR="00BF004C" w:rsidRPr="00891863" w:rsidRDefault="00BF004C" w:rsidP="00344305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57" w:type="dxa"/>
            <w:vAlign w:val="bottom"/>
          </w:tcPr>
          <w:p w14:paraId="3E667CE3" w14:textId="77777777" w:rsidR="00BF004C" w:rsidRPr="00891863" w:rsidRDefault="00BF004C" w:rsidP="0034430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CD1F2B1" w14:textId="77777777" w:rsidR="00BF004C" w:rsidRPr="00891863" w:rsidRDefault="00BF004C" w:rsidP="00344305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69" w:type="dxa"/>
            <w:vAlign w:val="bottom"/>
          </w:tcPr>
          <w:p w14:paraId="1D587587" w14:textId="77777777" w:rsidR="00BF004C" w:rsidRPr="00891863" w:rsidRDefault="00BF004C" w:rsidP="0034430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65A16E05" w14:textId="77777777" w:rsidR="00BF004C" w:rsidRPr="00891863" w:rsidRDefault="00BF004C" w:rsidP="00344305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73" w:type="dxa"/>
            <w:vAlign w:val="bottom"/>
          </w:tcPr>
          <w:p w14:paraId="7D069592" w14:textId="77777777" w:rsidR="00BF004C" w:rsidRPr="00891863" w:rsidRDefault="00BF004C" w:rsidP="0034430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00A5077E" w14:textId="77777777" w:rsidR="00BF004C" w:rsidRPr="00891863" w:rsidRDefault="00BF004C" w:rsidP="0034430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73" w:type="dxa"/>
            <w:vAlign w:val="bottom"/>
          </w:tcPr>
          <w:p w14:paraId="561D0D37" w14:textId="77777777" w:rsidR="00BF004C" w:rsidRPr="00891863" w:rsidRDefault="00BF004C" w:rsidP="0034430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3390E9C6" w14:textId="77777777" w:rsidR="00BF004C" w:rsidRPr="00891863" w:rsidRDefault="00BF004C" w:rsidP="00344305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69" w:type="dxa"/>
            <w:vAlign w:val="bottom"/>
          </w:tcPr>
          <w:p w14:paraId="59651A5C" w14:textId="77777777" w:rsidR="00BF004C" w:rsidRPr="00891863" w:rsidRDefault="00BF004C" w:rsidP="0034430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EB12CC" w:rsidRPr="00891863" w14:paraId="46E2E129" w14:textId="77777777" w:rsidTr="00EB12CC">
        <w:trPr>
          <w:cantSplit/>
          <w:trHeight w:val="20"/>
        </w:trPr>
        <w:tc>
          <w:tcPr>
            <w:tcW w:w="2860" w:type="dxa"/>
          </w:tcPr>
          <w:p w14:paraId="2294FC7F" w14:textId="77777777" w:rsidR="00EB12CC" w:rsidRPr="00891863" w:rsidRDefault="00EB12CC" w:rsidP="00EB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91" w:hanging="191"/>
              <w:rPr>
                <w:rFonts w:ascii="Angsana New" w:hAnsi="Angsana New"/>
                <w:sz w:val="28"/>
                <w:szCs w:val="28"/>
                <w:cs/>
              </w:rPr>
            </w:pPr>
            <w:r w:rsidRPr="00891863">
              <w:rPr>
                <w:rFonts w:ascii="Angsana New" w:hAnsi="Angsana New"/>
                <w:sz w:val="28"/>
                <w:szCs w:val="28"/>
                <w:cs/>
              </w:rPr>
              <w:t>กำไร (ขาดทุน) จากการประมาณตามหลักคณิตศาสตร์ประกันภัย</w:t>
            </w:r>
          </w:p>
        </w:tc>
        <w:tc>
          <w:tcPr>
            <w:tcW w:w="871" w:type="dxa"/>
            <w:tcBorders>
              <w:bottom w:val="single" w:sz="4" w:space="0" w:color="auto"/>
            </w:tcBorders>
            <w:vAlign w:val="bottom"/>
          </w:tcPr>
          <w:p w14:paraId="48A75D0B" w14:textId="430F953A" w:rsidR="00EB12CC" w:rsidRPr="00891863" w:rsidRDefault="00EF008C" w:rsidP="00EB12CC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57A93EB8" w14:textId="77777777" w:rsidR="00EB12CC" w:rsidRPr="00891863" w:rsidRDefault="00EB12CC" w:rsidP="00EB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9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7" w:type="dxa"/>
            <w:tcBorders>
              <w:bottom w:val="single" w:sz="4" w:space="0" w:color="auto"/>
            </w:tcBorders>
            <w:vAlign w:val="bottom"/>
          </w:tcPr>
          <w:p w14:paraId="12D7FCE0" w14:textId="672FF91F" w:rsidR="00EB12CC" w:rsidRPr="00891863" w:rsidRDefault="00EF008C" w:rsidP="00EB12CC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030CE3A9" w14:textId="77777777" w:rsidR="00EB12CC" w:rsidRPr="00891863" w:rsidRDefault="00EB12CC" w:rsidP="00EB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9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9" w:type="dxa"/>
            <w:tcBorders>
              <w:bottom w:val="single" w:sz="4" w:space="0" w:color="auto"/>
            </w:tcBorders>
            <w:vAlign w:val="bottom"/>
          </w:tcPr>
          <w:p w14:paraId="20868C69" w14:textId="219DCCB1" w:rsidR="00EB12CC" w:rsidRPr="00891863" w:rsidRDefault="00EF008C" w:rsidP="00EB12CC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64C54C98" w14:textId="77777777" w:rsidR="00EB12CC" w:rsidRPr="00891863" w:rsidRDefault="00EB12CC" w:rsidP="00EB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9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73" w:type="dxa"/>
            <w:tcBorders>
              <w:bottom w:val="single" w:sz="4" w:space="0" w:color="auto"/>
            </w:tcBorders>
            <w:vAlign w:val="bottom"/>
          </w:tcPr>
          <w:p w14:paraId="001859C2" w14:textId="0EB699B9" w:rsidR="00EB12CC" w:rsidRPr="00891863" w:rsidRDefault="00EB12CC" w:rsidP="00EB12CC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1,246</w:t>
            </w:r>
          </w:p>
        </w:tc>
        <w:tc>
          <w:tcPr>
            <w:tcW w:w="180" w:type="dxa"/>
          </w:tcPr>
          <w:p w14:paraId="41382897" w14:textId="77777777" w:rsidR="00EB12CC" w:rsidRPr="00891863" w:rsidRDefault="00EB12CC" w:rsidP="00EB12CC">
            <w:pPr>
              <w:pStyle w:val="acctfourfigures"/>
              <w:tabs>
                <w:tab w:val="clear" w:pos="765"/>
                <w:tab w:val="decimal" w:pos="731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73" w:type="dxa"/>
            <w:tcBorders>
              <w:bottom w:val="single" w:sz="4" w:space="0" w:color="auto"/>
            </w:tcBorders>
            <w:vAlign w:val="bottom"/>
          </w:tcPr>
          <w:p w14:paraId="2279FCC7" w14:textId="7D427BF5" w:rsidR="00EB12CC" w:rsidRPr="00891863" w:rsidRDefault="00EB12CC" w:rsidP="00EB12CC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(250)</w:t>
            </w:r>
          </w:p>
        </w:tc>
        <w:tc>
          <w:tcPr>
            <w:tcW w:w="180" w:type="dxa"/>
          </w:tcPr>
          <w:p w14:paraId="3CE33031" w14:textId="77777777" w:rsidR="00EB12CC" w:rsidRPr="00891863" w:rsidRDefault="00EB12CC" w:rsidP="00EB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9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9" w:type="dxa"/>
            <w:tcBorders>
              <w:bottom w:val="single" w:sz="4" w:space="0" w:color="auto"/>
            </w:tcBorders>
            <w:vAlign w:val="bottom"/>
          </w:tcPr>
          <w:p w14:paraId="72BC8FBB" w14:textId="0F10BF49" w:rsidR="00EB12CC" w:rsidRPr="00891863" w:rsidRDefault="00EB12CC" w:rsidP="00EB12CC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996</w:t>
            </w:r>
          </w:p>
        </w:tc>
      </w:tr>
      <w:tr w:rsidR="00EB12CC" w:rsidRPr="00891863" w14:paraId="004D7178" w14:textId="77777777" w:rsidTr="00390D9E">
        <w:trPr>
          <w:cantSplit/>
          <w:trHeight w:val="20"/>
        </w:trPr>
        <w:tc>
          <w:tcPr>
            <w:tcW w:w="2860" w:type="dxa"/>
          </w:tcPr>
          <w:p w14:paraId="08E4AED9" w14:textId="77777777" w:rsidR="00EB12CC" w:rsidRPr="00891863" w:rsidRDefault="00EB12CC" w:rsidP="00EB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91" w:hanging="191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9186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148336" w14:textId="47DC9941" w:rsidR="00EB12CC" w:rsidRPr="00CA1F21" w:rsidRDefault="00EF008C" w:rsidP="00EB12CC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5FA9A4A" w14:textId="77777777" w:rsidR="00EB12CC" w:rsidRPr="00CA1F21" w:rsidRDefault="00EB12CC" w:rsidP="00EB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9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5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FDE366" w14:textId="36750A0E" w:rsidR="00EB12CC" w:rsidRPr="00CA1F21" w:rsidRDefault="00EF008C" w:rsidP="00EB12CC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C0983B6" w14:textId="77777777" w:rsidR="00EB12CC" w:rsidRPr="00CA1F21" w:rsidRDefault="00EB12CC" w:rsidP="00EB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9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0EDE25" w14:textId="3DC26F2D" w:rsidR="00EB12CC" w:rsidRPr="00CA1F21" w:rsidRDefault="00EF008C" w:rsidP="00EB12CC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96D0331" w14:textId="77777777" w:rsidR="00EB12CC" w:rsidRPr="00CA1F21" w:rsidRDefault="00EB12CC" w:rsidP="00EB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9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62028CC" w14:textId="26A5BC00" w:rsidR="00EB12CC" w:rsidRPr="00CA1F21" w:rsidRDefault="00EB12CC" w:rsidP="00EB12CC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CA1F21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1,246</w:t>
            </w:r>
          </w:p>
        </w:tc>
        <w:tc>
          <w:tcPr>
            <w:tcW w:w="180" w:type="dxa"/>
            <w:vAlign w:val="bottom"/>
          </w:tcPr>
          <w:p w14:paraId="0AC9E438" w14:textId="77777777" w:rsidR="00EB12CC" w:rsidRPr="00CA1F21" w:rsidRDefault="00EB12CC" w:rsidP="00EB12CC">
            <w:pPr>
              <w:pStyle w:val="acctfourfigures"/>
              <w:tabs>
                <w:tab w:val="clear" w:pos="765"/>
                <w:tab w:val="decimal" w:pos="731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E44DE1B" w14:textId="4D56CDA9" w:rsidR="00EB12CC" w:rsidRPr="00CA1F21" w:rsidRDefault="00EB12CC" w:rsidP="00EB12CC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CA1F21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(250)</w:t>
            </w:r>
          </w:p>
        </w:tc>
        <w:tc>
          <w:tcPr>
            <w:tcW w:w="180" w:type="dxa"/>
            <w:vAlign w:val="bottom"/>
          </w:tcPr>
          <w:p w14:paraId="3309A0A1" w14:textId="77777777" w:rsidR="00EB12CC" w:rsidRPr="00CA1F21" w:rsidRDefault="00EB12CC" w:rsidP="00EB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9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640CD8" w14:textId="623F3332" w:rsidR="00EB12CC" w:rsidRPr="00CA1F21" w:rsidRDefault="00EB12CC" w:rsidP="00EB12CC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CA1F21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996</w:t>
            </w:r>
          </w:p>
        </w:tc>
      </w:tr>
    </w:tbl>
    <w:p w14:paraId="7D714002" w14:textId="74606DF3" w:rsidR="00364BDF" w:rsidRDefault="00364BDF" w:rsidP="00344305">
      <w:pPr>
        <w:rPr>
          <w:rFonts w:asciiTheme="majorBidi" w:hAnsiTheme="majorBidi" w:cstheme="majorBidi"/>
          <w:sz w:val="30"/>
          <w:szCs w:val="30"/>
        </w:rPr>
      </w:pPr>
    </w:p>
    <w:tbl>
      <w:tblPr>
        <w:tblW w:w="10246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790"/>
        <w:gridCol w:w="716"/>
        <w:gridCol w:w="236"/>
        <w:gridCol w:w="771"/>
        <w:gridCol w:w="236"/>
        <w:gridCol w:w="701"/>
        <w:gridCol w:w="236"/>
        <w:gridCol w:w="795"/>
        <w:gridCol w:w="241"/>
        <w:gridCol w:w="647"/>
        <w:gridCol w:w="236"/>
        <w:gridCol w:w="721"/>
        <w:gridCol w:w="240"/>
        <w:gridCol w:w="719"/>
        <w:gridCol w:w="236"/>
        <w:gridCol w:w="725"/>
      </w:tblGrid>
      <w:tr w:rsidR="002825FC" w:rsidRPr="00CD79B8" w14:paraId="4E95A905" w14:textId="77777777" w:rsidTr="00B55D96">
        <w:trPr>
          <w:tblHeader/>
        </w:trPr>
        <w:tc>
          <w:tcPr>
            <w:tcW w:w="2790" w:type="dxa"/>
            <w:shd w:val="clear" w:color="auto" w:fill="auto"/>
          </w:tcPr>
          <w:p w14:paraId="2AEAF1DA" w14:textId="77777777" w:rsidR="002825FC" w:rsidRPr="00A44B0F" w:rsidRDefault="002825FC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  <w:r w:rsidRPr="00A44B0F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การกระทบยอดเพื่อหา</w:t>
            </w:r>
          </w:p>
        </w:tc>
        <w:tc>
          <w:tcPr>
            <w:tcW w:w="3691" w:type="dxa"/>
            <w:gridSpan w:val="7"/>
            <w:shd w:val="clear" w:color="auto" w:fill="auto"/>
          </w:tcPr>
          <w:p w14:paraId="124CF2B8" w14:textId="77777777" w:rsidR="002825FC" w:rsidRPr="00891863" w:rsidRDefault="002825FC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  <w:r w:rsidRPr="00891863">
              <w:rPr>
                <w:rFonts w:ascii="Angsana New" w:hAnsi="Angsana New"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41" w:type="dxa"/>
            <w:shd w:val="clear" w:color="auto" w:fill="auto"/>
          </w:tcPr>
          <w:p w14:paraId="2D082B00" w14:textId="77777777" w:rsidR="002825FC" w:rsidRPr="00891863" w:rsidRDefault="002825FC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24"/>
                <w:szCs w:val="24"/>
                <w:cs/>
              </w:rPr>
            </w:pPr>
          </w:p>
        </w:tc>
        <w:tc>
          <w:tcPr>
            <w:tcW w:w="3524" w:type="dxa"/>
            <w:gridSpan w:val="7"/>
            <w:shd w:val="clear" w:color="auto" w:fill="auto"/>
          </w:tcPr>
          <w:p w14:paraId="2D6674A5" w14:textId="77777777" w:rsidR="002825FC" w:rsidRPr="00891863" w:rsidRDefault="002825FC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24"/>
                <w:szCs w:val="24"/>
                <w:cs/>
              </w:rPr>
            </w:pPr>
            <w:r w:rsidRPr="00891863">
              <w:rPr>
                <w:rFonts w:ascii="Angsana New" w:hAnsi="Angsana New"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2825FC" w:rsidRPr="00CD79B8" w14:paraId="1DCB77AE" w14:textId="77777777" w:rsidTr="00B55D96">
        <w:trPr>
          <w:tblHeader/>
        </w:trPr>
        <w:tc>
          <w:tcPr>
            <w:tcW w:w="2790" w:type="dxa"/>
            <w:shd w:val="clear" w:color="auto" w:fill="auto"/>
          </w:tcPr>
          <w:p w14:paraId="5E81FECE" w14:textId="77777777" w:rsidR="002825FC" w:rsidRPr="00A44B0F" w:rsidRDefault="002825FC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7" w:right="-108"/>
              <w:jc w:val="thaiDistribute"/>
              <w:rPr>
                <w:rFonts w:ascii="Angsana New" w:hAnsi="Angsana New"/>
                <w:b/>
                <w:sz w:val="24"/>
                <w:szCs w:val="24"/>
              </w:rPr>
            </w:pPr>
            <w:r w:rsidRPr="00A44B0F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อัตราภาษีที่แท้จริง</w:t>
            </w:r>
          </w:p>
        </w:tc>
        <w:tc>
          <w:tcPr>
            <w:tcW w:w="1723" w:type="dxa"/>
            <w:gridSpan w:val="3"/>
            <w:shd w:val="clear" w:color="auto" w:fill="auto"/>
          </w:tcPr>
          <w:p w14:paraId="3C190472" w14:textId="033DEA29" w:rsidR="002825FC" w:rsidRPr="00891863" w:rsidRDefault="00EB12CC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  <w:r>
              <w:rPr>
                <w:rFonts w:ascii="Angsana New" w:hAnsi="Angsana New"/>
                <w:bCs/>
                <w:sz w:val="24"/>
                <w:szCs w:val="24"/>
              </w:rPr>
              <w:t>2563</w:t>
            </w:r>
          </w:p>
        </w:tc>
        <w:tc>
          <w:tcPr>
            <w:tcW w:w="236" w:type="dxa"/>
            <w:shd w:val="clear" w:color="auto" w:fill="auto"/>
          </w:tcPr>
          <w:p w14:paraId="26CC5A90" w14:textId="77777777" w:rsidR="002825FC" w:rsidRPr="00891863" w:rsidRDefault="002825FC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732" w:type="dxa"/>
            <w:gridSpan w:val="3"/>
            <w:shd w:val="clear" w:color="auto" w:fill="auto"/>
          </w:tcPr>
          <w:p w14:paraId="08BB154A" w14:textId="52532D27" w:rsidR="002825FC" w:rsidRPr="00891863" w:rsidRDefault="00EB12CC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  <w:r>
              <w:rPr>
                <w:rFonts w:ascii="Angsana New" w:hAnsi="Angsana New"/>
                <w:bCs/>
                <w:sz w:val="24"/>
                <w:szCs w:val="24"/>
              </w:rPr>
              <w:t>2562</w:t>
            </w:r>
          </w:p>
        </w:tc>
        <w:tc>
          <w:tcPr>
            <w:tcW w:w="241" w:type="dxa"/>
          </w:tcPr>
          <w:p w14:paraId="0C2C7C98" w14:textId="77777777" w:rsidR="002825FC" w:rsidRPr="00891863" w:rsidRDefault="002825FC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604" w:type="dxa"/>
            <w:gridSpan w:val="3"/>
          </w:tcPr>
          <w:p w14:paraId="21B49C5A" w14:textId="3D29B059" w:rsidR="002825FC" w:rsidRPr="00891863" w:rsidRDefault="00EB12CC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  <w:r>
              <w:rPr>
                <w:rFonts w:ascii="Angsana New" w:hAnsi="Angsana New"/>
                <w:bCs/>
                <w:sz w:val="24"/>
                <w:szCs w:val="24"/>
              </w:rPr>
              <w:t>2563</w:t>
            </w:r>
          </w:p>
        </w:tc>
        <w:tc>
          <w:tcPr>
            <w:tcW w:w="240" w:type="dxa"/>
          </w:tcPr>
          <w:p w14:paraId="28DEE6F6" w14:textId="77777777" w:rsidR="002825FC" w:rsidRPr="00891863" w:rsidRDefault="002825FC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680" w:type="dxa"/>
            <w:gridSpan w:val="3"/>
          </w:tcPr>
          <w:p w14:paraId="0A4F4309" w14:textId="52ACC87D" w:rsidR="002825FC" w:rsidRPr="00891863" w:rsidRDefault="00EB12CC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  <w:r>
              <w:rPr>
                <w:rFonts w:ascii="Angsana New" w:hAnsi="Angsana New"/>
                <w:bCs/>
                <w:sz w:val="24"/>
                <w:szCs w:val="24"/>
              </w:rPr>
              <w:t>2562</w:t>
            </w:r>
          </w:p>
        </w:tc>
      </w:tr>
      <w:tr w:rsidR="002825FC" w:rsidRPr="00CD79B8" w14:paraId="5C99FC7F" w14:textId="77777777" w:rsidTr="00B55D96">
        <w:trPr>
          <w:tblHeader/>
        </w:trPr>
        <w:tc>
          <w:tcPr>
            <w:tcW w:w="2790" w:type="dxa"/>
            <w:shd w:val="clear" w:color="auto" w:fill="auto"/>
          </w:tcPr>
          <w:p w14:paraId="21BB05A9" w14:textId="77777777" w:rsidR="002825FC" w:rsidRPr="00891863" w:rsidRDefault="002825FC" w:rsidP="00344305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6" w:type="dxa"/>
            <w:shd w:val="clear" w:color="auto" w:fill="auto"/>
          </w:tcPr>
          <w:p w14:paraId="1ED4E7C2" w14:textId="77777777" w:rsidR="002825FC" w:rsidRPr="00891863" w:rsidRDefault="002825FC" w:rsidP="00344305">
            <w:pPr>
              <w:pStyle w:val="acctfourfigures"/>
              <w:tabs>
                <w:tab w:val="clear" w:pos="765"/>
              </w:tabs>
              <w:spacing w:line="240" w:lineRule="auto"/>
              <w:ind w:left="-79" w:right="-127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891863">
              <w:rPr>
                <w:rFonts w:ascii="Angsana New" w:hAnsi="Angsana New"/>
                <w:sz w:val="24"/>
                <w:szCs w:val="24"/>
                <w:cs/>
                <w:lang w:bidi="th-TH"/>
              </w:rPr>
              <w:t>อัตราภาษี</w:t>
            </w:r>
          </w:p>
          <w:p w14:paraId="68CBBC44" w14:textId="77777777" w:rsidR="002825FC" w:rsidRPr="00891863" w:rsidRDefault="002825FC" w:rsidP="00344305">
            <w:pPr>
              <w:pStyle w:val="acctfourfigures"/>
              <w:tabs>
                <w:tab w:val="clear" w:pos="765"/>
              </w:tabs>
              <w:spacing w:line="240" w:lineRule="auto"/>
              <w:ind w:left="-79" w:right="-127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bidi="th-TH"/>
              </w:rPr>
            </w:pPr>
            <w:r w:rsidRPr="00891863"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236" w:type="dxa"/>
            <w:shd w:val="clear" w:color="auto" w:fill="auto"/>
          </w:tcPr>
          <w:p w14:paraId="6B025EC8" w14:textId="77777777" w:rsidR="002825FC" w:rsidRPr="00891863" w:rsidRDefault="002825FC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771" w:type="dxa"/>
            <w:tcBorders>
              <w:bottom w:val="nil"/>
            </w:tcBorders>
            <w:shd w:val="clear" w:color="auto" w:fill="auto"/>
          </w:tcPr>
          <w:p w14:paraId="54FB15F1" w14:textId="77777777" w:rsidR="002825FC" w:rsidRPr="00891863" w:rsidRDefault="002825FC" w:rsidP="00344305">
            <w:pPr>
              <w:pStyle w:val="acctfourfigures"/>
              <w:tabs>
                <w:tab w:val="clear" w:pos="765"/>
              </w:tabs>
              <w:spacing w:line="240" w:lineRule="auto"/>
              <w:ind w:left="-79" w:right="-102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bidi="th-TH"/>
              </w:rPr>
            </w:pPr>
          </w:p>
          <w:p w14:paraId="3F859EFC" w14:textId="77777777" w:rsidR="002825FC" w:rsidRPr="00891863" w:rsidRDefault="002825FC" w:rsidP="00344305">
            <w:pPr>
              <w:pStyle w:val="acctfourfigures"/>
              <w:tabs>
                <w:tab w:val="clear" w:pos="765"/>
              </w:tabs>
              <w:spacing w:line="240" w:lineRule="auto"/>
              <w:ind w:left="-79" w:right="-102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bidi="th-TH"/>
              </w:rPr>
            </w:pPr>
            <w:r w:rsidRPr="00891863"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  <w:t>(</w:t>
            </w:r>
            <w:r>
              <w:rPr>
                <w:rFonts w:ascii="Angsana New" w:hAnsi="Angsana New" w:hint="cs"/>
                <w:i/>
                <w:iCs/>
                <w:sz w:val="24"/>
                <w:szCs w:val="24"/>
                <w:cs/>
                <w:lang w:bidi="th-TH"/>
              </w:rPr>
              <w:t>พัน</w:t>
            </w:r>
            <w:r w:rsidRPr="00891863"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  <w:t>บาท)</w:t>
            </w:r>
          </w:p>
        </w:tc>
        <w:tc>
          <w:tcPr>
            <w:tcW w:w="236" w:type="dxa"/>
            <w:shd w:val="clear" w:color="auto" w:fill="auto"/>
          </w:tcPr>
          <w:p w14:paraId="0430FAA0" w14:textId="77777777" w:rsidR="002825FC" w:rsidRPr="00891863" w:rsidRDefault="002825FC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701" w:type="dxa"/>
            <w:shd w:val="clear" w:color="auto" w:fill="auto"/>
          </w:tcPr>
          <w:p w14:paraId="660B6DC4" w14:textId="77777777" w:rsidR="002825FC" w:rsidRPr="00891863" w:rsidRDefault="002825FC" w:rsidP="00344305">
            <w:pPr>
              <w:pStyle w:val="acctfourfigures"/>
              <w:tabs>
                <w:tab w:val="clear" w:pos="765"/>
              </w:tabs>
              <w:spacing w:line="240" w:lineRule="auto"/>
              <w:ind w:left="-79" w:right="-7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891863">
              <w:rPr>
                <w:rFonts w:ascii="Angsana New" w:hAnsi="Angsana New"/>
                <w:sz w:val="24"/>
                <w:szCs w:val="24"/>
                <w:cs/>
                <w:lang w:bidi="th-TH"/>
              </w:rPr>
              <w:t>อัตราภาษี</w:t>
            </w:r>
          </w:p>
          <w:p w14:paraId="5F7EE765" w14:textId="77777777" w:rsidR="002825FC" w:rsidRPr="00891863" w:rsidRDefault="002825FC" w:rsidP="00344305">
            <w:pPr>
              <w:pStyle w:val="acctfourfigures"/>
              <w:tabs>
                <w:tab w:val="clear" w:pos="765"/>
              </w:tabs>
              <w:spacing w:line="240" w:lineRule="auto"/>
              <w:ind w:left="-79" w:right="-76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  <w:r w:rsidRPr="00891863"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236" w:type="dxa"/>
            <w:shd w:val="clear" w:color="auto" w:fill="auto"/>
          </w:tcPr>
          <w:p w14:paraId="227FFCD0" w14:textId="77777777" w:rsidR="002825FC" w:rsidRPr="00891863" w:rsidRDefault="002825FC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795" w:type="dxa"/>
            <w:tcBorders>
              <w:bottom w:val="nil"/>
            </w:tcBorders>
            <w:shd w:val="clear" w:color="auto" w:fill="auto"/>
          </w:tcPr>
          <w:p w14:paraId="2312795A" w14:textId="77777777" w:rsidR="002825FC" w:rsidRPr="00891863" w:rsidRDefault="002825FC" w:rsidP="00344305">
            <w:pPr>
              <w:pStyle w:val="acctfourfigures"/>
              <w:tabs>
                <w:tab w:val="clear" w:pos="765"/>
              </w:tabs>
              <w:spacing w:line="240" w:lineRule="auto"/>
              <w:ind w:left="-79" w:right="-11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16C6379B" w14:textId="77777777" w:rsidR="002825FC" w:rsidRPr="00891863" w:rsidRDefault="002825FC" w:rsidP="00344305">
            <w:pPr>
              <w:pStyle w:val="acctfourfigures"/>
              <w:tabs>
                <w:tab w:val="clear" w:pos="765"/>
              </w:tabs>
              <w:spacing w:line="240" w:lineRule="auto"/>
              <w:ind w:left="-79" w:right="-116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bidi="th-TH"/>
              </w:rPr>
            </w:pPr>
            <w:r w:rsidRPr="00891863"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  <w:t>(</w:t>
            </w:r>
            <w:r>
              <w:rPr>
                <w:rFonts w:ascii="Angsana New" w:hAnsi="Angsana New" w:hint="cs"/>
                <w:i/>
                <w:iCs/>
                <w:sz w:val="24"/>
                <w:szCs w:val="24"/>
                <w:cs/>
                <w:lang w:bidi="th-TH"/>
              </w:rPr>
              <w:t>พัน</w:t>
            </w:r>
            <w:r w:rsidRPr="00891863"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  <w:t>บาท)</w:t>
            </w:r>
          </w:p>
        </w:tc>
        <w:tc>
          <w:tcPr>
            <w:tcW w:w="241" w:type="dxa"/>
            <w:tcBorders>
              <w:bottom w:val="nil"/>
            </w:tcBorders>
          </w:tcPr>
          <w:p w14:paraId="4D4FFAD7" w14:textId="77777777" w:rsidR="002825FC" w:rsidRPr="00891863" w:rsidRDefault="002825FC" w:rsidP="00344305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647" w:type="dxa"/>
            <w:tcBorders>
              <w:bottom w:val="nil"/>
            </w:tcBorders>
          </w:tcPr>
          <w:p w14:paraId="1056F987" w14:textId="77777777" w:rsidR="002825FC" w:rsidRPr="00891863" w:rsidRDefault="002825FC" w:rsidP="00344305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891863">
              <w:rPr>
                <w:rFonts w:ascii="Angsana New" w:hAnsi="Angsana New"/>
                <w:sz w:val="24"/>
                <w:szCs w:val="24"/>
                <w:cs/>
                <w:lang w:bidi="th-TH"/>
              </w:rPr>
              <w:t>อัตราภาษี</w:t>
            </w:r>
          </w:p>
          <w:p w14:paraId="73AF6756" w14:textId="77777777" w:rsidR="002825FC" w:rsidRPr="00891863" w:rsidRDefault="002825FC" w:rsidP="00344305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891863"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236" w:type="dxa"/>
            <w:tcBorders>
              <w:bottom w:val="nil"/>
            </w:tcBorders>
          </w:tcPr>
          <w:p w14:paraId="2B1C5065" w14:textId="77777777" w:rsidR="002825FC" w:rsidRPr="00891863" w:rsidRDefault="002825FC" w:rsidP="00344305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1" w:type="dxa"/>
            <w:tcBorders>
              <w:bottom w:val="nil"/>
            </w:tcBorders>
          </w:tcPr>
          <w:p w14:paraId="7844F9CC" w14:textId="77777777" w:rsidR="002825FC" w:rsidRPr="00891863" w:rsidRDefault="002825FC" w:rsidP="00344305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bidi="th-TH"/>
              </w:rPr>
            </w:pPr>
          </w:p>
          <w:p w14:paraId="092FEF6A" w14:textId="77777777" w:rsidR="002825FC" w:rsidRPr="00891863" w:rsidRDefault="002825FC" w:rsidP="00344305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891863"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  <w:t>(</w:t>
            </w:r>
            <w:r>
              <w:rPr>
                <w:rFonts w:ascii="Angsana New" w:hAnsi="Angsana New" w:hint="cs"/>
                <w:i/>
                <w:iCs/>
                <w:sz w:val="24"/>
                <w:szCs w:val="24"/>
                <w:cs/>
                <w:lang w:bidi="th-TH"/>
              </w:rPr>
              <w:t>พัน</w:t>
            </w:r>
            <w:r w:rsidRPr="00891863"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  <w:t>บาท)</w:t>
            </w:r>
          </w:p>
        </w:tc>
        <w:tc>
          <w:tcPr>
            <w:tcW w:w="240" w:type="dxa"/>
            <w:tcBorders>
              <w:bottom w:val="nil"/>
            </w:tcBorders>
          </w:tcPr>
          <w:p w14:paraId="0F0062FE" w14:textId="77777777" w:rsidR="002825FC" w:rsidRPr="00891863" w:rsidRDefault="002825FC" w:rsidP="00344305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19" w:type="dxa"/>
            <w:tcBorders>
              <w:bottom w:val="nil"/>
            </w:tcBorders>
          </w:tcPr>
          <w:p w14:paraId="1CE26791" w14:textId="77777777" w:rsidR="002825FC" w:rsidRPr="00891863" w:rsidRDefault="002825FC" w:rsidP="00344305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891863">
              <w:rPr>
                <w:rFonts w:ascii="Angsana New" w:hAnsi="Angsana New"/>
                <w:sz w:val="24"/>
                <w:szCs w:val="24"/>
                <w:cs/>
                <w:lang w:bidi="th-TH"/>
              </w:rPr>
              <w:t>อัตราภาษี</w:t>
            </w:r>
          </w:p>
          <w:p w14:paraId="34ABEF7B" w14:textId="77777777" w:rsidR="002825FC" w:rsidRPr="00891863" w:rsidRDefault="002825FC" w:rsidP="00344305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891863"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236" w:type="dxa"/>
            <w:tcBorders>
              <w:bottom w:val="nil"/>
            </w:tcBorders>
          </w:tcPr>
          <w:p w14:paraId="430F184D" w14:textId="77777777" w:rsidR="002825FC" w:rsidRPr="00891863" w:rsidRDefault="002825FC" w:rsidP="00344305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5" w:type="dxa"/>
            <w:tcBorders>
              <w:bottom w:val="nil"/>
            </w:tcBorders>
          </w:tcPr>
          <w:p w14:paraId="35241AEA" w14:textId="77777777" w:rsidR="002825FC" w:rsidRPr="00891863" w:rsidRDefault="002825FC" w:rsidP="00344305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45294DC9" w14:textId="77777777" w:rsidR="002825FC" w:rsidRPr="00891863" w:rsidRDefault="002825FC" w:rsidP="00344305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891863"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  <w:t>(</w:t>
            </w:r>
            <w:r>
              <w:rPr>
                <w:rFonts w:ascii="Angsana New" w:hAnsi="Angsana New" w:hint="cs"/>
                <w:i/>
                <w:iCs/>
                <w:sz w:val="24"/>
                <w:szCs w:val="24"/>
                <w:cs/>
                <w:lang w:bidi="th-TH"/>
              </w:rPr>
              <w:t>พัน</w:t>
            </w:r>
            <w:r w:rsidRPr="00891863"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  <w:t>บาท)</w:t>
            </w:r>
          </w:p>
        </w:tc>
      </w:tr>
      <w:tr w:rsidR="00EB12CC" w:rsidRPr="00CD79B8" w14:paraId="23CC01C2" w14:textId="77777777" w:rsidTr="00B55D96">
        <w:tc>
          <w:tcPr>
            <w:tcW w:w="2790" w:type="dxa"/>
            <w:shd w:val="clear" w:color="auto" w:fill="auto"/>
          </w:tcPr>
          <w:p w14:paraId="1A78843B" w14:textId="7BEA1FDE" w:rsidR="00EB12CC" w:rsidRPr="00891863" w:rsidRDefault="00EB12CC" w:rsidP="00EB12CC">
            <w:pPr>
              <w:rPr>
                <w:rFonts w:ascii="Angsana New" w:hAnsi="Angsana New"/>
                <w:sz w:val="24"/>
                <w:szCs w:val="24"/>
                <w:cs/>
              </w:rPr>
            </w:pPr>
            <w:r w:rsidRPr="00A96849">
              <w:rPr>
                <w:rFonts w:asciiTheme="majorBidi" w:hAnsiTheme="majorBidi" w:cstheme="majorBidi"/>
                <w:sz w:val="24"/>
                <w:szCs w:val="24"/>
                <w:cs/>
              </w:rPr>
              <w:t>กำไรก่อนภาษีเงินได้รวม</w:t>
            </w:r>
          </w:p>
        </w:tc>
        <w:tc>
          <w:tcPr>
            <w:tcW w:w="716" w:type="dxa"/>
            <w:shd w:val="clear" w:color="auto" w:fill="auto"/>
          </w:tcPr>
          <w:p w14:paraId="1C759B16" w14:textId="77777777" w:rsidR="00EB12CC" w:rsidRPr="00891863" w:rsidRDefault="00EB12CC" w:rsidP="00EB12CC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66CB51B0" w14:textId="77777777" w:rsidR="00EB12CC" w:rsidRPr="00891863" w:rsidRDefault="00EB12CC" w:rsidP="00EB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771" w:type="dxa"/>
            <w:tcBorders>
              <w:bottom w:val="double" w:sz="4" w:space="0" w:color="auto"/>
            </w:tcBorders>
            <w:shd w:val="clear" w:color="auto" w:fill="auto"/>
          </w:tcPr>
          <w:p w14:paraId="2109BDB5" w14:textId="242F555A" w:rsidR="00EB12CC" w:rsidRPr="00891863" w:rsidRDefault="00EF008C" w:rsidP="00EB12CC">
            <w:pPr>
              <w:pStyle w:val="acctfourfigures"/>
              <w:tabs>
                <w:tab w:val="clear" w:pos="765"/>
              </w:tabs>
              <w:spacing w:line="240" w:lineRule="auto"/>
              <w:ind w:left="-79" w:right="-11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</w:t>
            </w:r>
            <w:r w:rsidR="0077763E">
              <w:rPr>
                <w:rFonts w:ascii="Angsana New" w:hAnsi="Angsana New"/>
                <w:sz w:val="24"/>
                <w:szCs w:val="24"/>
              </w:rPr>
              <w:t>76,444</w:t>
            </w:r>
          </w:p>
        </w:tc>
        <w:tc>
          <w:tcPr>
            <w:tcW w:w="236" w:type="dxa"/>
            <w:shd w:val="clear" w:color="auto" w:fill="auto"/>
          </w:tcPr>
          <w:p w14:paraId="0DBF8A65" w14:textId="77777777" w:rsidR="00EB12CC" w:rsidRPr="00891863" w:rsidRDefault="00EB12CC" w:rsidP="00EB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701" w:type="dxa"/>
            <w:shd w:val="clear" w:color="auto" w:fill="auto"/>
          </w:tcPr>
          <w:p w14:paraId="082CFCAB" w14:textId="77777777" w:rsidR="00EB12CC" w:rsidRPr="00891863" w:rsidRDefault="00EB12CC" w:rsidP="00EB12CC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40E5D389" w14:textId="77777777" w:rsidR="00EB12CC" w:rsidRPr="00891863" w:rsidRDefault="00EB12CC" w:rsidP="00EB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795" w:type="dxa"/>
            <w:tcBorders>
              <w:bottom w:val="double" w:sz="4" w:space="0" w:color="auto"/>
            </w:tcBorders>
            <w:shd w:val="clear" w:color="auto" w:fill="auto"/>
          </w:tcPr>
          <w:p w14:paraId="4BF0F713" w14:textId="1286906E" w:rsidR="00EB12CC" w:rsidRPr="00891863" w:rsidRDefault="00EB12CC" w:rsidP="00EB12CC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left="-79" w:right="-119"/>
              <w:rPr>
                <w:rFonts w:ascii="Angsana New" w:hAnsi="Angsana New"/>
                <w:sz w:val="24"/>
                <w:szCs w:val="24"/>
              </w:rPr>
            </w:pPr>
            <w:r w:rsidRPr="00A96849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36,54</w:t>
            </w:r>
            <w:r w:rsidR="004C4319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241" w:type="dxa"/>
            <w:tcBorders>
              <w:bottom w:val="nil"/>
            </w:tcBorders>
          </w:tcPr>
          <w:p w14:paraId="7643789A" w14:textId="77777777" w:rsidR="00EB12CC" w:rsidRPr="00891863" w:rsidRDefault="00EB12CC" w:rsidP="00EB12CC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47" w:type="dxa"/>
            <w:tcBorders>
              <w:bottom w:val="nil"/>
            </w:tcBorders>
          </w:tcPr>
          <w:p w14:paraId="1576B0F2" w14:textId="77777777" w:rsidR="00EB12CC" w:rsidRPr="00891863" w:rsidRDefault="00EB12CC" w:rsidP="00EB12CC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056EF747" w14:textId="77777777" w:rsidR="00EB12CC" w:rsidRPr="00891863" w:rsidRDefault="00EB12CC" w:rsidP="00EB12CC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1" w:type="dxa"/>
            <w:tcBorders>
              <w:bottom w:val="double" w:sz="4" w:space="0" w:color="auto"/>
            </w:tcBorders>
          </w:tcPr>
          <w:p w14:paraId="0D111D96" w14:textId="53656FD6" w:rsidR="00EB12CC" w:rsidRPr="00891863" w:rsidRDefault="00EF008C" w:rsidP="00EB12CC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</w:t>
            </w:r>
            <w:r w:rsidR="0077763E">
              <w:rPr>
                <w:rFonts w:ascii="Angsana New" w:hAnsi="Angsana New"/>
                <w:sz w:val="24"/>
                <w:szCs w:val="24"/>
              </w:rPr>
              <w:t>49,503</w:t>
            </w:r>
          </w:p>
        </w:tc>
        <w:tc>
          <w:tcPr>
            <w:tcW w:w="240" w:type="dxa"/>
            <w:tcBorders>
              <w:bottom w:val="nil"/>
            </w:tcBorders>
          </w:tcPr>
          <w:p w14:paraId="64A8BF35" w14:textId="77777777" w:rsidR="00EB12CC" w:rsidRPr="00891863" w:rsidRDefault="00EB12CC" w:rsidP="00EB12CC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9" w:type="dxa"/>
            <w:tcBorders>
              <w:bottom w:val="nil"/>
            </w:tcBorders>
          </w:tcPr>
          <w:p w14:paraId="38BC4B8A" w14:textId="77777777" w:rsidR="00EB12CC" w:rsidRPr="00891863" w:rsidRDefault="00EB12CC" w:rsidP="00EB12CC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2AAACD91" w14:textId="77777777" w:rsidR="00EB12CC" w:rsidRPr="00891863" w:rsidRDefault="00EB12CC" w:rsidP="00EB12CC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5" w:type="dxa"/>
            <w:tcBorders>
              <w:bottom w:val="double" w:sz="4" w:space="0" w:color="auto"/>
            </w:tcBorders>
          </w:tcPr>
          <w:p w14:paraId="759D04BF" w14:textId="7F706FB8" w:rsidR="00EB12CC" w:rsidRPr="00891863" w:rsidRDefault="00EB12CC" w:rsidP="00EB12CC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126"/>
              <w:rPr>
                <w:rFonts w:ascii="Angsana New" w:hAnsi="Angsana New"/>
                <w:sz w:val="24"/>
                <w:szCs w:val="24"/>
              </w:rPr>
            </w:pPr>
            <w:r w:rsidRPr="00A96849">
              <w:rPr>
                <w:rFonts w:asciiTheme="majorBidi" w:hAnsiTheme="majorBidi" w:cstheme="majorBidi"/>
                <w:sz w:val="24"/>
                <w:szCs w:val="24"/>
              </w:rPr>
              <w:t>12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Pr="00A9684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127</w:t>
            </w:r>
          </w:p>
        </w:tc>
      </w:tr>
      <w:tr w:rsidR="00EB12CC" w:rsidRPr="00CD79B8" w14:paraId="58D19F24" w14:textId="77777777" w:rsidTr="00B55D96">
        <w:tc>
          <w:tcPr>
            <w:tcW w:w="2790" w:type="dxa"/>
            <w:tcBorders>
              <w:bottom w:val="nil"/>
            </w:tcBorders>
            <w:shd w:val="clear" w:color="auto" w:fill="auto"/>
          </w:tcPr>
          <w:p w14:paraId="646C3861" w14:textId="77777777" w:rsidR="00EB12CC" w:rsidRPr="00891863" w:rsidRDefault="00EB12CC" w:rsidP="00EB12CC">
            <w:pPr>
              <w:rPr>
                <w:rFonts w:ascii="Angsana New" w:hAnsi="Angsana New"/>
                <w:sz w:val="24"/>
                <w:szCs w:val="24"/>
              </w:rPr>
            </w:pPr>
            <w:r w:rsidRPr="00A96849">
              <w:rPr>
                <w:rFonts w:asciiTheme="majorBidi" w:hAnsiTheme="majorBidi" w:cstheme="majorBidi"/>
                <w:sz w:val="24"/>
                <w:szCs w:val="24"/>
                <w:cs/>
              </w:rPr>
              <w:t>จำนวนภาษีตามอัตราภาษีเงินได้</w:t>
            </w:r>
          </w:p>
        </w:tc>
        <w:tc>
          <w:tcPr>
            <w:tcW w:w="716" w:type="dxa"/>
            <w:tcBorders>
              <w:bottom w:val="nil"/>
            </w:tcBorders>
            <w:shd w:val="clear" w:color="auto" w:fill="auto"/>
          </w:tcPr>
          <w:p w14:paraId="26BBD754" w14:textId="25126545" w:rsidR="00EB12CC" w:rsidRPr="00891863" w:rsidRDefault="00EF008C" w:rsidP="00EB12CC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20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0F406F2F" w14:textId="77777777" w:rsidR="00EB12CC" w:rsidRPr="00891863" w:rsidRDefault="00EB12CC" w:rsidP="00EB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771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35F6245C" w14:textId="662EC016" w:rsidR="00EB12CC" w:rsidRPr="00891863" w:rsidRDefault="00EF008C" w:rsidP="0077763E">
            <w:pPr>
              <w:pStyle w:val="acctfourfigures"/>
              <w:tabs>
                <w:tab w:val="clear" w:pos="765"/>
              </w:tabs>
              <w:spacing w:line="240" w:lineRule="auto"/>
              <w:ind w:left="-79" w:right="-1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</w:t>
            </w:r>
            <w:r w:rsidR="0077763E">
              <w:rPr>
                <w:rFonts w:ascii="Angsana New" w:hAnsi="Angsana New"/>
                <w:sz w:val="24"/>
                <w:szCs w:val="24"/>
              </w:rPr>
              <w:t>5,28</w:t>
            </w:r>
            <w:r w:rsidR="004C4319">
              <w:rPr>
                <w:rFonts w:ascii="Angsana New" w:hAnsi="Angsana New"/>
                <w:sz w:val="24"/>
                <w:szCs w:val="24"/>
              </w:rPr>
              <w:t>9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3EDD9F6F" w14:textId="77777777" w:rsidR="00EB12CC" w:rsidRPr="00891863" w:rsidRDefault="00EB12CC" w:rsidP="00EB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701" w:type="dxa"/>
            <w:tcBorders>
              <w:bottom w:val="nil"/>
            </w:tcBorders>
            <w:shd w:val="clear" w:color="auto" w:fill="auto"/>
          </w:tcPr>
          <w:p w14:paraId="573A4023" w14:textId="62168FA1" w:rsidR="00EB12CC" w:rsidRPr="00891863" w:rsidRDefault="00EB12CC" w:rsidP="00EB12CC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96849">
              <w:rPr>
                <w:rFonts w:asciiTheme="majorBidi" w:hAnsiTheme="majorBidi" w:cstheme="majorBidi"/>
                <w:sz w:val="24"/>
                <w:szCs w:val="24"/>
              </w:rPr>
              <w:t>20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70BB5E3F" w14:textId="77777777" w:rsidR="00EB12CC" w:rsidRPr="00891863" w:rsidRDefault="00EB12CC" w:rsidP="00EB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795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5F1B876D" w14:textId="539F6226" w:rsidR="00EB12CC" w:rsidRPr="00891863" w:rsidRDefault="00EB12CC" w:rsidP="00EB12CC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left="-79" w:right="-119"/>
              <w:rPr>
                <w:rFonts w:ascii="Angsana New" w:hAnsi="Angsana New"/>
                <w:sz w:val="24"/>
                <w:szCs w:val="24"/>
              </w:rPr>
            </w:pPr>
            <w:r w:rsidRPr="00A96849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7,309</w:t>
            </w:r>
          </w:p>
        </w:tc>
        <w:tc>
          <w:tcPr>
            <w:tcW w:w="241" w:type="dxa"/>
            <w:tcBorders>
              <w:top w:val="nil"/>
              <w:bottom w:val="nil"/>
            </w:tcBorders>
          </w:tcPr>
          <w:p w14:paraId="3E275A35" w14:textId="77777777" w:rsidR="00EB12CC" w:rsidRPr="00891863" w:rsidRDefault="00EB12CC" w:rsidP="00EB12CC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47" w:type="dxa"/>
            <w:tcBorders>
              <w:top w:val="nil"/>
              <w:bottom w:val="nil"/>
            </w:tcBorders>
          </w:tcPr>
          <w:p w14:paraId="06BC7587" w14:textId="02826AFA" w:rsidR="00EB12CC" w:rsidRPr="00891863" w:rsidRDefault="00EF008C" w:rsidP="00EB12CC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20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06F58075" w14:textId="77777777" w:rsidR="00EB12CC" w:rsidRPr="00891863" w:rsidRDefault="00EB12CC" w:rsidP="00EB12CC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1" w:type="dxa"/>
            <w:tcBorders>
              <w:top w:val="double" w:sz="4" w:space="0" w:color="auto"/>
              <w:bottom w:val="nil"/>
            </w:tcBorders>
          </w:tcPr>
          <w:p w14:paraId="134DB5C3" w14:textId="259C6C0B" w:rsidR="00EB12CC" w:rsidRPr="00891863" w:rsidRDefault="0077763E" w:rsidP="00EB12CC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29,900</w:t>
            </w:r>
          </w:p>
        </w:tc>
        <w:tc>
          <w:tcPr>
            <w:tcW w:w="240" w:type="dxa"/>
            <w:tcBorders>
              <w:top w:val="nil"/>
              <w:bottom w:val="nil"/>
            </w:tcBorders>
          </w:tcPr>
          <w:p w14:paraId="2742C897" w14:textId="77777777" w:rsidR="00EB12CC" w:rsidRPr="00891863" w:rsidRDefault="00EB12CC" w:rsidP="00EB12CC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9" w:type="dxa"/>
            <w:tcBorders>
              <w:top w:val="nil"/>
              <w:bottom w:val="nil"/>
            </w:tcBorders>
          </w:tcPr>
          <w:p w14:paraId="48161F06" w14:textId="5E292AF0" w:rsidR="00EB12CC" w:rsidRPr="00891863" w:rsidRDefault="00EB12CC" w:rsidP="00EB12CC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96849">
              <w:rPr>
                <w:rFonts w:asciiTheme="majorBidi" w:hAnsiTheme="majorBidi" w:cstheme="majorBidi"/>
                <w:sz w:val="24"/>
                <w:szCs w:val="24"/>
              </w:rPr>
              <w:t>20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13B0FEAD" w14:textId="77777777" w:rsidR="00EB12CC" w:rsidRPr="00891863" w:rsidRDefault="00EB12CC" w:rsidP="00EB12CC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5" w:type="dxa"/>
            <w:tcBorders>
              <w:top w:val="double" w:sz="4" w:space="0" w:color="auto"/>
              <w:bottom w:val="nil"/>
            </w:tcBorders>
          </w:tcPr>
          <w:p w14:paraId="0826EFFE" w14:textId="66F2395F" w:rsidR="00EB12CC" w:rsidRPr="00891863" w:rsidRDefault="00EB12CC" w:rsidP="00EB12CC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126"/>
              <w:rPr>
                <w:rFonts w:ascii="Angsana New" w:hAnsi="Angsana New"/>
                <w:sz w:val="24"/>
                <w:szCs w:val="24"/>
              </w:rPr>
            </w:pPr>
            <w:r w:rsidRPr="00A96849">
              <w:rPr>
                <w:rFonts w:asciiTheme="majorBidi" w:hAnsiTheme="majorBidi" w:cstheme="majorBidi"/>
                <w:sz w:val="24"/>
                <w:szCs w:val="24"/>
              </w:rPr>
              <w:t>25,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225</w:t>
            </w:r>
          </w:p>
        </w:tc>
      </w:tr>
      <w:tr w:rsidR="00EB12CC" w:rsidRPr="00CD79B8" w14:paraId="1C9E3B82" w14:textId="77777777" w:rsidTr="00B55D96">
        <w:tc>
          <w:tcPr>
            <w:tcW w:w="2790" w:type="dxa"/>
            <w:tcBorders>
              <w:top w:val="nil"/>
            </w:tcBorders>
            <w:shd w:val="clear" w:color="auto" w:fill="auto"/>
          </w:tcPr>
          <w:p w14:paraId="7CD306EF" w14:textId="77777777" w:rsidR="00EB12CC" w:rsidRPr="00891863" w:rsidRDefault="00EB12CC" w:rsidP="00EB12CC">
            <w:pPr>
              <w:tabs>
                <w:tab w:val="clear" w:pos="227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A96849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ค่าใช้จ่ายต้องห้ามทางภาษี</w:t>
            </w:r>
          </w:p>
        </w:tc>
        <w:tc>
          <w:tcPr>
            <w:tcW w:w="716" w:type="dxa"/>
            <w:tcBorders>
              <w:top w:val="nil"/>
            </w:tcBorders>
            <w:shd w:val="clear" w:color="auto" w:fill="auto"/>
          </w:tcPr>
          <w:p w14:paraId="46BDFD61" w14:textId="77777777" w:rsidR="00EB12CC" w:rsidRPr="00891863" w:rsidRDefault="00EB12CC" w:rsidP="00EB12CC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</w:tcBorders>
            <w:shd w:val="clear" w:color="auto" w:fill="auto"/>
          </w:tcPr>
          <w:p w14:paraId="01AE4424" w14:textId="77777777" w:rsidR="00EB12CC" w:rsidRPr="00891863" w:rsidRDefault="00EB12CC" w:rsidP="00EB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771" w:type="dxa"/>
            <w:tcBorders>
              <w:top w:val="nil"/>
            </w:tcBorders>
            <w:shd w:val="clear" w:color="auto" w:fill="auto"/>
          </w:tcPr>
          <w:p w14:paraId="1578BAA6" w14:textId="579CD165" w:rsidR="00EB12CC" w:rsidRPr="00891863" w:rsidRDefault="00EF008C" w:rsidP="0077763E">
            <w:pPr>
              <w:pStyle w:val="acctfourfigures"/>
              <w:tabs>
                <w:tab w:val="clear" w:pos="765"/>
              </w:tabs>
              <w:spacing w:line="240" w:lineRule="auto"/>
              <w:ind w:left="-79" w:right="-1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112</w:t>
            </w:r>
          </w:p>
        </w:tc>
        <w:tc>
          <w:tcPr>
            <w:tcW w:w="236" w:type="dxa"/>
            <w:tcBorders>
              <w:top w:val="nil"/>
            </w:tcBorders>
            <w:shd w:val="clear" w:color="auto" w:fill="auto"/>
          </w:tcPr>
          <w:p w14:paraId="539D342B" w14:textId="77777777" w:rsidR="00EB12CC" w:rsidRPr="00891863" w:rsidRDefault="00EB12CC" w:rsidP="00EB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701" w:type="dxa"/>
            <w:tcBorders>
              <w:top w:val="nil"/>
            </w:tcBorders>
            <w:shd w:val="clear" w:color="auto" w:fill="auto"/>
          </w:tcPr>
          <w:p w14:paraId="50E73980" w14:textId="77777777" w:rsidR="00EB12CC" w:rsidRPr="00891863" w:rsidRDefault="00EB12CC" w:rsidP="00EB12CC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</w:tcBorders>
            <w:shd w:val="clear" w:color="auto" w:fill="auto"/>
          </w:tcPr>
          <w:p w14:paraId="5195C235" w14:textId="77777777" w:rsidR="00EB12CC" w:rsidRPr="00891863" w:rsidRDefault="00EB12CC" w:rsidP="00EB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795" w:type="dxa"/>
            <w:tcBorders>
              <w:top w:val="nil"/>
            </w:tcBorders>
            <w:shd w:val="clear" w:color="auto" w:fill="auto"/>
          </w:tcPr>
          <w:p w14:paraId="79485BDE" w14:textId="2432AEE8" w:rsidR="00EB12CC" w:rsidRPr="00891863" w:rsidRDefault="00EB12CC" w:rsidP="00EB12CC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left="-79" w:right="-119"/>
              <w:rPr>
                <w:rFonts w:ascii="Angsana New" w:hAnsi="Angsana New"/>
                <w:sz w:val="24"/>
                <w:szCs w:val="24"/>
              </w:rPr>
            </w:pPr>
            <w:r w:rsidRPr="00A96849">
              <w:rPr>
                <w:rFonts w:asciiTheme="majorBidi" w:hAnsiTheme="majorBidi" w:cstheme="majorBidi"/>
                <w:sz w:val="24"/>
                <w:szCs w:val="24"/>
              </w:rPr>
              <w:t>164</w:t>
            </w:r>
          </w:p>
        </w:tc>
        <w:tc>
          <w:tcPr>
            <w:tcW w:w="241" w:type="dxa"/>
            <w:tcBorders>
              <w:top w:val="nil"/>
            </w:tcBorders>
          </w:tcPr>
          <w:p w14:paraId="67F95413" w14:textId="77777777" w:rsidR="00EB12CC" w:rsidRPr="00891863" w:rsidRDefault="00EB12CC" w:rsidP="00EB12CC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47" w:type="dxa"/>
            <w:tcBorders>
              <w:top w:val="nil"/>
            </w:tcBorders>
          </w:tcPr>
          <w:p w14:paraId="631B43A1" w14:textId="77777777" w:rsidR="00EB12CC" w:rsidRPr="00891863" w:rsidRDefault="00EB12CC" w:rsidP="00EB12CC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</w:tcBorders>
          </w:tcPr>
          <w:p w14:paraId="27FE5274" w14:textId="77777777" w:rsidR="00EB12CC" w:rsidRPr="00891863" w:rsidRDefault="00EB12CC" w:rsidP="00EB12CC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1" w:type="dxa"/>
            <w:tcBorders>
              <w:top w:val="nil"/>
            </w:tcBorders>
          </w:tcPr>
          <w:p w14:paraId="62ADF33F" w14:textId="17FC88E2" w:rsidR="00EB12CC" w:rsidRPr="00891863" w:rsidRDefault="00EF008C" w:rsidP="00EB12CC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102</w:t>
            </w:r>
          </w:p>
        </w:tc>
        <w:tc>
          <w:tcPr>
            <w:tcW w:w="240" w:type="dxa"/>
            <w:tcBorders>
              <w:top w:val="nil"/>
            </w:tcBorders>
          </w:tcPr>
          <w:p w14:paraId="4659A030" w14:textId="77777777" w:rsidR="00EB12CC" w:rsidRPr="00891863" w:rsidRDefault="00EB12CC" w:rsidP="00EB12CC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9" w:type="dxa"/>
            <w:tcBorders>
              <w:top w:val="nil"/>
            </w:tcBorders>
          </w:tcPr>
          <w:p w14:paraId="77632547" w14:textId="77777777" w:rsidR="00EB12CC" w:rsidRPr="00891863" w:rsidRDefault="00EB12CC" w:rsidP="00EB12CC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</w:tcBorders>
          </w:tcPr>
          <w:p w14:paraId="319A1ED0" w14:textId="77777777" w:rsidR="00EB12CC" w:rsidRPr="00891863" w:rsidRDefault="00EB12CC" w:rsidP="00EB12CC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5" w:type="dxa"/>
            <w:tcBorders>
              <w:top w:val="nil"/>
            </w:tcBorders>
          </w:tcPr>
          <w:p w14:paraId="009CDB85" w14:textId="2BC62759" w:rsidR="00EB12CC" w:rsidRPr="00891863" w:rsidRDefault="00EB12CC" w:rsidP="00EB12CC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126"/>
              <w:rPr>
                <w:rFonts w:ascii="Angsana New" w:hAnsi="Angsana New"/>
                <w:sz w:val="24"/>
                <w:szCs w:val="24"/>
              </w:rPr>
            </w:pPr>
            <w:r w:rsidRPr="00A96849">
              <w:rPr>
                <w:rFonts w:asciiTheme="majorBidi" w:hAnsiTheme="majorBidi" w:cstheme="majorBidi"/>
                <w:sz w:val="24"/>
                <w:szCs w:val="24"/>
              </w:rPr>
              <w:t>163</w:t>
            </w:r>
          </w:p>
        </w:tc>
      </w:tr>
      <w:tr w:rsidR="00EB12CC" w:rsidRPr="00CD79B8" w14:paraId="166A4AF1" w14:textId="77777777" w:rsidTr="00B55D96">
        <w:tc>
          <w:tcPr>
            <w:tcW w:w="2790" w:type="dxa"/>
            <w:shd w:val="clear" w:color="auto" w:fill="auto"/>
          </w:tcPr>
          <w:p w14:paraId="7D5DBAEC" w14:textId="77777777" w:rsidR="00EB12CC" w:rsidRPr="00891863" w:rsidRDefault="00EB12CC" w:rsidP="00EB12CC">
            <w:pPr>
              <w:tabs>
                <w:tab w:val="clear" w:pos="227"/>
              </w:tabs>
              <w:ind w:left="162" w:hanging="180"/>
              <w:rPr>
                <w:rFonts w:ascii="Angsana New" w:hAnsi="Angsana New"/>
                <w:sz w:val="24"/>
                <w:szCs w:val="24"/>
                <w:cs/>
              </w:rPr>
            </w:pPr>
            <w:r w:rsidRPr="00A96849">
              <w:rPr>
                <w:rFonts w:asciiTheme="majorBidi" w:hAnsiTheme="majorBidi" w:cstheme="majorBidi" w:hint="cs"/>
                <w:sz w:val="24"/>
                <w:szCs w:val="24"/>
                <w:cs/>
              </w:rPr>
              <w:t>ค่าใช้จ่ายที่มีสิทธิหักได้เพิ่มขึ้น</w:t>
            </w:r>
          </w:p>
        </w:tc>
        <w:tc>
          <w:tcPr>
            <w:tcW w:w="716" w:type="dxa"/>
            <w:shd w:val="clear" w:color="auto" w:fill="auto"/>
          </w:tcPr>
          <w:p w14:paraId="0FD8ED21" w14:textId="77777777" w:rsidR="00EB12CC" w:rsidRPr="00891863" w:rsidRDefault="00EB12CC" w:rsidP="00EB12CC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100DD0C0" w14:textId="77777777" w:rsidR="00EB12CC" w:rsidRPr="00891863" w:rsidRDefault="00EB12CC" w:rsidP="00EB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771" w:type="dxa"/>
            <w:shd w:val="clear" w:color="auto" w:fill="auto"/>
            <w:vAlign w:val="bottom"/>
          </w:tcPr>
          <w:p w14:paraId="7D0E0D58" w14:textId="4259F615" w:rsidR="00EB12CC" w:rsidRPr="0077763E" w:rsidRDefault="00EF008C" w:rsidP="0077763E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119"/>
              <w:rPr>
                <w:rFonts w:asciiTheme="majorBidi" w:hAnsiTheme="majorBidi" w:cstheme="majorBidi"/>
                <w:sz w:val="24"/>
                <w:szCs w:val="24"/>
              </w:rPr>
            </w:pPr>
            <w:r w:rsidRPr="0077763E">
              <w:rPr>
                <w:rFonts w:asciiTheme="majorBidi" w:hAnsiTheme="majorBidi" w:cstheme="majorBidi"/>
                <w:sz w:val="24"/>
                <w:szCs w:val="24"/>
              </w:rPr>
              <w:t>(2,</w:t>
            </w:r>
            <w:r w:rsidR="002D6CF8">
              <w:rPr>
                <w:rFonts w:asciiTheme="majorBidi" w:hAnsiTheme="majorBidi" w:cstheme="majorBidi"/>
                <w:sz w:val="24"/>
                <w:szCs w:val="24"/>
              </w:rPr>
              <w:t>617</w:t>
            </w:r>
            <w:r w:rsidRPr="0077763E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F22E0A2" w14:textId="77777777" w:rsidR="00EB12CC" w:rsidRPr="00891863" w:rsidRDefault="00EB12CC" w:rsidP="00EB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701" w:type="dxa"/>
            <w:shd w:val="clear" w:color="auto" w:fill="auto"/>
          </w:tcPr>
          <w:p w14:paraId="18105D7A" w14:textId="77777777" w:rsidR="00EB12CC" w:rsidRPr="00891863" w:rsidRDefault="00EB12CC" w:rsidP="00EB12CC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46DED4C1" w14:textId="77777777" w:rsidR="00EB12CC" w:rsidRPr="00891863" w:rsidRDefault="00EB12CC" w:rsidP="00EB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795" w:type="dxa"/>
            <w:shd w:val="clear" w:color="auto" w:fill="auto"/>
            <w:vAlign w:val="bottom"/>
          </w:tcPr>
          <w:p w14:paraId="6D94DC3B" w14:textId="32C81551" w:rsidR="00EB12CC" w:rsidRPr="00891863" w:rsidRDefault="00EB12CC" w:rsidP="00EB12CC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left="-79" w:right="-119"/>
              <w:rPr>
                <w:rFonts w:ascii="Angsana New" w:hAnsi="Angsana New"/>
                <w:sz w:val="24"/>
                <w:szCs w:val="24"/>
              </w:rPr>
            </w:pPr>
            <w:r w:rsidRPr="00A96849">
              <w:rPr>
                <w:rFonts w:asciiTheme="majorBidi" w:hAnsiTheme="majorBidi" w:cstheme="majorBidi"/>
                <w:sz w:val="24"/>
                <w:szCs w:val="24"/>
              </w:rPr>
              <w:t>(2,202)</w:t>
            </w:r>
          </w:p>
        </w:tc>
        <w:tc>
          <w:tcPr>
            <w:tcW w:w="241" w:type="dxa"/>
            <w:vAlign w:val="bottom"/>
          </w:tcPr>
          <w:p w14:paraId="02D1C7C3" w14:textId="77777777" w:rsidR="00EB12CC" w:rsidRPr="00891863" w:rsidRDefault="00EB12CC" w:rsidP="00EB12CC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47" w:type="dxa"/>
            <w:vAlign w:val="bottom"/>
          </w:tcPr>
          <w:p w14:paraId="44E92EEC" w14:textId="77777777" w:rsidR="00EB12CC" w:rsidRPr="00891863" w:rsidRDefault="00EB12CC" w:rsidP="00EB12CC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40B9FE96" w14:textId="77777777" w:rsidR="00EB12CC" w:rsidRPr="00891863" w:rsidRDefault="00EB12CC" w:rsidP="00EB12CC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1" w:type="dxa"/>
            <w:vAlign w:val="bottom"/>
          </w:tcPr>
          <w:p w14:paraId="3A688BB9" w14:textId="2BC5A3C9" w:rsidR="00EB12CC" w:rsidRPr="00891863" w:rsidRDefault="00EF008C" w:rsidP="0077763E">
            <w:pPr>
              <w:pStyle w:val="acctfourfigures"/>
              <w:tabs>
                <w:tab w:val="clear" w:pos="765"/>
              </w:tabs>
              <w:spacing w:line="240" w:lineRule="auto"/>
              <w:ind w:left="-79" w:right="-68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(2,</w:t>
            </w:r>
            <w:r w:rsidR="001E77E2">
              <w:rPr>
                <w:rFonts w:ascii="Angsana New" w:hAnsi="Angsana New"/>
                <w:sz w:val="24"/>
                <w:szCs w:val="24"/>
                <w:lang w:val="en-US" w:bidi="th-TH"/>
              </w:rPr>
              <w:t>613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40" w:type="dxa"/>
            <w:vAlign w:val="bottom"/>
          </w:tcPr>
          <w:p w14:paraId="57C4F9C5" w14:textId="77777777" w:rsidR="00EB12CC" w:rsidRPr="00891863" w:rsidRDefault="00EB12CC" w:rsidP="00EB12CC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9" w:type="dxa"/>
            <w:vAlign w:val="bottom"/>
          </w:tcPr>
          <w:p w14:paraId="3AAED1EF" w14:textId="77777777" w:rsidR="00EB12CC" w:rsidRPr="00891863" w:rsidRDefault="00EB12CC" w:rsidP="00EB12CC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5FB88FB8" w14:textId="77777777" w:rsidR="00EB12CC" w:rsidRPr="00891863" w:rsidRDefault="00EB12CC" w:rsidP="00EB12CC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5" w:type="dxa"/>
            <w:vAlign w:val="bottom"/>
          </w:tcPr>
          <w:p w14:paraId="466E7423" w14:textId="15AC9FF9" w:rsidR="00EB12CC" w:rsidRPr="00891863" w:rsidRDefault="00EB12CC" w:rsidP="00EB12CC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126"/>
              <w:rPr>
                <w:rFonts w:ascii="Angsana New" w:hAnsi="Angsana New"/>
                <w:sz w:val="24"/>
                <w:szCs w:val="24"/>
              </w:rPr>
            </w:pPr>
            <w:r w:rsidRPr="00A96849">
              <w:rPr>
                <w:rFonts w:asciiTheme="majorBidi" w:hAnsiTheme="majorBidi" w:cstheme="majorBidi"/>
                <w:sz w:val="24"/>
                <w:szCs w:val="24"/>
              </w:rPr>
              <w:t>(2,202)</w:t>
            </w:r>
          </w:p>
        </w:tc>
      </w:tr>
      <w:tr w:rsidR="00EB12CC" w:rsidRPr="00CD79B8" w14:paraId="4BC93FAA" w14:textId="77777777" w:rsidTr="00B55D96">
        <w:tc>
          <w:tcPr>
            <w:tcW w:w="2790" w:type="dxa"/>
            <w:shd w:val="clear" w:color="auto" w:fill="auto"/>
          </w:tcPr>
          <w:p w14:paraId="06C9CC6E" w14:textId="77777777" w:rsidR="00EB12CC" w:rsidRPr="00891863" w:rsidRDefault="00EB12CC" w:rsidP="00EB12CC">
            <w:pPr>
              <w:tabs>
                <w:tab w:val="clear" w:pos="227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A96849">
              <w:rPr>
                <w:rFonts w:asciiTheme="majorBidi" w:hAnsiTheme="majorBidi" w:cstheme="majorBidi" w:hint="cs"/>
                <w:sz w:val="24"/>
                <w:szCs w:val="24"/>
                <w:cs/>
              </w:rPr>
              <w:t>อื่นๆ</w:t>
            </w:r>
          </w:p>
        </w:tc>
        <w:tc>
          <w:tcPr>
            <w:tcW w:w="716" w:type="dxa"/>
            <w:tcBorders>
              <w:bottom w:val="nil"/>
            </w:tcBorders>
            <w:shd w:val="clear" w:color="auto" w:fill="auto"/>
          </w:tcPr>
          <w:p w14:paraId="06B45961" w14:textId="77777777" w:rsidR="00EB12CC" w:rsidRPr="00891863" w:rsidRDefault="00EB12CC" w:rsidP="00EB12CC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4FD5814E" w14:textId="77777777" w:rsidR="00EB12CC" w:rsidRPr="00891863" w:rsidRDefault="00EB12CC" w:rsidP="00EB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771" w:type="dxa"/>
            <w:shd w:val="clear" w:color="auto" w:fill="auto"/>
          </w:tcPr>
          <w:p w14:paraId="4CCE6779" w14:textId="4D1703B4" w:rsidR="00EB12CC" w:rsidRPr="0077763E" w:rsidRDefault="002D6CF8" w:rsidP="0077763E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11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(46)</w:t>
            </w:r>
          </w:p>
        </w:tc>
        <w:tc>
          <w:tcPr>
            <w:tcW w:w="236" w:type="dxa"/>
            <w:shd w:val="clear" w:color="auto" w:fill="auto"/>
          </w:tcPr>
          <w:p w14:paraId="25647A81" w14:textId="77777777" w:rsidR="00EB12CC" w:rsidRPr="00891863" w:rsidRDefault="00EB12CC" w:rsidP="00EB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701" w:type="dxa"/>
            <w:tcBorders>
              <w:bottom w:val="nil"/>
            </w:tcBorders>
            <w:shd w:val="clear" w:color="auto" w:fill="auto"/>
          </w:tcPr>
          <w:p w14:paraId="1ABC6FC5" w14:textId="77777777" w:rsidR="00EB12CC" w:rsidRPr="00891863" w:rsidRDefault="00EB12CC" w:rsidP="00EB12CC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4A18A84A" w14:textId="77777777" w:rsidR="00EB12CC" w:rsidRPr="00891863" w:rsidRDefault="00EB12CC" w:rsidP="00EB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795" w:type="dxa"/>
            <w:shd w:val="clear" w:color="auto" w:fill="auto"/>
          </w:tcPr>
          <w:p w14:paraId="2EFD02EA" w14:textId="69C2AED7" w:rsidR="00EB12CC" w:rsidRPr="00891863" w:rsidRDefault="00EB12CC" w:rsidP="00EB12CC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left="-79" w:right="-11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304</w:t>
            </w:r>
          </w:p>
        </w:tc>
        <w:tc>
          <w:tcPr>
            <w:tcW w:w="241" w:type="dxa"/>
            <w:tcBorders>
              <w:bottom w:val="nil"/>
            </w:tcBorders>
          </w:tcPr>
          <w:p w14:paraId="3B65914B" w14:textId="77777777" w:rsidR="00EB12CC" w:rsidRPr="00891863" w:rsidRDefault="00EB12CC" w:rsidP="00EB12CC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47" w:type="dxa"/>
            <w:tcBorders>
              <w:bottom w:val="nil"/>
            </w:tcBorders>
          </w:tcPr>
          <w:p w14:paraId="4283AC42" w14:textId="77777777" w:rsidR="00EB12CC" w:rsidRPr="00891863" w:rsidRDefault="00EB12CC" w:rsidP="00EB12CC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50743ACA" w14:textId="77777777" w:rsidR="00EB12CC" w:rsidRPr="00891863" w:rsidRDefault="00EB12CC" w:rsidP="00EB12CC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1" w:type="dxa"/>
          </w:tcPr>
          <w:p w14:paraId="160036EB" w14:textId="21026B63" w:rsidR="00EB12CC" w:rsidRPr="00891863" w:rsidRDefault="00EF008C" w:rsidP="0077763E">
            <w:pPr>
              <w:pStyle w:val="acctfourfigures"/>
              <w:tabs>
                <w:tab w:val="clear" w:pos="765"/>
              </w:tabs>
              <w:spacing w:line="240" w:lineRule="auto"/>
              <w:ind w:left="-79" w:right="-68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</w:t>
            </w:r>
            <w:r w:rsidR="001E77E2">
              <w:rPr>
                <w:rFonts w:ascii="Angsana New" w:hAnsi="Angsana New"/>
                <w:sz w:val="24"/>
                <w:szCs w:val="24"/>
              </w:rPr>
              <w:t>3,126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40" w:type="dxa"/>
            <w:tcBorders>
              <w:bottom w:val="nil"/>
            </w:tcBorders>
          </w:tcPr>
          <w:p w14:paraId="21479F8D" w14:textId="77777777" w:rsidR="00EB12CC" w:rsidRPr="00891863" w:rsidRDefault="00EB12CC" w:rsidP="00EB12CC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9" w:type="dxa"/>
            <w:tcBorders>
              <w:bottom w:val="nil"/>
            </w:tcBorders>
          </w:tcPr>
          <w:p w14:paraId="53C0B751" w14:textId="77777777" w:rsidR="00EB12CC" w:rsidRPr="00891863" w:rsidRDefault="00EB12CC" w:rsidP="00EB12CC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23458920" w14:textId="77777777" w:rsidR="00EB12CC" w:rsidRPr="00891863" w:rsidRDefault="00EB12CC" w:rsidP="00EB12CC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5" w:type="dxa"/>
          </w:tcPr>
          <w:p w14:paraId="3DAA5D47" w14:textId="0373E590" w:rsidR="00EB12CC" w:rsidRPr="00891863" w:rsidRDefault="00EB12CC" w:rsidP="00EB12CC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12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418</w:t>
            </w:r>
          </w:p>
        </w:tc>
      </w:tr>
      <w:tr w:rsidR="00EB12CC" w:rsidRPr="00CD79B8" w14:paraId="2DCA537E" w14:textId="77777777" w:rsidTr="00B55D96">
        <w:tc>
          <w:tcPr>
            <w:tcW w:w="2790" w:type="dxa"/>
            <w:tcBorders>
              <w:bottom w:val="nil"/>
            </w:tcBorders>
            <w:shd w:val="clear" w:color="auto" w:fill="auto"/>
          </w:tcPr>
          <w:p w14:paraId="029C328E" w14:textId="77777777" w:rsidR="00EB12CC" w:rsidRPr="00891863" w:rsidRDefault="00EB12CC" w:rsidP="00EB12CC">
            <w:pPr>
              <w:tabs>
                <w:tab w:val="clear" w:pos="227"/>
              </w:tabs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A96849">
              <w:rPr>
                <w:rFonts w:asciiTheme="majorBidi" w:hAnsiTheme="majorBidi" w:cstheme="majorBidi"/>
                <w:sz w:val="24"/>
                <w:szCs w:val="24"/>
                <w:cs/>
              </w:rPr>
              <w:t>ภาษีงวดก่อนๆ ที่บันทึกต่ำไป (สูง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ไ</w:t>
            </w:r>
            <w:r w:rsidRPr="00A96849">
              <w:rPr>
                <w:rFonts w:asciiTheme="majorBidi" w:hAnsiTheme="majorBidi" w:cstheme="majorBidi"/>
                <w:sz w:val="24"/>
                <w:szCs w:val="24"/>
                <w:cs/>
              </w:rPr>
              <w:t>ป)</w:t>
            </w:r>
          </w:p>
        </w:tc>
        <w:tc>
          <w:tcPr>
            <w:tcW w:w="716" w:type="dxa"/>
            <w:tcBorders>
              <w:bottom w:val="nil"/>
            </w:tcBorders>
            <w:shd w:val="clear" w:color="auto" w:fill="auto"/>
          </w:tcPr>
          <w:p w14:paraId="3D4C243D" w14:textId="77777777" w:rsidR="00EB12CC" w:rsidRPr="00891863" w:rsidRDefault="00EB12CC" w:rsidP="00EB12CC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2D1709E9" w14:textId="77777777" w:rsidR="00EB12CC" w:rsidRPr="00891863" w:rsidRDefault="00EB12CC" w:rsidP="00EB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71" w:type="dxa"/>
            <w:tcBorders>
              <w:bottom w:val="single" w:sz="4" w:space="0" w:color="auto"/>
            </w:tcBorders>
            <w:shd w:val="clear" w:color="auto" w:fill="auto"/>
          </w:tcPr>
          <w:p w14:paraId="67E400A4" w14:textId="1C6D89F4" w:rsidR="00EB12CC" w:rsidRPr="0077763E" w:rsidRDefault="00EF008C" w:rsidP="0077763E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119"/>
              <w:rPr>
                <w:rFonts w:asciiTheme="majorBidi" w:hAnsiTheme="majorBidi" w:cstheme="majorBidi"/>
                <w:sz w:val="24"/>
                <w:szCs w:val="24"/>
              </w:rPr>
            </w:pPr>
            <w:r w:rsidRPr="0077763E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2D6CF8">
              <w:rPr>
                <w:rFonts w:asciiTheme="majorBidi" w:hAnsiTheme="majorBidi" w:cstheme="majorBidi"/>
                <w:sz w:val="24"/>
                <w:szCs w:val="24"/>
              </w:rPr>
              <w:t>641</w:t>
            </w:r>
            <w:r w:rsidRPr="0077763E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30F97AFB" w14:textId="77777777" w:rsidR="00EB12CC" w:rsidRPr="00891863" w:rsidRDefault="00EB12CC" w:rsidP="00EB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01" w:type="dxa"/>
            <w:tcBorders>
              <w:bottom w:val="nil"/>
            </w:tcBorders>
            <w:shd w:val="clear" w:color="auto" w:fill="auto"/>
          </w:tcPr>
          <w:p w14:paraId="6DEFBC22" w14:textId="77777777" w:rsidR="00EB12CC" w:rsidRPr="00891863" w:rsidRDefault="00EB12CC" w:rsidP="00EB12CC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21115319" w14:textId="77777777" w:rsidR="00EB12CC" w:rsidRPr="00891863" w:rsidRDefault="00EB12CC" w:rsidP="00EB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95" w:type="dxa"/>
            <w:tcBorders>
              <w:bottom w:val="single" w:sz="4" w:space="0" w:color="auto"/>
            </w:tcBorders>
            <w:shd w:val="clear" w:color="auto" w:fill="auto"/>
          </w:tcPr>
          <w:p w14:paraId="30ADAB8B" w14:textId="4377C8CA" w:rsidR="00EB12CC" w:rsidRPr="00891863" w:rsidRDefault="00EB12CC" w:rsidP="00EB12CC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left="-79" w:right="-119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A96849">
              <w:rPr>
                <w:rFonts w:asciiTheme="majorBidi" w:hAnsiTheme="majorBidi" w:cstheme="majorBidi"/>
                <w:sz w:val="24"/>
                <w:szCs w:val="24"/>
              </w:rPr>
              <w:t>1,453</w:t>
            </w:r>
          </w:p>
        </w:tc>
        <w:tc>
          <w:tcPr>
            <w:tcW w:w="241" w:type="dxa"/>
            <w:tcBorders>
              <w:bottom w:val="nil"/>
            </w:tcBorders>
          </w:tcPr>
          <w:p w14:paraId="119AB596" w14:textId="77777777" w:rsidR="00EB12CC" w:rsidRPr="00891863" w:rsidRDefault="00EB12CC" w:rsidP="00EB12CC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47" w:type="dxa"/>
            <w:tcBorders>
              <w:bottom w:val="nil"/>
            </w:tcBorders>
          </w:tcPr>
          <w:p w14:paraId="7734F6E8" w14:textId="77777777" w:rsidR="00EB12CC" w:rsidRPr="00891863" w:rsidRDefault="00EB12CC" w:rsidP="00EB12CC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45F1240F" w14:textId="77777777" w:rsidR="00EB12CC" w:rsidRPr="00891863" w:rsidRDefault="00EB12CC" w:rsidP="00EB12CC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1" w:type="dxa"/>
            <w:tcBorders>
              <w:bottom w:val="single" w:sz="4" w:space="0" w:color="auto"/>
            </w:tcBorders>
          </w:tcPr>
          <w:p w14:paraId="4F011E01" w14:textId="0A036546" w:rsidR="00EB12CC" w:rsidRPr="00891863" w:rsidRDefault="00EF008C" w:rsidP="00EB12CC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988</w:t>
            </w:r>
          </w:p>
        </w:tc>
        <w:tc>
          <w:tcPr>
            <w:tcW w:w="240" w:type="dxa"/>
            <w:tcBorders>
              <w:bottom w:val="nil"/>
            </w:tcBorders>
          </w:tcPr>
          <w:p w14:paraId="78E8DBEF" w14:textId="77777777" w:rsidR="00EB12CC" w:rsidRPr="00891863" w:rsidRDefault="00EB12CC" w:rsidP="00EB12CC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9" w:type="dxa"/>
            <w:tcBorders>
              <w:bottom w:val="nil"/>
            </w:tcBorders>
          </w:tcPr>
          <w:p w14:paraId="184A5C48" w14:textId="77777777" w:rsidR="00EB12CC" w:rsidRPr="00891863" w:rsidRDefault="00EB12CC" w:rsidP="00EB12CC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77C304C1" w14:textId="77777777" w:rsidR="00EB12CC" w:rsidRPr="00891863" w:rsidRDefault="00EB12CC" w:rsidP="00EB12CC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5" w:type="dxa"/>
            <w:tcBorders>
              <w:bottom w:val="single" w:sz="4" w:space="0" w:color="auto"/>
            </w:tcBorders>
          </w:tcPr>
          <w:p w14:paraId="0F9A4EB6" w14:textId="3015D996" w:rsidR="00EB12CC" w:rsidRPr="00891863" w:rsidRDefault="00EB12CC" w:rsidP="00EB12CC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126"/>
              <w:rPr>
                <w:rFonts w:ascii="Angsana New" w:hAnsi="Angsana New"/>
                <w:sz w:val="24"/>
                <w:szCs w:val="24"/>
              </w:rPr>
            </w:pPr>
            <w:r w:rsidRPr="00A96849">
              <w:rPr>
                <w:rFonts w:asciiTheme="majorBidi" w:hAnsiTheme="majorBidi" w:cstheme="majorBidi"/>
                <w:sz w:val="24"/>
                <w:szCs w:val="24"/>
              </w:rPr>
              <w:t>1,453</w:t>
            </w:r>
          </w:p>
        </w:tc>
      </w:tr>
      <w:tr w:rsidR="00EB12CC" w:rsidRPr="00CD79B8" w14:paraId="12D21035" w14:textId="77777777" w:rsidTr="00B55D96">
        <w:tc>
          <w:tcPr>
            <w:tcW w:w="2790" w:type="dxa"/>
            <w:tcBorders>
              <w:bottom w:val="nil"/>
            </w:tcBorders>
            <w:shd w:val="clear" w:color="auto" w:fill="auto"/>
          </w:tcPr>
          <w:p w14:paraId="45F1C52A" w14:textId="77777777" w:rsidR="00EB12CC" w:rsidRPr="00891863" w:rsidRDefault="00EB12CC" w:rsidP="00EB12CC">
            <w:pPr>
              <w:tabs>
                <w:tab w:val="clear" w:pos="227"/>
              </w:tabs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A9684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716" w:type="dxa"/>
            <w:tcBorders>
              <w:top w:val="nil"/>
              <w:bottom w:val="nil"/>
            </w:tcBorders>
            <w:shd w:val="clear" w:color="auto" w:fill="auto"/>
          </w:tcPr>
          <w:p w14:paraId="6725C588" w14:textId="4A302CB8" w:rsidR="00EB12CC" w:rsidRPr="002D495B" w:rsidRDefault="002D495B" w:rsidP="00EB12CC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18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2F17D41D" w14:textId="77777777" w:rsidR="00EB12CC" w:rsidRPr="00891863" w:rsidRDefault="00EB12CC" w:rsidP="00EB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03130FB" w14:textId="051AB68C" w:rsidR="00EB12CC" w:rsidRPr="00891863" w:rsidRDefault="00EF008C" w:rsidP="00EB12CC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32,</w:t>
            </w:r>
            <w:r w:rsidR="0077763E">
              <w:rPr>
                <w:rFonts w:ascii="Angsana New" w:hAnsi="Angsana New"/>
                <w:b/>
                <w:bCs/>
                <w:sz w:val="24"/>
                <w:szCs w:val="24"/>
              </w:rPr>
              <w:t>097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3A30DBDC" w14:textId="77777777" w:rsidR="00EB12CC" w:rsidRPr="00891863" w:rsidRDefault="00EB12CC" w:rsidP="00EB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01" w:type="dxa"/>
            <w:tcBorders>
              <w:top w:val="nil"/>
              <w:bottom w:val="nil"/>
            </w:tcBorders>
            <w:shd w:val="clear" w:color="auto" w:fill="auto"/>
          </w:tcPr>
          <w:p w14:paraId="7F6F561E" w14:textId="1BE801DD" w:rsidR="00EB12CC" w:rsidRPr="00891863" w:rsidRDefault="002D495B" w:rsidP="00EB12CC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19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6D47BCE0" w14:textId="77777777" w:rsidR="00EB12CC" w:rsidRPr="00891863" w:rsidRDefault="00EB12CC" w:rsidP="00EB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9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425C081" w14:textId="015B1862" w:rsidR="00EB12CC" w:rsidRPr="00891863" w:rsidRDefault="00EB12CC" w:rsidP="00EB12CC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left="-79" w:right="-119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A9684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7,028</w:t>
            </w:r>
          </w:p>
        </w:tc>
        <w:tc>
          <w:tcPr>
            <w:tcW w:w="241" w:type="dxa"/>
            <w:tcBorders>
              <w:top w:val="nil"/>
              <w:bottom w:val="nil"/>
            </w:tcBorders>
          </w:tcPr>
          <w:p w14:paraId="6756FAB0" w14:textId="77777777" w:rsidR="00EB12CC" w:rsidRPr="00891863" w:rsidRDefault="00EB12CC" w:rsidP="00EB12CC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47" w:type="dxa"/>
            <w:tcBorders>
              <w:top w:val="nil"/>
              <w:bottom w:val="nil"/>
            </w:tcBorders>
          </w:tcPr>
          <w:p w14:paraId="0EDC2C73" w14:textId="3975981B" w:rsidR="00EB12CC" w:rsidRPr="00891863" w:rsidRDefault="002D495B" w:rsidP="00EB12CC">
            <w:pPr>
              <w:pStyle w:val="acctfourfigures"/>
              <w:tabs>
                <w:tab w:val="clear" w:pos="765"/>
              </w:tabs>
              <w:spacing w:line="240" w:lineRule="auto"/>
              <w:ind w:left="-79" w:right="27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17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2FA1EA94" w14:textId="77777777" w:rsidR="00EB12CC" w:rsidRPr="00891863" w:rsidRDefault="00EB12CC" w:rsidP="00EB12CC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1" w:type="dxa"/>
            <w:tcBorders>
              <w:top w:val="single" w:sz="4" w:space="0" w:color="auto"/>
              <w:bottom w:val="double" w:sz="4" w:space="0" w:color="auto"/>
            </w:tcBorders>
          </w:tcPr>
          <w:p w14:paraId="71B10F72" w14:textId="5332D156" w:rsidR="00EB12CC" w:rsidRPr="00891863" w:rsidRDefault="00EF008C" w:rsidP="00EB12CC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25,</w:t>
            </w:r>
            <w:r w:rsidR="0077763E">
              <w:rPr>
                <w:rFonts w:ascii="Angsana New" w:hAnsi="Angsana New"/>
                <w:b/>
                <w:bCs/>
                <w:sz w:val="24"/>
                <w:szCs w:val="24"/>
              </w:rPr>
              <w:t>251</w:t>
            </w:r>
          </w:p>
        </w:tc>
        <w:tc>
          <w:tcPr>
            <w:tcW w:w="240" w:type="dxa"/>
            <w:tcBorders>
              <w:top w:val="nil"/>
              <w:bottom w:val="nil"/>
            </w:tcBorders>
          </w:tcPr>
          <w:p w14:paraId="30AA86E5" w14:textId="77777777" w:rsidR="00EB12CC" w:rsidRPr="00891863" w:rsidRDefault="00EB12CC" w:rsidP="00EB12CC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19" w:type="dxa"/>
            <w:tcBorders>
              <w:top w:val="nil"/>
              <w:bottom w:val="nil"/>
            </w:tcBorders>
          </w:tcPr>
          <w:p w14:paraId="1905CA0C" w14:textId="48DBDA97" w:rsidR="00EB12CC" w:rsidRPr="00891863" w:rsidRDefault="002D495B" w:rsidP="00EB12CC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19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0E24F372" w14:textId="77777777" w:rsidR="00EB12CC" w:rsidRPr="00891863" w:rsidRDefault="00EB12CC" w:rsidP="00EB12CC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5" w:type="dxa"/>
            <w:tcBorders>
              <w:top w:val="single" w:sz="4" w:space="0" w:color="auto"/>
              <w:bottom w:val="double" w:sz="4" w:space="0" w:color="auto"/>
            </w:tcBorders>
          </w:tcPr>
          <w:p w14:paraId="3A9C2206" w14:textId="7FA96933" w:rsidR="00EB12CC" w:rsidRPr="00891863" w:rsidRDefault="00EB12CC" w:rsidP="00EB12CC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126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A9684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057</w:t>
            </w:r>
          </w:p>
        </w:tc>
      </w:tr>
    </w:tbl>
    <w:p w14:paraId="1FC4746F" w14:textId="3266F4F2" w:rsidR="002825FC" w:rsidRDefault="002825FC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24"/>
          <w:szCs w:val="24"/>
        </w:rPr>
      </w:pPr>
    </w:p>
    <w:p w14:paraId="32CFB085" w14:textId="64B3B887" w:rsidR="00BE579B" w:rsidRDefault="00BE579B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24"/>
          <w:szCs w:val="24"/>
        </w:rPr>
      </w:pPr>
    </w:p>
    <w:p w14:paraId="5DBB078E" w14:textId="2049F447" w:rsidR="00BE579B" w:rsidRDefault="00BE579B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24"/>
          <w:szCs w:val="24"/>
        </w:rPr>
      </w:pPr>
    </w:p>
    <w:p w14:paraId="502D0083" w14:textId="4818FA24" w:rsidR="00BE579B" w:rsidRDefault="00BE579B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24"/>
          <w:szCs w:val="24"/>
        </w:rPr>
      </w:pPr>
    </w:p>
    <w:p w14:paraId="01411903" w14:textId="0B8D098E" w:rsidR="00BE579B" w:rsidRDefault="00BE579B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24"/>
          <w:szCs w:val="24"/>
        </w:rPr>
      </w:pPr>
    </w:p>
    <w:p w14:paraId="3CB4539E" w14:textId="41BCC0FC" w:rsidR="00BE579B" w:rsidRDefault="00BE579B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24"/>
          <w:szCs w:val="24"/>
        </w:rPr>
      </w:pPr>
    </w:p>
    <w:p w14:paraId="01445ED0" w14:textId="20BB65DA" w:rsidR="00BE579B" w:rsidRDefault="00BE579B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24"/>
          <w:szCs w:val="24"/>
        </w:rPr>
      </w:pPr>
    </w:p>
    <w:p w14:paraId="503F29BF" w14:textId="2227F086" w:rsidR="00BE579B" w:rsidRDefault="00BE579B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24"/>
          <w:szCs w:val="24"/>
        </w:rPr>
      </w:pPr>
    </w:p>
    <w:p w14:paraId="71431287" w14:textId="50475B7F" w:rsidR="00BE579B" w:rsidRDefault="00BE579B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24"/>
          <w:szCs w:val="24"/>
        </w:rPr>
      </w:pPr>
    </w:p>
    <w:p w14:paraId="5C8DF505" w14:textId="115D2B6F" w:rsidR="00BE579B" w:rsidRDefault="00BE579B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24"/>
          <w:szCs w:val="24"/>
        </w:rPr>
      </w:pPr>
    </w:p>
    <w:p w14:paraId="3E580EBA" w14:textId="1B4091C4" w:rsidR="00BE579B" w:rsidRDefault="00BE579B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24"/>
          <w:szCs w:val="24"/>
        </w:rPr>
      </w:pPr>
    </w:p>
    <w:p w14:paraId="1724BABD" w14:textId="4A623CB1" w:rsidR="00BE579B" w:rsidRDefault="00BE579B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24"/>
          <w:szCs w:val="24"/>
        </w:rPr>
      </w:pPr>
    </w:p>
    <w:p w14:paraId="35BF2745" w14:textId="78B0DB1F" w:rsidR="00BE579B" w:rsidRDefault="00BE579B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24"/>
          <w:szCs w:val="24"/>
        </w:rPr>
      </w:pPr>
    </w:p>
    <w:p w14:paraId="33D33092" w14:textId="77777777" w:rsidR="00BE579B" w:rsidRDefault="00BE579B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24"/>
          <w:szCs w:val="24"/>
        </w:rPr>
      </w:pPr>
    </w:p>
    <w:p w14:paraId="0B7C5BCB" w14:textId="77777777" w:rsidR="00657E3D" w:rsidRDefault="00657E3D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30"/>
          <w:szCs w:val="30"/>
        </w:rPr>
        <w:sectPr w:rsidR="00657E3D" w:rsidSect="005F7AD5">
          <w:headerReference w:type="default" r:id="rId16"/>
          <w:footerReference w:type="default" r:id="rId17"/>
          <w:pgSz w:w="11909" w:h="16834" w:code="9"/>
          <w:pgMar w:top="691" w:right="1152" w:bottom="576" w:left="1152" w:header="720" w:footer="720" w:gutter="0"/>
          <w:cols w:space="720"/>
          <w:docGrid w:linePitch="245"/>
        </w:sectPr>
      </w:pPr>
    </w:p>
    <w:tbl>
      <w:tblPr>
        <w:tblW w:w="147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925"/>
        <w:gridCol w:w="270"/>
        <w:gridCol w:w="1081"/>
        <w:gridCol w:w="270"/>
        <w:gridCol w:w="1080"/>
        <w:gridCol w:w="236"/>
        <w:gridCol w:w="1050"/>
        <w:gridCol w:w="236"/>
        <w:gridCol w:w="1069"/>
        <w:gridCol w:w="243"/>
        <w:gridCol w:w="1125"/>
        <w:gridCol w:w="241"/>
        <w:gridCol w:w="1100"/>
        <w:gridCol w:w="236"/>
        <w:gridCol w:w="1069"/>
        <w:gridCol w:w="236"/>
        <w:gridCol w:w="1051"/>
        <w:gridCol w:w="237"/>
        <w:gridCol w:w="1035"/>
      </w:tblGrid>
      <w:tr w:rsidR="008771F8" w:rsidRPr="00623946" w14:paraId="180F748F" w14:textId="773DB6B1" w:rsidTr="00694B12">
        <w:trPr>
          <w:tblHeader/>
        </w:trPr>
        <w:tc>
          <w:tcPr>
            <w:tcW w:w="2925" w:type="dxa"/>
            <w:shd w:val="clear" w:color="auto" w:fill="auto"/>
            <w:vAlign w:val="bottom"/>
          </w:tcPr>
          <w:p w14:paraId="71B2D7F0" w14:textId="77777777" w:rsidR="008771F8" w:rsidRPr="00623946" w:rsidRDefault="008771F8" w:rsidP="003B1215">
            <w:pPr>
              <w:pStyle w:val="acctfourfigures"/>
              <w:tabs>
                <w:tab w:val="clear" w:pos="765"/>
              </w:tabs>
              <w:spacing w:line="340" w:lineRule="exact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76650747" w14:textId="77777777" w:rsidR="008771F8" w:rsidRPr="00623946" w:rsidRDefault="008771F8" w:rsidP="003B1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595" w:type="dxa"/>
            <w:gridSpan w:val="17"/>
          </w:tcPr>
          <w:p w14:paraId="15968E8D" w14:textId="527EFD2E" w:rsidR="008771F8" w:rsidRPr="00623946" w:rsidRDefault="008771F8" w:rsidP="003B1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2394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495495" w:rsidRPr="00623946" w14:paraId="399FD343" w14:textId="4BE78094" w:rsidTr="00E16C5C">
        <w:trPr>
          <w:tblHeader/>
        </w:trPr>
        <w:tc>
          <w:tcPr>
            <w:tcW w:w="2925" w:type="dxa"/>
            <w:shd w:val="clear" w:color="auto" w:fill="auto"/>
            <w:vAlign w:val="bottom"/>
          </w:tcPr>
          <w:p w14:paraId="69E891F9" w14:textId="77777777" w:rsidR="00495495" w:rsidRPr="00623946" w:rsidRDefault="00495495" w:rsidP="00495495">
            <w:pPr>
              <w:pStyle w:val="acctfourfigures"/>
              <w:tabs>
                <w:tab w:val="clear" w:pos="765"/>
              </w:tabs>
              <w:spacing w:line="340" w:lineRule="exact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7995E05F" w14:textId="77777777" w:rsidR="00495495" w:rsidRPr="00623946" w:rsidRDefault="00495495" w:rsidP="00495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1" w:type="dxa"/>
          </w:tcPr>
          <w:p w14:paraId="05CD941A" w14:textId="77777777" w:rsidR="00495495" w:rsidRPr="00623946" w:rsidRDefault="00495495" w:rsidP="00495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3AB75907" w14:textId="77777777" w:rsidR="00495495" w:rsidRPr="00623946" w:rsidRDefault="00495495" w:rsidP="00495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6" w:type="dxa"/>
            <w:gridSpan w:val="3"/>
            <w:tcBorders>
              <w:bottom w:val="single" w:sz="4" w:space="0" w:color="auto"/>
            </w:tcBorders>
            <w:vAlign w:val="bottom"/>
          </w:tcPr>
          <w:p w14:paraId="375E21AB" w14:textId="165F6E76" w:rsidR="00495495" w:rsidRPr="00623946" w:rsidRDefault="00495495" w:rsidP="00495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23946">
              <w:rPr>
                <w:rFonts w:asciiTheme="majorBidi" w:hAnsiTheme="majorBidi" w:cstheme="majorBidi"/>
                <w:sz w:val="24"/>
                <w:szCs w:val="24"/>
                <w:cs/>
              </w:rPr>
              <w:t>บันทึกเป็น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62394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(รายจ่าย) </w:t>
            </w:r>
            <w:r w:rsidRPr="00623946">
              <w:rPr>
                <w:rFonts w:asciiTheme="majorBidi" w:hAnsiTheme="majorBidi" w:cstheme="majorBidi"/>
                <w:sz w:val="24"/>
                <w:szCs w:val="24"/>
              </w:rPr>
              <w:t>/</w:t>
            </w:r>
            <w:r w:rsidRPr="0062394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รายได้ใน</w:t>
            </w:r>
          </w:p>
        </w:tc>
        <w:tc>
          <w:tcPr>
            <w:tcW w:w="236" w:type="dxa"/>
            <w:vAlign w:val="bottom"/>
          </w:tcPr>
          <w:p w14:paraId="313E602F" w14:textId="77777777" w:rsidR="00495495" w:rsidRPr="00623946" w:rsidRDefault="00495495" w:rsidP="00495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9" w:type="dxa"/>
          </w:tcPr>
          <w:p w14:paraId="40FCB45B" w14:textId="77777777" w:rsidR="00495495" w:rsidRPr="00623946" w:rsidRDefault="00495495" w:rsidP="00495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43" w:type="dxa"/>
          </w:tcPr>
          <w:p w14:paraId="548193D0" w14:textId="77777777" w:rsidR="00495495" w:rsidRPr="00623946" w:rsidRDefault="00495495" w:rsidP="00495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25" w:type="dxa"/>
          </w:tcPr>
          <w:p w14:paraId="42EBCDED" w14:textId="77777777" w:rsidR="00495495" w:rsidRPr="00623946" w:rsidRDefault="00495495" w:rsidP="00495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41" w:type="dxa"/>
          </w:tcPr>
          <w:p w14:paraId="5A6CF58A" w14:textId="77777777" w:rsidR="00495495" w:rsidRPr="00623946" w:rsidRDefault="00495495" w:rsidP="00495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00" w:type="dxa"/>
          </w:tcPr>
          <w:p w14:paraId="7FD4F633" w14:textId="77777777" w:rsidR="00495495" w:rsidRPr="00623946" w:rsidRDefault="00495495" w:rsidP="00495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14:paraId="7E864D24" w14:textId="77777777" w:rsidR="00495495" w:rsidRPr="00623946" w:rsidRDefault="00495495" w:rsidP="00495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356" w:type="dxa"/>
            <w:gridSpan w:val="3"/>
            <w:tcBorders>
              <w:bottom w:val="single" w:sz="4" w:space="0" w:color="auto"/>
            </w:tcBorders>
            <w:vAlign w:val="bottom"/>
          </w:tcPr>
          <w:p w14:paraId="44E0269D" w14:textId="52642060" w:rsidR="00495495" w:rsidRPr="00623946" w:rsidRDefault="00495495" w:rsidP="00495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23946">
              <w:rPr>
                <w:rFonts w:asciiTheme="majorBidi" w:hAnsiTheme="majorBidi" w:cstheme="majorBidi"/>
                <w:sz w:val="24"/>
                <w:szCs w:val="24"/>
                <w:cs/>
              </w:rPr>
              <w:t>บันทึกเป็น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62394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(รายจ่าย) </w:t>
            </w:r>
            <w:r w:rsidRPr="00623946">
              <w:rPr>
                <w:rFonts w:asciiTheme="majorBidi" w:hAnsiTheme="majorBidi" w:cstheme="majorBidi"/>
                <w:sz w:val="24"/>
                <w:szCs w:val="24"/>
              </w:rPr>
              <w:t>/</w:t>
            </w:r>
            <w:r w:rsidRPr="0062394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รายได้ใน</w:t>
            </w:r>
          </w:p>
        </w:tc>
        <w:tc>
          <w:tcPr>
            <w:tcW w:w="237" w:type="dxa"/>
          </w:tcPr>
          <w:p w14:paraId="5FFFFF45" w14:textId="2BFA857F" w:rsidR="00495495" w:rsidRPr="00623946" w:rsidRDefault="00495495" w:rsidP="00495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35" w:type="dxa"/>
          </w:tcPr>
          <w:p w14:paraId="0B3C80F1" w14:textId="0DE6881A" w:rsidR="00495495" w:rsidRPr="00623946" w:rsidRDefault="00495495" w:rsidP="00495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</w:tr>
      <w:tr w:rsidR="00495495" w:rsidRPr="00623946" w14:paraId="642FF9E2" w14:textId="2B2B427E" w:rsidTr="00E16C5C">
        <w:trPr>
          <w:tblHeader/>
        </w:trPr>
        <w:tc>
          <w:tcPr>
            <w:tcW w:w="2925" w:type="dxa"/>
            <w:shd w:val="clear" w:color="auto" w:fill="auto"/>
            <w:vAlign w:val="bottom"/>
          </w:tcPr>
          <w:p w14:paraId="09EE658F" w14:textId="77777777" w:rsidR="00495495" w:rsidRPr="00623946" w:rsidRDefault="00495495" w:rsidP="00495495">
            <w:pPr>
              <w:pStyle w:val="acctfourfigures"/>
              <w:tabs>
                <w:tab w:val="clear" w:pos="765"/>
              </w:tabs>
              <w:spacing w:line="340" w:lineRule="exact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bidi="th-TH"/>
              </w:rPr>
            </w:pPr>
          </w:p>
          <w:p w14:paraId="19BAD833" w14:textId="77777777" w:rsidR="00495495" w:rsidRPr="00623946" w:rsidRDefault="00495495" w:rsidP="00495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rPr>
                <w:rFonts w:asciiTheme="majorBidi" w:hAnsiTheme="majorBidi" w:cstheme="majorBidi"/>
                <w:i/>
                <w:iCs/>
                <w:color w:val="0000FF"/>
                <w:sz w:val="24"/>
                <w:szCs w:val="24"/>
              </w:rPr>
            </w:pPr>
            <w:r w:rsidRPr="004D0A56">
              <w:rPr>
                <w:rFonts w:asciiTheme="majorBidi" w:hAnsiTheme="majorBidi"/>
                <w:b/>
                <w:bCs/>
                <w:i/>
                <w:iCs/>
                <w:sz w:val="24"/>
                <w:szCs w:val="24"/>
                <w:cs/>
              </w:rPr>
              <w:t>ภาษีเงินได้รอการตัดบัญชี</w:t>
            </w:r>
          </w:p>
        </w:tc>
        <w:tc>
          <w:tcPr>
            <w:tcW w:w="270" w:type="dxa"/>
          </w:tcPr>
          <w:p w14:paraId="4418532F" w14:textId="77777777" w:rsidR="00495495" w:rsidRPr="00623946" w:rsidRDefault="00495495" w:rsidP="00495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1" w:type="dxa"/>
          </w:tcPr>
          <w:p w14:paraId="743C1D8E" w14:textId="77777777" w:rsidR="00495495" w:rsidRPr="00623946" w:rsidRDefault="00495495" w:rsidP="00495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2394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</w:p>
          <w:p w14:paraId="4146D343" w14:textId="77777777" w:rsidR="00495495" w:rsidRPr="00623946" w:rsidRDefault="00495495" w:rsidP="00495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2394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1 </w:t>
            </w:r>
            <w:r w:rsidRPr="0062394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มกราคม</w:t>
            </w:r>
          </w:p>
        </w:tc>
        <w:tc>
          <w:tcPr>
            <w:tcW w:w="270" w:type="dxa"/>
          </w:tcPr>
          <w:p w14:paraId="552382C9" w14:textId="77777777" w:rsidR="00495495" w:rsidRPr="00623946" w:rsidRDefault="00495495" w:rsidP="00495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E5D43DE" w14:textId="77777777" w:rsidR="00495495" w:rsidRPr="00623946" w:rsidRDefault="00495495" w:rsidP="00495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23946">
              <w:rPr>
                <w:rFonts w:asciiTheme="majorBidi" w:hAnsiTheme="majorBidi" w:cstheme="majorBidi"/>
                <w:sz w:val="24"/>
                <w:szCs w:val="24"/>
                <w:cs/>
              </w:rPr>
              <w:t>กำไรหรือขาดทุน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6B01763C" w14:textId="77777777" w:rsidR="00495495" w:rsidRPr="00623946" w:rsidRDefault="00495495" w:rsidP="00495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0" w:type="dxa"/>
            <w:tcBorders>
              <w:top w:val="single" w:sz="4" w:space="0" w:color="auto"/>
            </w:tcBorders>
            <w:vAlign w:val="bottom"/>
          </w:tcPr>
          <w:p w14:paraId="3221CCCA" w14:textId="77777777" w:rsidR="00495495" w:rsidRPr="00623946" w:rsidRDefault="00495495" w:rsidP="00495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2394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กำไรขาดทุนเบ็ดเสร็จอื่น </w:t>
            </w:r>
          </w:p>
        </w:tc>
        <w:tc>
          <w:tcPr>
            <w:tcW w:w="236" w:type="dxa"/>
            <w:vAlign w:val="bottom"/>
          </w:tcPr>
          <w:p w14:paraId="55BA37ED" w14:textId="77777777" w:rsidR="00495495" w:rsidRPr="00623946" w:rsidRDefault="00495495" w:rsidP="00495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9" w:type="dxa"/>
          </w:tcPr>
          <w:p w14:paraId="432D92FF" w14:textId="77777777" w:rsidR="00495495" w:rsidRPr="00623946" w:rsidRDefault="00495495" w:rsidP="00495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2394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</w:p>
          <w:p w14:paraId="466D24F7" w14:textId="77777777" w:rsidR="00495495" w:rsidRPr="00623946" w:rsidRDefault="00495495" w:rsidP="00495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2394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31 </w:t>
            </w:r>
            <w:r w:rsidRPr="0062394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243" w:type="dxa"/>
          </w:tcPr>
          <w:p w14:paraId="34C7C9D2" w14:textId="77777777" w:rsidR="00495495" w:rsidRPr="00623946" w:rsidRDefault="00495495" w:rsidP="00495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25" w:type="dxa"/>
          </w:tcPr>
          <w:p w14:paraId="402FAE4A" w14:textId="7AB74336" w:rsidR="00495495" w:rsidRPr="00657E3D" w:rsidRDefault="00495495" w:rsidP="00495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9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7E3D">
              <w:rPr>
                <w:rFonts w:asciiTheme="majorBidi" w:hAnsiTheme="majorBidi" w:cstheme="majorBidi" w:hint="cs"/>
                <w:sz w:val="24"/>
                <w:szCs w:val="24"/>
                <w:cs/>
              </w:rPr>
              <w:t>ผลกระทบจากการเปลี่ยนแปลง</w:t>
            </w:r>
          </w:p>
        </w:tc>
        <w:tc>
          <w:tcPr>
            <w:tcW w:w="241" w:type="dxa"/>
          </w:tcPr>
          <w:p w14:paraId="2AF75438" w14:textId="77777777" w:rsidR="00495495" w:rsidRPr="00623946" w:rsidRDefault="00495495" w:rsidP="00495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00" w:type="dxa"/>
          </w:tcPr>
          <w:p w14:paraId="7AF3C289" w14:textId="77777777" w:rsidR="00495495" w:rsidRPr="00623946" w:rsidRDefault="00495495" w:rsidP="00495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2394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</w:p>
          <w:p w14:paraId="21A8CAB8" w14:textId="7AD2CBA5" w:rsidR="00495495" w:rsidRPr="00623946" w:rsidRDefault="00495495" w:rsidP="00495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2394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1 </w:t>
            </w:r>
            <w:r w:rsidRPr="0062394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มกราคม</w:t>
            </w:r>
          </w:p>
        </w:tc>
        <w:tc>
          <w:tcPr>
            <w:tcW w:w="236" w:type="dxa"/>
          </w:tcPr>
          <w:p w14:paraId="1A07A4D3" w14:textId="77777777" w:rsidR="00495495" w:rsidRPr="00623946" w:rsidRDefault="00495495" w:rsidP="00495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69" w:type="dxa"/>
            <w:tcBorders>
              <w:top w:val="single" w:sz="4" w:space="0" w:color="auto"/>
            </w:tcBorders>
            <w:vAlign w:val="bottom"/>
          </w:tcPr>
          <w:p w14:paraId="1C5E9A38" w14:textId="5C6A0774" w:rsidR="00495495" w:rsidRPr="00623946" w:rsidRDefault="00495495" w:rsidP="00495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23946">
              <w:rPr>
                <w:rFonts w:asciiTheme="majorBidi" w:hAnsiTheme="majorBidi" w:cstheme="majorBidi"/>
                <w:sz w:val="24"/>
                <w:szCs w:val="24"/>
                <w:cs/>
              </w:rPr>
              <w:t>กำไรหรือขาดทุน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576F4487" w14:textId="77777777" w:rsidR="00495495" w:rsidRPr="00623946" w:rsidRDefault="00495495" w:rsidP="00495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vAlign w:val="bottom"/>
          </w:tcPr>
          <w:p w14:paraId="46A2E534" w14:textId="4FBA231E" w:rsidR="00495495" w:rsidRPr="00623946" w:rsidRDefault="00495495" w:rsidP="00495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2394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กำไรขาดทุนเบ็ดเสร็จอื่น </w:t>
            </w:r>
          </w:p>
        </w:tc>
        <w:tc>
          <w:tcPr>
            <w:tcW w:w="237" w:type="dxa"/>
          </w:tcPr>
          <w:p w14:paraId="088A6894" w14:textId="663627D4" w:rsidR="00495495" w:rsidRPr="00623946" w:rsidRDefault="00495495" w:rsidP="00495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35" w:type="dxa"/>
          </w:tcPr>
          <w:p w14:paraId="41C9E758" w14:textId="77777777" w:rsidR="00495495" w:rsidRPr="00623946" w:rsidRDefault="00495495" w:rsidP="00495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2394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</w:p>
          <w:p w14:paraId="35A2A44E" w14:textId="79BCE7EB" w:rsidR="00495495" w:rsidRPr="00623946" w:rsidRDefault="00495495" w:rsidP="00495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2394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31 </w:t>
            </w:r>
            <w:r w:rsidRPr="0062394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ธันวาคม</w:t>
            </w:r>
          </w:p>
        </w:tc>
      </w:tr>
      <w:tr w:rsidR="00495495" w:rsidRPr="00623946" w14:paraId="2EC1024E" w14:textId="3B861795" w:rsidTr="00E16C5C">
        <w:trPr>
          <w:tblHeader/>
        </w:trPr>
        <w:tc>
          <w:tcPr>
            <w:tcW w:w="2925" w:type="dxa"/>
            <w:shd w:val="clear" w:color="auto" w:fill="auto"/>
            <w:vAlign w:val="bottom"/>
          </w:tcPr>
          <w:p w14:paraId="396A464E" w14:textId="77777777" w:rsidR="00495495" w:rsidRPr="00623946" w:rsidRDefault="00495495" w:rsidP="00495495">
            <w:pPr>
              <w:pStyle w:val="acctfourfigures"/>
              <w:tabs>
                <w:tab w:val="clear" w:pos="765"/>
              </w:tabs>
              <w:spacing w:line="340" w:lineRule="exact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58C7287B" w14:textId="77777777" w:rsidR="00495495" w:rsidRPr="00623946" w:rsidRDefault="00495495" w:rsidP="00495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1" w:type="dxa"/>
          </w:tcPr>
          <w:p w14:paraId="6B68CEA6" w14:textId="3D644BD5" w:rsidR="00495495" w:rsidRPr="00623946" w:rsidRDefault="00495495" w:rsidP="00495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2562</w:t>
            </w:r>
          </w:p>
        </w:tc>
        <w:tc>
          <w:tcPr>
            <w:tcW w:w="270" w:type="dxa"/>
          </w:tcPr>
          <w:p w14:paraId="2ECC9996" w14:textId="77777777" w:rsidR="00495495" w:rsidRPr="00623946" w:rsidRDefault="00495495" w:rsidP="00495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7A2CDCE4" w14:textId="77777777" w:rsidR="00495495" w:rsidRPr="00623946" w:rsidRDefault="00495495" w:rsidP="00495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36" w:type="dxa"/>
            <w:vAlign w:val="bottom"/>
          </w:tcPr>
          <w:p w14:paraId="26230905" w14:textId="77777777" w:rsidR="00495495" w:rsidRPr="00623946" w:rsidRDefault="00495495" w:rsidP="00495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0" w:type="dxa"/>
            <w:vAlign w:val="bottom"/>
          </w:tcPr>
          <w:p w14:paraId="291DD7C4" w14:textId="77777777" w:rsidR="00495495" w:rsidRPr="00623946" w:rsidRDefault="00495495" w:rsidP="00495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36" w:type="dxa"/>
            <w:vAlign w:val="bottom"/>
          </w:tcPr>
          <w:p w14:paraId="78EB3099" w14:textId="77777777" w:rsidR="00495495" w:rsidRPr="00623946" w:rsidRDefault="00495495" w:rsidP="00495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9" w:type="dxa"/>
          </w:tcPr>
          <w:p w14:paraId="71B458D6" w14:textId="0F04532B" w:rsidR="00495495" w:rsidRPr="00623946" w:rsidRDefault="00495495" w:rsidP="00495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2562</w:t>
            </w:r>
          </w:p>
        </w:tc>
        <w:tc>
          <w:tcPr>
            <w:tcW w:w="243" w:type="dxa"/>
          </w:tcPr>
          <w:p w14:paraId="757F7FD2" w14:textId="77777777" w:rsidR="00495495" w:rsidRDefault="00495495" w:rsidP="00495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25" w:type="dxa"/>
          </w:tcPr>
          <w:p w14:paraId="68F374D0" w14:textId="105CC88C" w:rsidR="00495495" w:rsidRPr="00657E3D" w:rsidRDefault="00495495" w:rsidP="00495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9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57E3D">
              <w:rPr>
                <w:rFonts w:asciiTheme="majorBidi" w:hAnsiTheme="majorBidi" w:cstheme="majorBidi" w:hint="cs"/>
                <w:sz w:val="24"/>
                <w:szCs w:val="24"/>
                <w:cs/>
              </w:rPr>
              <w:t>นโยบาย</w:t>
            </w:r>
            <w:r w:rsidR="00694B12">
              <w:rPr>
                <w:rFonts w:asciiTheme="majorBidi" w:hAnsiTheme="majorBidi" w:cstheme="majorBidi" w:hint="cs"/>
                <w:sz w:val="24"/>
                <w:szCs w:val="24"/>
                <w:cs/>
              </w:rPr>
              <w:t>การ</w:t>
            </w:r>
            <w:r w:rsidRPr="00657E3D">
              <w:rPr>
                <w:rFonts w:asciiTheme="majorBidi" w:hAnsiTheme="majorBidi" w:cstheme="majorBidi" w:hint="cs"/>
                <w:sz w:val="24"/>
                <w:szCs w:val="24"/>
                <w:cs/>
              </w:rPr>
              <w:t>บัญชี</w:t>
            </w:r>
          </w:p>
        </w:tc>
        <w:tc>
          <w:tcPr>
            <w:tcW w:w="241" w:type="dxa"/>
          </w:tcPr>
          <w:p w14:paraId="169100A7" w14:textId="77777777" w:rsidR="00495495" w:rsidRDefault="00495495" w:rsidP="00495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00" w:type="dxa"/>
          </w:tcPr>
          <w:p w14:paraId="3442BDE7" w14:textId="470B7823" w:rsidR="00495495" w:rsidRDefault="00495495" w:rsidP="00495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2563 </w:t>
            </w:r>
            <w:r w:rsidR="00694B12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-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ปรับปรุง</w:t>
            </w:r>
          </w:p>
        </w:tc>
        <w:tc>
          <w:tcPr>
            <w:tcW w:w="236" w:type="dxa"/>
          </w:tcPr>
          <w:p w14:paraId="7F6B31A6" w14:textId="77777777" w:rsidR="00495495" w:rsidRDefault="00495495" w:rsidP="00495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69" w:type="dxa"/>
          </w:tcPr>
          <w:p w14:paraId="1BCD5A33" w14:textId="77777777" w:rsidR="00495495" w:rsidRDefault="00495495" w:rsidP="00495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687EA378" w14:textId="77777777" w:rsidR="00495495" w:rsidRDefault="00495495" w:rsidP="00495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51" w:type="dxa"/>
          </w:tcPr>
          <w:p w14:paraId="1675B2EB" w14:textId="62A4D4A5" w:rsidR="00495495" w:rsidRDefault="00495495" w:rsidP="00495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7" w:type="dxa"/>
          </w:tcPr>
          <w:p w14:paraId="22646120" w14:textId="723FD906" w:rsidR="00495495" w:rsidRDefault="00495495" w:rsidP="00495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35" w:type="dxa"/>
          </w:tcPr>
          <w:p w14:paraId="22438167" w14:textId="0F68B326" w:rsidR="00495495" w:rsidRDefault="00495495" w:rsidP="00495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2563</w:t>
            </w:r>
          </w:p>
        </w:tc>
      </w:tr>
      <w:tr w:rsidR="008771F8" w:rsidRPr="00623946" w14:paraId="172C1311" w14:textId="12C810D5" w:rsidTr="00694B12">
        <w:trPr>
          <w:tblHeader/>
        </w:trPr>
        <w:tc>
          <w:tcPr>
            <w:tcW w:w="2925" w:type="dxa"/>
            <w:shd w:val="clear" w:color="auto" w:fill="auto"/>
            <w:vAlign w:val="bottom"/>
          </w:tcPr>
          <w:p w14:paraId="1B2D2206" w14:textId="77777777" w:rsidR="008771F8" w:rsidRPr="00623946" w:rsidRDefault="008771F8" w:rsidP="00495495">
            <w:pPr>
              <w:pStyle w:val="acctfourfigures"/>
              <w:tabs>
                <w:tab w:val="clear" w:pos="765"/>
              </w:tabs>
              <w:spacing w:line="340" w:lineRule="exact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7E2A7999" w14:textId="77777777" w:rsidR="008771F8" w:rsidRPr="00623946" w:rsidRDefault="008771F8" w:rsidP="00495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595" w:type="dxa"/>
            <w:gridSpan w:val="17"/>
          </w:tcPr>
          <w:p w14:paraId="203A68A3" w14:textId="698B4D69" w:rsidR="008771F8" w:rsidRPr="00623946" w:rsidRDefault="008771F8" w:rsidP="00495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9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623946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</w:rPr>
              <w:t>พั</w:t>
            </w:r>
            <w:r w:rsidRPr="00623946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นบาท)</w:t>
            </w:r>
          </w:p>
        </w:tc>
      </w:tr>
      <w:tr w:rsidR="00495495" w:rsidRPr="00623946" w14:paraId="1872F3DC" w14:textId="2EAF7D33" w:rsidTr="00E16C5C">
        <w:tc>
          <w:tcPr>
            <w:tcW w:w="2925" w:type="dxa"/>
            <w:shd w:val="clear" w:color="auto" w:fill="auto"/>
          </w:tcPr>
          <w:p w14:paraId="252EC862" w14:textId="09CDD5F9" w:rsidR="00495495" w:rsidRPr="00623946" w:rsidRDefault="00495495" w:rsidP="00495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rPr>
                <w:rFonts w:asciiTheme="majorBidi" w:hAnsiTheme="majorBidi" w:cstheme="majorBidi"/>
                <w:i/>
                <w:iCs/>
                <w:color w:val="0000FF"/>
                <w:sz w:val="24"/>
                <w:szCs w:val="24"/>
              </w:rPr>
            </w:pPr>
            <w:r w:rsidRPr="0062394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270" w:type="dxa"/>
          </w:tcPr>
          <w:p w14:paraId="7A50F654" w14:textId="77777777" w:rsidR="00495495" w:rsidRPr="00623946" w:rsidRDefault="00495495" w:rsidP="00495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1" w:type="dxa"/>
            <w:vAlign w:val="bottom"/>
          </w:tcPr>
          <w:p w14:paraId="0F06E9EE" w14:textId="77777777" w:rsidR="00495495" w:rsidRPr="004D0A56" w:rsidRDefault="00495495" w:rsidP="000538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17491B37" w14:textId="77777777" w:rsidR="00495495" w:rsidRPr="00885F96" w:rsidRDefault="00495495" w:rsidP="00495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6AA5D8F5" w14:textId="77777777" w:rsidR="00495495" w:rsidRPr="004D0A56" w:rsidRDefault="00495495" w:rsidP="000538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77810FE2" w14:textId="77777777" w:rsidR="00495495" w:rsidRPr="00885F96" w:rsidRDefault="00495495" w:rsidP="000538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0" w:type="dxa"/>
            <w:vAlign w:val="bottom"/>
          </w:tcPr>
          <w:p w14:paraId="2D4B4BFC" w14:textId="77777777" w:rsidR="00495495" w:rsidRPr="004D0A56" w:rsidRDefault="00495495" w:rsidP="000538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3CAED831" w14:textId="77777777" w:rsidR="00495495" w:rsidRPr="00885F96" w:rsidRDefault="00495495" w:rsidP="000538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right="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9" w:type="dxa"/>
            <w:vAlign w:val="bottom"/>
          </w:tcPr>
          <w:p w14:paraId="32AC562E" w14:textId="77777777" w:rsidR="00495495" w:rsidRPr="004D0A56" w:rsidRDefault="00495495" w:rsidP="000538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3" w:type="dxa"/>
          </w:tcPr>
          <w:p w14:paraId="6B2567F3" w14:textId="77777777" w:rsidR="00495495" w:rsidRPr="004D0A56" w:rsidRDefault="00495495" w:rsidP="000538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5" w:type="dxa"/>
          </w:tcPr>
          <w:p w14:paraId="2DE4110A" w14:textId="77777777" w:rsidR="00495495" w:rsidRPr="004D0A56" w:rsidRDefault="00495495" w:rsidP="000538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1" w:type="dxa"/>
          </w:tcPr>
          <w:p w14:paraId="38C04710" w14:textId="77777777" w:rsidR="00495495" w:rsidRPr="004D0A56" w:rsidRDefault="00495495" w:rsidP="000538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0" w:type="dxa"/>
          </w:tcPr>
          <w:p w14:paraId="3B76A607" w14:textId="77777777" w:rsidR="00495495" w:rsidRPr="004D0A56" w:rsidRDefault="00495495" w:rsidP="000538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594DFEA9" w14:textId="77777777" w:rsidR="00495495" w:rsidRPr="004D0A56" w:rsidRDefault="00495495" w:rsidP="000538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9" w:type="dxa"/>
          </w:tcPr>
          <w:p w14:paraId="053BE826" w14:textId="77777777" w:rsidR="00495495" w:rsidRPr="004D0A56" w:rsidRDefault="00495495" w:rsidP="000538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770F72DE" w14:textId="77777777" w:rsidR="00495495" w:rsidRPr="004D0A56" w:rsidRDefault="00495495" w:rsidP="000538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1" w:type="dxa"/>
          </w:tcPr>
          <w:p w14:paraId="22661311" w14:textId="22461E91" w:rsidR="00495495" w:rsidRPr="004D0A56" w:rsidRDefault="00495495" w:rsidP="000538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7" w:type="dxa"/>
          </w:tcPr>
          <w:p w14:paraId="6A49B66B" w14:textId="74B36CE9" w:rsidR="00495495" w:rsidRPr="004D0A56" w:rsidRDefault="00495495" w:rsidP="000538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5" w:type="dxa"/>
          </w:tcPr>
          <w:p w14:paraId="1D62D89C" w14:textId="3C00159B" w:rsidR="00495495" w:rsidRPr="004D0A56" w:rsidRDefault="00495495" w:rsidP="000538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63A01" w:rsidRPr="00623946" w14:paraId="07FBE174" w14:textId="741CA34C" w:rsidTr="00E16C5C">
        <w:tc>
          <w:tcPr>
            <w:tcW w:w="2925" w:type="dxa"/>
            <w:shd w:val="clear" w:color="auto" w:fill="auto"/>
          </w:tcPr>
          <w:p w14:paraId="5405EE0C" w14:textId="35EF166F" w:rsidR="00763A01" w:rsidRPr="00623946" w:rsidRDefault="00763A01" w:rsidP="0076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rPr>
                <w:rFonts w:asciiTheme="majorBidi" w:hAnsiTheme="majorBidi" w:cstheme="majorBidi"/>
                <w:i/>
                <w:iCs/>
                <w:color w:val="0000FF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ลูกหนี้ตามสัญญาเช่าซื้อ</w:t>
            </w:r>
          </w:p>
        </w:tc>
        <w:tc>
          <w:tcPr>
            <w:tcW w:w="270" w:type="dxa"/>
          </w:tcPr>
          <w:p w14:paraId="0A739F28" w14:textId="77777777" w:rsidR="00763A01" w:rsidRPr="00623946" w:rsidRDefault="00763A01" w:rsidP="0076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1" w:type="dxa"/>
            <w:vAlign w:val="bottom"/>
          </w:tcPr>
          <w:p w14:paraId="10AD704B" w14:textId="3FD91CE9" w:rsidR="00763A01" w:rsidRPr="004D0A56" w:rsidRDefault="00763A01" w:rsidP="0076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11,808</w:t>
            </w:r>
          </w:p>
        </w:tc>
        <w:tc>
          <w:tcPr>
            <w:tcW w:w="270" w:type="dxa"/>
            <w:vAlign w:val="bottom"/>
          </w:tcPr>
          <w:p w14:paraId="68B99E8A" w14:textId="77777777" w:rsidR="00763A01" w:rsidRPr="00885F96" w:rsidRDefault="00763A01" w:rsidP="0076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3403F2A8" w14:textId="778039C2" w:rsidR="00763A01" w:rsidRPr="0005383F" w:rsidRDefault="00763A01" w:rsidP="0076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(697)</w:t>
            </w:r>
          </w:p>
        </w:tc>
        <w:tc>
          <w:tcPr>
            <w:tcW w:w="236" w:type="dxa"/>
            <w:vAlign w:val="bottom"/>
          </w:tcPr>
          <w:p w14:paraId="1680E303" w14:textId="77777777" w:rsidR="00763A01" w:rsidRPr="00885F96" w:rsidRDefault="00763A01" w:rsidP="0076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0" w:type="dxa"/>
            <w:vAlign w:val="bottom"/>
          </w:tcPr>
          <w:p w14:paraId="6991A49B" w14:textId="4162217B" w:rsidR="00763A01" w:rsidRPr="004D0A56" w:rsidRDefault="00763A01" w:rsidP="0076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42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1364C932" w14:textId="77777777" w:rsidR="00763A01" w:rsidRPr="00885F96" w:rsidRDefault="00763A01" w:rsidP="0076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right="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9" w:type="dxa"/>
            <w:vAlign w:val="bottom"/>
          </w:tcPr>
          <w:p w14:paraId="684A5DC3" w14:textId="5188E6F3" w:rsidR="00763A01" w:rsidRPr="004D0A56" w:rsidRDefault="00763A01" w:rsidP="0076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11,111</w:t>
            </w:r>
          </w:p>
        </w:tc>
        <w:tc>
          <w:tcPr>
            <w:tcW w:w="243" w:type="dxa"/>
          </w:tcPr>
          <w:p w14:paraId="6529C49B" w14:textId="77777777" w:rsidR="00763A01" w:rsidRPr="004D0A56" w:rsidRDefault="00763A01" w:rsidP="0076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5" w:type="dxa"/>
            <w:vAlign w:val="bottom"/>
          </w:tcPr>
          <w:p w14:paraId="2743ABFA" w14:textId="6835F978" w:rsidR="00763A01" w:rsidRPr="004D0A56" w:rsidRDefault="00763A01" w:rsidP="0076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1,706</w:t>
            </w:r>
          </w:p>
        </w:tc>
        <w:tc>
          <w:tcPr>
            <w:tcW w:w="241" w:type="dxa"/>
          </w:tcPr>
          <w:p w14:paraId="3115E733" w14:textId="77777777" w:rsidR="00763A01" w:rsidRPr="004D0A56" w:rsidRDefault="00763A01" w:rsidP="0076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0" w:type="dxa"/>
          </w:tcPr>
          <w:p w14:paraId="23D9D011" w14:textId="3DF45151" w:rsidR="00763A01" w:rsidRPr="004D0A56" w:rsidRDefault="00763A01" w:rsidP="0076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12,817</w:t>
            </w:r>
          </w:p>
        </w:tc>
        <w:tc>
          <w:tcPr>
            <w:tcW w:w="236" w:type="dxa"/>
          </w:tcPr>
          <w:p w14:paraId="5B278B25" w14:textId="77777777" w:rsidR="00763A01" w:rsidRPr="004D0A56" w:rsidRDefault="00763A01" w:rsidP="0076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9" w:type="dxa"/>
            <w:vAlign w:val="bottom"/>
          </w:tcPr>
          <w:p w14:paraId="1CC475EC" w14:textId="2543A0F2" w:rsidR="00763A01" w:rsidRPr="004D0A56" w:rsidRDefault="00763A01" w:rsidP="0076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914</w:t>
            </w:r>
          </w:p>
        </w:tc>
        <w:tc>
          <w:tcPr>
            <w:tcW w:w="236" w:type="dxa"/>
          </w:tcPr>
          <w:p w14:paraId="4ADD01AB" w14:textId="77777777" w:rsidR="00763A01" w:rsidRPr="004D0A56" w:rsidRDefault="00763A01" w:rsidP="0076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1" w:type="dxa"/>
            <w:vAlign w:val="bottom"/>
          </w:tcPr>
          <w:p w14:paraId="4303EEFD" w14:textId="155A1D30" w:rsidR="00763A01" w:rsidRPr="004D0A56" w:rsidRDefault="00763A01" w:rsidP="0076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42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7" w:type="dxa"/>
          </w:tcPr>
          <w:p w14:paraId="6C77DDD9" w14:textId="40F646B9" w:rsidR="00763A01" w:rsidRPr="004D0A56" w:rsidRDefault="00763A01" w:rsidP="0076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5" w:type="dxa"/>
            <w:vAlign w:val="bottom"/>
          </w:tcPr>
          <w:p w14:paraId="09B19785" w14:textId="59CF50FD" w:rsidR="00763A01" w:rsidRPr="004D0A56" w:rsidRDefault="00763A01" w:rsidP="0076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13,731</w:t>
            </w:r>
          </w:p>
        </w:tc>
      </w:tr>
      <w:tr w:rsidR="00763A01" w:rsidRPr="00623946" w14:paraId="608513F2" w14:textId="7D0E74FF" w:rsidTr="00E16C5C">
        <w:tc>
          <w:tcPr>
            <w:tcW w:w="2925" w:type="dxa"/>
            <w:shd w:val="clear" w:color="auto" w:fill="auto"/>
          </w:tcPr>
          <w:p w14:paraId="3EE46E82" w14:textId="39E0D338" w:rsidR="00763A01" w:rsidRPr="000A6761" w:rsidRDefault="00763A01" w:rsidP="0076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472E5">
              <w:rPr>
                <w:rFonts w:asciiTheme="majorBidi" w:hAnsiTheme="majorBidi" w:hint="cs"/>
                <w:sz w:val="24"/>
                <w:szCs w:val="24"/>
                <w:cs/>
              </w:rPr>
              <w:t>สินค้าคงเหลือ</w:t>
            </w:r>
          </w:p>
        </w:tc>
        <w:tc>
          <w:tcPr>
            <w:tcW w:w="270" w:type="dxa"/>
          </w:tcPr>
          <w:p w14:paraId="5A10E773" w14:textId="77777777" w:rsidR="00763A01" w:rsidRPr="00623946" w:rsidRDefault="00763A01" w:rsidP="0076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1" w:type="dxa"/>
            <w:vAlign w:val="bottom"/>
          </w:tcPr>
          <w:p w14:paraId="558C1F30" w14:textId="6806EA3B" w:rsidR="00763A01" w:rsidRPr="004D0A56" w:rsidRDefault="00763A01" w:rsidP="0076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979</w:t>
            </w:r>
          </w:p>
        </w:tc>
        <w:tc>
          <w:tcPr>
            <w:tcW w:w="270" w:type="dxa"/>
            <w:vAlign w:val="bottom"/>
          </w:tcPr>
          <w:p w14:paraId="7B954A4D" w14:textId="77777777" w:rsidR="00763A01" w:rsidRPr="00885F96" w:rsidRDefault="00763A01" w:rsidP="0076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29507252" w14:textId="0D34B83F" w:rsidR="00763A01" w:rsidRPr="004D0A56" w:rsidRDefault="00763A01" w:rsidP="0076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1,719</w:t>
            </w:r>
          </w:p>
        </w:tc>
        <w:tc>
          <w:tcPr>
            <w:tcW w:w="236" w:type="dxa"/>
            <w:vAlign w:val="bottom"/>
          </w:tcPr>
          <w:p w14:paraId="0E3E817E" w14:textId="77777777" w:rsidR="00763A01" w:rsidRPr="00885F96" w:rsidRDefault="00763A01" w:rsidP="0076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0" w:type="dxa"/>
            <w:vAlign w:val="bottom"/>
          </w:tcPr>
          <w:p w14:paraId="0EFA801D" w14:textId="6CAB31F7" w:rsidR="00763A01" w:rsidRPr="004D0A56" w:rsidRDefault="00763A01" w:rsidP="0076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42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3B119AFF" w14:textId="77777777" w:rsidR="00763A01" w:rsidRPr="00885F96" w:rsidRDefault="00763A01" w:rsidP="0076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right="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9" w:type="dxa"/>
            <w:vAlign w:val="bottom"/>
          </w:tcPr>
          <w:p w14:paraId="50FEF836" w14:textId="0C10E3CE" w:rsidR="00763A01" w:rsidRPr="004D0A56" w:rsidRDefault="00763A01" w:rsidP="0076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2,698</w:t>
            </w:r>
          </w:p>
        </w:tc>
        <w:tc>
          <w:tcPr>
            <w:tcW w:w="243" w:type="dxa"/>
          </w:tcPr>
          <w:p w14:paraId="53E0B1BD" w14:textId="77777777" w:rsidR="00763A01" w:rsidRPr="004D0A56" w:rsidRDefault="00763A01" w:rsidP="0076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5" w:type="dxa"/>
            <w:vAlign w:val="bottom"/>
          </w:tcPr>
          <w:p w14:paraId="504653BE" w14:textId="79B06E8C" w:rsidR="00763A01" w:rsidRPr="004D0A56" w:rsidRDefault="00763A01" w:rsidP="0076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42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1" w:type="dxa"/>
          </w:tcPr>
          <w:p w14:paraId="0B8246E0" w14:textId="77777777" w:rsidR="00763A01" w:rsidRPr="004D0A56" w:rsidRDefault="00763A01" w:rsidP="0076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0" w:type="dxa"/>
            <w:vAlign w:val="bottom"/>
          </w:tcPr>
          <w:p w14:paraId="59C032C4" w14:textId="593FB690" w:rsidR="00763A01" w:rsidRPr="004D0A56" w:rsidRDefault="00763A01" w:rsidP="0076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2,698</w:t>
            </w:r>
          </w:p>
        </w:tc>
        <w:tc>
          <w:tcPr>
            <w:tcW w:w="236" w:type="dxa"/>
          </w:tcPr>
          <w:p w14:paraId="24724FB3" w14:textId="77777777" w:rsidR="00763A01" w:rsidRPr="004D0A56" w:rsidRDefault="00763A01" w:rsidP="0076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9" w:type="dxa"/>
            <w:vAlign w:val="bottom"/>
          </w:tcPr>
          <w:p w14:paraId="0B80BE79" w14:textId="2E821B4A" w:rsidR="00763A01" w:rsidRPr="004D0A56" w:rsidRDefault="00763A01" w:rsidP="0076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(776)</w:t>
            </w:r>
          </w:p>
        </w:tc>
        <w:tc>
          <w:tcPr>
            <w:tcW w:w="236" w:type="dxa"/>
          </w:tcPr>
          <w:p w14:paraId="5CACA0D3" w14:textId="77777777" w:rsidR="00763A01" w:rsidRPr="004D0A56" w:rsidRDefault="00763A01" w:rsidP="0076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1" w:type="dxa"/>
            <w:vAlign w:val="bottom"/>
          </w:tcPr>
          <w:p w14:paraId="1C698BA6" w14:textId="1D3A9F24" w:rsidR="00763A01" w:rsidRPr="004D0A56" w:rsidRDefault="00763A01" w:rsidP="0076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42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7" w:type="dxa"/>
          </w:tcPr>
          <w:p w14:paraId="46D1CA12" w14:textId="08F43A34" w:rsidR="00763A01" w:rsidRPr="004D0A56" w:rsidRDefault="00763A01" w:rsidP="0076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5" w:type="dxa"/>
            <w:vAlign w:val="bottom"/>
          </w:tcPr>
          <w:p w14:paraId="2EAB56DF" w14:textId="0162EBCE" w:rsidR="00763A01" w:rsidRPr="004D0A56" w:rsidRDefault="00763A01" w:rsidP="0076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1,922</w:t>
            </w:r>
          </w:p>
        </w:tc>
      </w:tr>
      <w:tr w:rsidR="00763A01" w:rsidRPr="00623946" w14:paraId="503357DB" w14:textId="7E3062C7" w:rsidTr="00E16C5C">
        <w:tc>
          <w:tcPr>
            <w:tcW w:w="2925" w:type="dxa"/>
            <w:shd w:val="clear" w:color="auto" w:fill="auto"/>
          </w:tcPr>
          <w:p w14:paraId="6D56245C" w14:textId="2FCC0212" w:rsidR="00763A01" w:rsidRDefault="00763A01" w:rsidP="0076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เงินลงทุนในบริษัทย่อย</w:t>
            </w:r>
          </w:p>
        </w:tc>
        <w:tc>
          <w:tcPr>
            <w:tcW w:w="270" w:type="dxa"/>
          </w:tcPr>
          <w:p w14:paraId="37122128" w14:textId="77777777" w:rsidR="00763A01" w:rsidRPr="00623946" w:rsidRDefault="00763A01" w:rsidP="0076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1" w:type="dxa"/>
            <w:vAlign w:val="bottom"/>
          </w:tcPr>
          <w:p w14:paraId="4D8ECF00" w14:textId="6DEE9577" w:rsidR="00763A01" w:rsidRPr="004D0A56" w:rsidRDefault="00763A01" w:rsidP="0076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2,364</w:t>
            </w:r>
          </w:p>
        </w:tc>
        <w:tc>
          <w:tcPr>
            <w:tcW w:w="270" w:type="dxa"/>
            <w:vAlign w:val="bottom"/>
          </w:tcPr>
          <w:p w14:paraId="7AA81A2C" w14:textId="77777777" w:rsidR="00763A01" w:rsidRPr="00885F96" w:rsidRDefault="00763A01" w:rsidP="0076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1E010EC2" w14:textId="3A8D0A99" w:rsidR="00763A01" w:rsidRPr="004D0A56" w:rsidRDefault="00763A01" w:rsidP="0076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42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299FFD39" w14:textId="77777777" w:rsidR="00763A01" w:rsidRPr="00885F96" w:rsidRDefault="00763A01" w:rsidP="0076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0" w:type="dxa"/>
            <w:vAlign w:val="bottom"/>
          </w:tcPr>
          <w:p w14:paraId="79C237E3" w14:textId="7EA8B91A" w:rsidR="00763A01" w:rsidRPr="004D0A56" w:rsidRDefault="00763A01" w:rsidP="0076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42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2AE70AE8" w14:textId="77777777" w:rsidR="00763A01" w:rsidRPr="00885F96" w:rsidRDefault="00763A01" w:rsidP="0076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right="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9" w:type="dxa"/>
            <w:vAlign w:val="bottom"/>
          </w:tcPr>
          <w:p w14:paraId="3F5C3A3F" w14:textId="7EFFFC0C" w:rsidR="00763A01" w:rsidRPr="004D0A56" w:rsidRDefault="00763A01" w:rsidP="0076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2,364</w:t>
            </w:r>
          </w:p>
        </w:tc>
        <w:tc>
          <w:tcPr>
            <w:tcW w:w="243" w:type="dxa"/>
          </w:tcPr>
          <w:p w14:paraId="6638ACB1" w14:textId="77777777" w:rsidR="00763A01" w:rsidRPr="004D0A56" w:rsidRDefault="00763A01" w:rsidP="0076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5" w:type="dxa"/>
            <w:vAlign w:val="bottom"/>
          </w:tcPr>
          <w:p w14:paraId="7AB86681" w14:textId="008DD7AA" w:rsidR="00763A01" w:rsidRPr="004D0A56" w:rsidRDefault="00763A01" w:rsidP="0076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42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1" w:type="dxa"/>
          </w:tcPr>
          <w:p w14:paraId="4A5023C3" w14:textId="77777777" w:rsidR="00763A01" w:rsidRPr="004D0A56" w:rsidRDefault="00763A01" w:rsidP="0076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0" w:type="dxa"/>
            <w:vAlign w:val="bottom"/>
          </w:tcPr>
          <w:p w14:paraId="6BFF4863" w14:textId="7C4B8AE0" w:rsidR="00763A01" w:rsidRPr="004D0A56" w:rsidRDefault="00763A01" w:rsidP="0076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2,364</w:t>
            </w:r>
          </w:p>
        </w:tc>
        <w:tc>
          <w:tcPr>
            <w:tcW w:w="236" w:type="dxa"/>
          </w:tcPr>
          <w:p w14:paraId="4E834135" w14:textId="77777777" w:rsidR="00763A01" w:rsidRPr="004D0A56" w:rsidRDefault="00763A01" w:rsidP="0076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9" w:type="dxa"/>
            <w:vAlign w:val="bottom"/>
          </w:tcPr>
          <w:p w14:paraId="5D86B74C" w14:textId="505DA246" w:rsidR="00763A01" w:rsidRPr="004D0A56" w:rsidRDefault="00763A01" w:rsidP="0076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(2,364)</w:t>
            </w:r>
          </w:p>
        </w:tc>
        <w:tc>
          <w:tcPr>
            <w:tcW w:w="236" w:type="dxa"/>
          </w:tcPr>
          <w:p w14:paraId="2C30AF62" w14:textId="77777777" w:rsidR="00763A01" w:rsidRPr="004D0A56" w:rsidRDefault="00763A01" w:rsidP="0076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1" w:type="dxa"/>
            <w:vAlign w:val="bottom"/>
          </w:tcPr>
          <w:p w14:paraId="7D1A3D90" w14:textId="6CF7EE82" w:rsidR="00763A01" w:rsidRPr="004D0A56" w:rsidRDefault="00763A01" w:rsidP="0076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42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7" w:type="dxa"/>
          </w:tcPr>
          <w:p w14:paraId="6F99C578" w14:textId="181F1FF8" w:rsidR="00763A01" w:rsidRPr="004D0A56" w:rsidRDefault="00763A01" w:rsidP="0076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5" w:type="dxa"/>
            <w:vAlign w:val="bottom"/>
          </w:tcPr>
          <w:p w14:paraId="214A6E39" w14:textId="4AFCF4E8" w:rsidR="00763A01" w:rsidRPr="004D0A56" w:rsidRDefault="00763A01" w:rsidP="0076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42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763A01" w:rsidRPr="00623946" w14:paraId="732CA52E" w14:textId="77777777" w:rsidTr="00E16C5C">
        <w:tc>
          <w:tcPr>
            <w:tcW w:w="2925" w:type="dxa"/>
            <w:shd w:val="clear" w:color="auto" w:fill="auto"/>
          </w:tcPr>
          <w:p w14:paraId="519D333E" w14:textId="37F608C5" w:rsidR="00763A01" w:rsidRDefault="00694B12" w:rsidP="0076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อุปกรณ์</w:t>
            </w:r>
          </w:p>
        </w:tc>
        <w:tc>
          <w:tcPr>
            <w:tcW w:w="270" w:type="dxa"/>
          </w:tcPr>
          <w:p w14:paraId="16C3B0AF" w14:textId="77777777" w:rsidR="00763A01" w:rsidRPr="00623946" w:rsidRDefault="00763A01" w:rsidP="0076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1" w:type="dxa"/>
            <w:vAlign w:val="bottom"/>
          </w:tcPr>
          <w:p w14:paraId="6C5DF746" w14:textId="70065980" w:rsidR="00763A01" w:rsidRDefault="00763A01" w:rsidP="0076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58</w:t>
            </w:r>
          </w:p>
        </w:tc>
        <w:tc>
          <w:tcPr>
            <w:tcW w:w="270" w:type="dxa"/>
            <w:vAlign w:val="bottom"/>
          </w:tcPr>
          <w:p w14:paraId="6BE42021" w14:textId="77777777" w:rsidR="00763A01" w:rsidRPr="00885F96" w:rsidRDefault="00763A01" w:rsidP="0076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29B17AD1" w14:textId="4FDC74E2" w:rsidR="00763A01" w:rsidRPr="004D0A56" w:rsidRDefault="00763A01" w:rsidP="0076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42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18C15BE6" w14:textId="77777777" w:rsidR="00763A01" w:rsidRPr="00885F96" w:rsidRDefault="00763A01" w:rsidP="0076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0" w:type="dxa"/>
            <w:vAlign w:val="bottom"/>
          </w:tcPr>
          <w:p w14:paraId="4CEF5454" w14:textId="29D21BB3" w:rsidR="00763A01" w:rsidRPr="004D0A56" w:rsidRDefault="00763A01" w:rsidP="0076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42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14830930" w14:textId="77777777" w:rsidR="00763A01" w:rsidRPr="00885F96" w:rsidRDefault="00763A01" w:rsidP="0076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right="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9" w:type="dxa"/>
            <w:vAlign w:val="bottom"/>
          </w:tcPr>
          <w:p w14:paraId="020434C8" w14:textId="3D754AA0" w:rsidR="00763A01" w:rsidRPr="004D0A56" w:rsidRDefault="00763A01" w:rsidP="0076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58</w:t>
            </w:r>
          </w:p>
        </w:tc>
        <w:tc>
          <w:tcPr>
            <w:tcW w:w="243" w:type="dxa"/>
          </w:tcPr>
          <w:p w14:paraId="766994ED" w14:textId="77777777" w:rsidR="00763A01" w:rsidRPr="004D0A56" w:rsidRDefault="00763A01" w:rsidP="0076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5" w:type="dxa"/>
            <w:vAlign w:val="bottom"/>
          </w:tcPr>
          <w:p w14:paraId="4B8331C0" w14:textId="5C975053" w:rsidR="00763A01" w:rsidRPr="004D0A56" w:rsidRDefault="00763A01" w:rsidP="0076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42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1" w:type="dxa"/>
          </w:tcPr>
          <w:p w14:paraId="031861A7" w14:textId="77777777" w:rsidR="00763A01" w:rsidRPr="004D0A56" w:rsidRDefault="00763A01" w:rsidP="0076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0" w:type="dxa"/>
            <w:vAlign w:val="bottom"/>
          </w:tcPr>
          <w:p w14:paraId="59670168" w14:textId="791BA809" w:rsidR="00763A01" w:rsidRPr="004D0A56" w:rsidRDefault="00763A01" w:rsidP="0076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58</w:t>
            </w:r>
          </w:p>
        </w:tc>
        <w:tc>
          <w:tcPr>
            <w:tcW w:w="236" w:type="dxa"/>
          </w:tcPr>
          <w:p w14:paraId="5FADE665" w14:textId="77777777" w:rsidR="00763A01" w:rsidRPr="004D0A56" w:rsidRDefault="00763A01" w:rsidP="0076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9" w:type="dxa"/>
            <w:vAlign w:val="bottom"/>
          </w:tcPr>
          <w:p w14:paraId="2D6CABF3" w14:textId="332740B4" w:rsidR="00763A01" w:rsidRPr="004D0A56" w:rsidRDefault="00763A01" w:rsidP="0076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3D0D5B66" w14:textId="77777777" w:rsidR="00763A01" w:rsidRPr="004D0A56" w:rsidRDefault="00763A01" w:rsidP="0076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1" w:type="dxa"/>
            <w:vAlign w:val="bottom"/>
          </w:tcPr>
          <w:p w14:paraId="447834E4" w14:textId="7E85E789" w:rsidR="00763A01" w:rsidRPr="004D0A56" w:rsidRDefault="00763A01" w:rsidP="0076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42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7" w:type="dxa"/>
          </w:tcPr>
          <w:p w14:paraId="5291EAB0" w14:textId="77777777" w:rsidR="00763A01" w:rsidRPr="004D0A56" w:rsidRDefault="00763A01" w:rsidP="0076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5" w:type="dxa"/>
            <w:vAlign w:val="bottom"/>
          </w:tcPr>
          <w:p w14:paraId="42E5564D" w14:textId="654C5587" w:rsidR="00763A01" w:rsidRPr="004D0A56" w:rsidRDefault="00763A01" w:rsidP="0076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58</w:t>
            </w:r>
          </w:p>
        </w:tc>
      </w:tr>
      <w:tr w:rsidR="00763A01" w:rsidRPr="00623946" w14:paraId="337FD62B" w14:textId="3F7332FC" w:rsidTr="00E16C5C">
        <w:tc>
          <w:tcPr>
            <w:tcW w:w="2925" w:type="dxa"/>
            <w:shd w:val="clear" w:color="auto" w:fill="auto"/>
          </w:tcPr>
          <w:p w14:paraId="61EC5546" w14:textId="3D146ADC" w:rsidR="00763A01" w:rsidRPr="00623946" w:rsidRDefault="00763A01" w:rsidP="0076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rPr>
                <w:rFonts w:asciiTheme="majorBidi" w:hAnsiTheme="majorBidi" w:cstheme="majorBidi"/>
                <w:i/>
                <w:iCs/>
                <w:color w:val="0000FF"/>
                <w:sz w:val="24"/>
                <w:szCs w:val="24"/>
                <w:cs/>
              </w:rPr>
            </w:pPr>
            <w:r w:rsidRPr="003C3719">
              <w:rPr>
                <w:rFonts w:asciiTheme="majorBidi" w:hAnsiTheme="majorBidi" w:hint="cs"/>
                <w:sz w:val="24"/>
                <w:szCs w:val="24"/>
                <w:cs/>
              </w:rPr>
              <w:t>ประมาณการหนี้สิน</w:t>
            </w:r>
            <w:r>
              <w:rPr>
                <w:rFonts w:asciiTheme="majorBidi" w:hAnsiTheme="majorBidi" w:hint="cs"/>
                <w:sz w:val="24"/>
                <w:szCs w:val="24"/>
                <w:cs/>
              </w:rPr>
              <w:t>การรับประกันสินค้า</w:t>
            </w:r>
          </w:p>
        </w:tc>
        <w:tc>
          <w:tcPr>
            <w:tcW w:w="270" w:type="dxa"/>
          </w:tcPr>
          <w:p w14:paraId="36468424" w14:textId="77777777" w:rsidR="00763A01" w:rsidRPr="00623946" w:rsidRDefault="00763A01" w:rsidP="0076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1" w:type="dxa"/>
            <w:vAlign w:val="bottom"/>
          </w:tcPr>
          <w:p w14:paraId="4A482EB9" w14:textId="226AE9E8" w:rsidR="00763A01" w:rsidRPr="004D0A56" w:rsidRDefault="00763A01" w:rsidP="0076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1,194</w:t>
            </w:r>
          </w:p>
        </w:tc>
        <w:tc>
          <w:tcPr>
            <w:tcW w:w="270" w:type="dxa"/>
            <w:vAlign w:val="bottom"/>
          </w:tcPr>
          <w:p w14:paraId="4E353A49" w14:textId="77777777" w:rsidR="00763A01" w:rsidRPr="00885F96" w:rsidRDefault="00763A01" w:rsidP="0076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6B09DC82" w14:textId="577CF21E" w:rsidR="00763A01" w:rsidRPr="004D0A56" w:rsidRDefault="00763A01" w:rsidP="0076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934</w:t>
            </w:r>
          </w:p>
        </w:tc>
        <w:tc>
          <w:tcPr>
            <w:tcW w:w="236" w:type="dxa"/>
            <w:vAlign w:val="bottom"/>
          </w:tcPr>
          <w:p w14:paraId="745D46D5" w14:textId="77777777" w:rsidR="00763A01" w:rsidRPr="00885F96" w:rsidRDefault="00763A01" w:rsidP="0076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0" w:type="dxa"/>
            <w:vAlign w:val="bottom"/>
          </w:tcPr>
          <w:p w14:paraId="397350E4" w14:textId="7C7D623D" w:rsidR="00763A01" w:rsidRPr="004D0A56" w:rsidRDefault="00763A01" w:rsidP="0076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42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17F309E1" w14:textId="77777777" w:rsidR="00763A01" w:rsidRPr="00885F96" w:rsidRDefault="00763A01" w:rsidP="0076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right="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9" w:type="dxa"/>
            <w:vAlign w:val="bottom"/>
          </w:tcPr>
          <w:p w14:paraId="68161DBD" w14:textId="57BCB61D" w:rsidR="00763A01" w:rsidRPr="004D0A56" w:rsidRDefault="00763A01" w:rsidP="0076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2,128</w:t>
            </w:r>
          </w:p>
        </w:tc>
        <w:tc>
          <w:tcPr>
            <w:tcW w:w="243" w:type="dxa"/>
          </w:tcPr>
          <w:p w14:paraId="40378A70" w14:textId="77777777" w:rsidR="00763A01" w:rsidRPr="004D0A56" w:rsidRDefault="00763A01" w:rsidP="0076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5" w:type="dxa"/>
            <w:vAlign w:val="bottom"/>
          </w:tcPr>
          <w:p w14:paraId="5C1A828F" w14:textId="05959BF6" w:rsidR="00763A01" w:rsidRPr="004D0A56" w:rsidRDefault="00763A01" w:rsidP="0076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42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1" w:type="dxa"/>
          </w:tcPr>
          <w:p w14:paraId="5A398EB9" w14:textId="77777777" w:rsidR="00763A01" w:rsidRPr="004D0A56" w:rsidRDefault="00763A01" w:rsidP="0076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0" w:type="dxa"/>
            <w:vAlign w:val="bottom"/>
          </w:tcPr>
          <w:p w14:paraId="0CE57EEA" w14:textId="350A5A6E" w:rsidR="00763A01" w:rsidRPr="004D0A56" w:rsidRDefault="00763A01" w:rsidP="0076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2,128</w:t>
            </w:r>
          </w:p>
        </w:tc>
        <w:tc>
          <w:tcPr>
            <w:tcW w:w="236" w:type="dxa"/>
          </w:tcPr>
          <w:p w14:paraId="15E76E92" w14:textId="77777777" w:rsidR="00763A01" w:rsidRPr="004D0A56" w:rsidRDefault="00763A01" w:rsidP="0076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9" w:type="dxa"/>
            <w:vAlign w:val="bottom"/>
          </w:tcPr>
          <w:p w14:paraId="7DC30CEE" w14:textId="03EA1B1A" w:rsidR="00763A01" w:rsidRPr="004D0A56" w:rsidRDefault="00763A01" w:rsidP="0076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521</w:t>
            </w:r>
          </w:p>
        </w:tc>
        <w:tc>
          <w:tcPr>
            <w:tcW w:w="236" w:type="dxa"/>
          </w:tcPr>
          <w:p w14:paraId="3D06A210" w14:textId="77777777" w:rsidR="00763A01" w:rsidRPr="004D0A56" w:rsidRDefault="00763A01" w:rsidP="0076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1" w:type="dxa"/>
            <w:vAlign w:val="bottom"/>
          </w:tcPr>
          <w:p w14:paraId="34C3FD45" w14:textId="72106BC7" w:rsidR="00763A01" w:rsidRPr="004D0A56" w:rsidRDefault="00763A01" w:rsidP="0076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42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7" w:type="dxa"/>
          </w:tcPr>
          <w:p w14:paraId="3042BB34" w14:textId="72B8C0A9" w:rsidR="00763A01" w:rsidRPr="004D0A56" w:rsidRDefault="00763A01" w:rsidP="0076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5" w:type="dxa"/>
            <w:vAlign w:val="bottom"/>
          </w:tcPr>
          <w:p w14:paraId="4177C2D1" w14:textId="3C79FAE7" w:rsidR="00763A01" w:rsidRPr="004D0A56" w:rsidRDefault="00763A01" w:rsidP="0076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2,649</w:t>
            </w:r>
          </w:p>
        </w:tc>
      </w:tr>
      <w:tr w:rsidR="00763A01" w:rsidRPr="00623946" w14:paraId="2DA5D51D" w14:textId="2A799A87" w:rsidTr="00E16C5C">
        <w:tc>
          <w:tcPr>
            <w:tcW w:w="2925" w:type="dxa"/>
            <w:shd w:val="clear" w:color="auto" w:fill="auto"/>
          </w:tcPr>
          <w:p w14:paraId="47B78E7C" w14:textId="7517B607" w:rsidR="00763A01" w:rsidRPr="000A6761" w:rsidRDefault="00763A01" w:rsidP="0076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C3719">
              <w:rPr>
                <w:rFonts w:asciiTheme="majorBidi" w:hAnsiTheme="majorBidi" w:hint="cs"/>
                <w:sz w:val="24"/>
                <w:szCs w:val="24"/>
                <w:cs/>
              </w:rPr>
              <w:t>ประมาณการหนี้สิน</w:t>
            </w:r>
            <w:r>
              <w:rPr>
                <w:rFonts w:asciiTheme="majorBidi" w:hAnsiTheme="majorBidi" w:hint="cs"/>
                <w:sz w:val="24"/>
                <w:szCs w:val="24"/>
                <w:cs/>
              </w:rPr>
              <w:t>ผลประโยชน์พนักงาน</w:t>
            </w:r>
          </w:p>
        </w:tc>
        <w:tc>
          <w:tcPr>
            <w:tcW w:w="270" w:type="dxa"/>
          </w:tcPr>
          <w:p w14:paraId="63CB76AE" w14:textId="77777777" w:rsidR="00763A01" w:rsidRPr="00623946" w:rsidRDefault="00763A01" w:rsidP="0076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1" w:type="dxa"/>
            <w:vAlign w:val="bottom"/>
          </w:tcPr>
          <w:p w14:paraId="0F94DAB7" w14:textId="6D4FDD3E" w:rsidR="00763A01" w:rsidRPr="004D0A56" w:rsidRDefault="00763A01" w:rsidP="0076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4,054</w:t>
            </w:r>
          </w:p>
        </w:tc>
        <w:tc>
          <w:tcPr>
            <w:tcW w:w="270" w:type="dxa"/>
            <w:vAlign w:val="bottom"/>
          </w:tcPr>
          <w:p w14:paraId="5C97485D" w14:textId="77777777" w:rsidR="00763A01" w:rsidRPr="00885F96" w:rsidRDefault="00763A01" w:rsidP="0076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32C0063B" w14:textId="6F6157F1" w:rsidR="00763A01" w:rsidRPr="004D0A56" w:rsidRDefault="00763A01" w:rsidP="0076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A0EB3">
              <w:rPr>
                <w:rFonts w:asciiTheme="majorBidi" w:hAnsiTheme="majorBidi" w:cstheme="majorBidi"/>
                <w:sz w:val="24"/>
                <w:szCs w:val="24"/>
              </w:rPr>
              <w:t>17</w:t>
            </w:r>
          </w:p>
        </w:tc>
        <w:tc>
          <w:tcPr>
            <w:tcW w:w="236" w:type="dxa"/>
            <w:vAlign w:val="bottom"/>
          </w:tcPr>
          <w:p w14:paraId="0BBBD53C" w14:textId="77777777" w:rsidR="00763A01" w:rsidRPr="00885F96" w:rsidRDefault="00763A01" w:rsidP="0076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0" w:type="dxa"/>
            <w:vAlign w:val="bottom"/>
          </w:tcPr>
          <w:p w14:paraId="3FF0236E" w14:textId="712EB18C" w:rsidR="00763A01" w:rsidRPr="004D0A56" w:rsidRDefault="00763A01" w:rsidP="0076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A0EB3">
              <w:rPr>
                <w:rFonts w:asciiTheme="majorBidi" w:hAnsiTheme="majorBidi" w:cstheme="majorBidi"/>
                <w:sz w:val="24"/>
                <w:szCs w:val="24"/>
              </w:rPr>
              <w:t>(205)</w:t>
            </w:r>
          </w:p>
        </w:tc>
        <w:tc>
          <w:tcPr>
            <w:tcW w:w="236" w:type="dxa"/>
            <w:vAlign w:val="bottom"/>
          </w:tcPr>
          <w:p w14:paraId="7A8C1B7C" w14:textId="77777777" w:rsidR="00763A01" w:rsidRPr="00885F96" w:rsidRDefault="00763A01" w:rsidP="0076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right="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9" w:type="dxa"/>
            <w:vAlign w:val="bottom"/>
          </w:tcPr>
          <w:p w14:paraId="5453CB29" w14:textId="7DA35624" w:rsidR="00763A01" w:rsidRPr="004D0A56" w:rsidRDefault="00763A01" w:rsidP="0076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A0EB3">
              <w:rPr>
                <w:rFonts w:asciiTheme="majorBidi" w:hAnsiTheme="majorBidi" w:cstheme="majorBidi"/>
                <w:sz w:val="24"/>
                <w:szCs w:val="24"/>
              </w:rPr>
              <w:t>3,866</w:t>
            </w:r>
          </w:p>
        </w:tc>
        <w:tc>
          <w:tcPr>
            <w:tcW w:w="243" w:type="dxa"/>
          </w:tcPr>
          <w:p w14:paraId="3C3D8E6D" w14:textId="77777777" w:rsidR="00763A01" w:rsidRPr="004D0A56" w:rsidRDefault="00763A01" w:rsidP="0076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5" w:type="dxa"/>
            <w:vAlign w:val="bottom"/>
          </w:tcPr>
          <w:p w14:paraId="6D77599D" w14:textId="578CD68D" w:rsidR="00763A01" w:rsidRPr="004D0A56" w:rsidRDefault="00763A01" w:rsidP="0076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42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1" w:type="dxa"/>
          </w:tcPr>
          <w:p w14:paraId="481CE694" w14:textId="77777777" w:rsidR="00763A01" w:rsidRPr="004D0A56" w:rsidRDefault="00763A01" w:rsidP="0076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0" w:type="dxa"/>
            <w:vAlign w:val="bottom"/>
          </w:tcPr>
          <w:p w14:paraId="20B98063" w14:textId="693BFCDC" w:rsidR="00763A01" w:rsidRPr="004D0A56" w:rsidRDefault="00763A01" w:rsidP="0076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A0EB3">
              <w:rPr>
                <w:rFonts w:asciiTheme="majorBidi" w:hAnsiTheme="majorBidi" w:cstheme="majorBidi"/>
                <w:sz w:val="24"/>
                <w:szCs w:val="24"/>
              </w:rPr>
              <w:t>3,866</w:t>
            </w:r>
          </w:p>
        </w:tc>
        <w:tc>
          <w:tcPr>
            <w:tcW w:w="236" w:type="dxa"/>
          </w:tcPr>
          <w:p w14:paraId="3AE9CC3C" w14:textId="77777777" w:rsidR="00763A01" w:rsidRPr="004D0A56" w:rsidRDefault="00763A01" w:rsidP="0076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9" w:type="dxa"/>
            <w:vAlign w:val="bottom"/>
          </w:tcPr>
          <w:p w14:paraId="6752969A" w14:textId="471E6287" w:rsidR="00763A01" w:rsidRPr="004D0A56" w:rsidRDefault="00763A01" w:rsidP="0076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A0EB3">
              <w:rPr>
                <w:rFonts w:asciiTheme="majorBidi" w:hAnsiTheme="majorBidi" w:cstheme="majorBidi"/>
                <w:sz w:val="24"/>
                <w:szCs w:val="24"/>
              </w:rPr>
              <w:t>(45)</w:t>
            </w:r>
          </w:p>
        </w:tc>
        <w:tc>
          <w:tcPr>
            <w:tcW w:w="236" w:type="dxa"/>
          </w:tcPr>
          <w:p w14:paraId="5F326059" w14:textId="77777777" w:rsidR="00763A01" w:rsidRPr="004D0A56" w:rsidRDefault="00763A01" w:rsidP="0076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1" w:type="dxa"/>
            <w:vAlign w:val="bottom"/>
          </w:tcPr>
          <w:p w14:paraId="44728175" w14:textId="7B03989E" w:rsidR="00763A01" w:rsidRPr="004D0A56" w:rsidRDefault="00763A01" w:rsidP="0076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42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7" w:type="dxa"/>
          </w:tcPr>
          <w:p w14:paraId="2B74ECA6" w14:textId="5DD80CDE" w:rsidR="00763A01" w:rsidRPr="004D0A56" w:rsidRDefault="00763A01" w:rsidP="0076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5" w:type="dxa"/>
            <w:vAlign w:val="bottom"/>
          </w:tcPr>
          <w:p w14:paraId="1629F547" w14:textId="2E9B481C" w:rsidR="00763A01" w:rsidRPr="004D0A56" w:rsidRDefault="00763A01" w:rsidP="0076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A0EB3">
              <w:rPr>
                <w:rFonts w:asciiTheme="majorBidi" w:hAnsiTheme="majorBidi" w:cstheme="majorBidi"/>
                <w:sz w:val="24"/>
                <w:szCs w:val="24"/>
              </w:rPr>
              <w:t>3,821</w:t>
            </w:r>
          </w:p>
        </w:tc>
      </w:tr>
      <w:tr w:rsidR="00763A01" w:rsidRPr="00623946" w14:paraId="70E12C7A" w14:textId="62B35C2A" w:rsidTr="00E16C5C">
        <w:tc>
          <w:tcPr>
            <w:tcW w:w="2925" w:type="dxa"/>
            <w:shd w:val="clear" w:color="auto" w:fill="auto"/>
          </w:tcPr>
          <w:p w14:paraId="225BC550" w14:textId="4A134A1B" w:rsidR="00763A01" w:rsidRPr="000A6761" w:rsidRDefault="00763A01" w:rsidP="0076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ยอดขาดทุนยกไป</w:t>
            </w:r>
          </w:p>
        </w:tc>
        <w:tc>
          <w:tcPr>
            <w:tcW w:w="270" w:type="dxa"/>
          </w:tcPr>
          <w:p w14:paraId="54EB8375" w14:textId="77777777" w:rsidR="00763A01" w:rsidRPr="00623946" w:rsidRDefault="00763A01" w:rsidP="0076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  <w:vAlign w:val="bottom"/>
          </w:tcPr>
          <w:p w14:paraId="6A1EF6CB" w14:textId="3EF0628D" w:rsidR="00763A01" w:rsidRPr="004D0A56" w:rsidRDefault="00763A01" w:rsidP="0076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279</w:t>
            </w:r>
          </w:p>
        </w:tc>
        <w:tc>
          <w:tcPr>
            <w:tcW w:w="270" w:type="dxa"/>
            <w:vAlign w:val="bottom"/>
          </w:tcPr>
          <w:p w14:paraId="40EEBB0A" w14:textId="77777777" w:rsidR="00763A01" w:rsidRPr="00885F96" w:rsidRDefault="00763A01" w:rsidP="0076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18A3AB0" w14:textId="7B518B66" w:rsidR="00763A01" w:rsidRPr="004D0A56" w:rsidRDefault="00763A01" w:rsidP="0076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(279)</w:t>
            </w:r>
          </w:p>
        </w:tc>
        <w:tc>
          <w:tcPr>
            <w:tcW w:w="236" w:type="dxa"/>
            <w:vAlign w:val="bottom"/>
          </w:tcPr>
          <w:p w14:paraId="4EFA336D" w14:textId="77777777" w:rsidR="00763A01" w:rsidRPr="00885F96" w:rsidRDefault="00763A01" w:rsidP="0076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0" w:type="dxa"/>
            <w:tcBorders>
              <w:bottom w:val="single" w:sz="4" w:space="0" w:color="auto"/>
            </w:tcBorders>
            <w:vAlign w:val="bottom"/>
          </w:tcPr>
          <w:p w14:paraId="6F93ACFE" w14:textId="656CF1AA" w:rsidR="00763A01" w:rsidRPr="004D0A56" w:rsidRDefault="00763A01" w:rsidP="0076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42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0F6088A8" w14:textId="77777777" w:rsidR="00763A01" w:rsidRPr="00885F96" w:rsidRDefault="00763A01" w:rsidP="0076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right="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  <w:vAlign w:val="bottom"/>
          </w:tcPr>
          <w:p w14:paraId="69294FA4" w14:textId="103361E8" w:rsidR="00763A01" w:rsidRPr="004D0A56" w:rsidRDefault="00763A01" w:rsidP="0076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42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3" w:type="dxa"/>
          </w:tcPr>
          <w:p w14:paraId="764454BE" w14:textId="77777777" w:rsidR="00763A01" w:rsidRPr="004D0A56" w:rsidRDefault="00763A01" w:rsidP="0076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  <w:vAlign w:val="bottom"/>
          </w:tcPr>
          <w:p w14:paraId="578D299D" w14:textId="64BF7B06" w:rsidR="00763A01" w:rsidRPr="004D0A56" w:rsidRDefault="00763A01" w:rsidP="0076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42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1" w:type="dxa"/>
          </w:tcPr>
          <w:p w14:paraId="3A77152F" w14:textId="77777777" w:rsidR="00763A01" w:rsidRPr="004D0A56" w:rsidRDefault="00763A01" w:rsidP="0076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0" w:type="dxa"/>
            <w:tcBorders>
              <w:bottom w:val="single" w:sz="4" w:space="0" w:color="auto"/>
            </w:tcBorders>
            <w:vAlign w:val="bottom"/>
          </w:tcPr>
          <w:p w14:paraId="33517AEB" w14:textId="499F5BED" w:rsidR="00763A01" w:rsidRPr="004D0A56" w:rsidRDefault="00763A01" w:rsidP="0076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42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4259584F" w14:textId="77777777" w:rsidR="00763A01" w:rsidRPr="004D0A56" w:rsidRDefault="00763A01" w:rsidP="0076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  <w:vAlign w:val="bottom"/>
          </w:tcPr>
          <w:p w14:paraId="540C355D" w14:textId="4F1270D6" w:rsidR="00763A01" w:rsidRPr="004D0A56" w:rsidRDefault="00763A01" w:rsidP="0076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42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6A9F260E" w14:textId="77777777" w:rsidR="00763A01" w:rsidRPr="004D0A56" w:rsidRDefault="00763A01" w:rsidP="0076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1" w:type="dxa"/>
            <w:tcBorders>
              <w:bottom w:val="single" w:sz="4" w:space="0" w:color="auto"/>
            </w:tcBorders>
            <w:vAlign w:val="bottom"/>
          </w:tcPr>
          <w:p w14:paraId="7BFC79D9" w14:textId="0B3838D6" w:rsidR="00763A01" w:rsidRPr="004D0A56" w:rsidRDefault="00763A01" w:rsidP="0076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42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7" w:type="dxa"/>
          </w:tcPr>
          <w:p w14:paraId="11FFAE12" w14:textId="77DD330D" w:rsidR="00763A01" w:rsidRPr="004D0A56" w:rsidRDefault="00763A01" w:rsidP="0076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5" w:type="dxa"/>
            <w:tcBorders>
              <w:bottom w:val="single" w:sz="4" w:space="0" w:color="auto"/>
            </w:tcBorders>
            <w:vAlign w:val="bottom"/>
          </w:tcPr>
          <w:p w14:paraId="15E39A04" w14:textId="3DC29F42" w:rsidR="00763A01" w:rsidRPr="004D0A56" w:rsidRDefault="00763A01" w:rsidP="0076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42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763A01" w:rsidRPr="00623946" w14:paraId="508EBD31" w14:textId="57984E5D" w:rsidTr="00E16C5C">
        <w:tc>
          <w:tcPr>
            <w:tcW w:w="2925" w:type="dxa"/>
            <w:shd w:val="clear" w:color="auto" w:fill="auto"/>
          </w:tcPr>
          <w:p w14:paraId="019C66D2" w14:textId="131FF7CD" w:rsidR="00763A01" w:rsidRPr="000A6761" w:rsidRDefault="00763A01" w:rsidP="0076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2394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270" w:type="dxa"/>
          </w:tcPr>
          <w:p w14:paraId="5EC8B954" w14:textId="77777777" w:rsidR="00763A01" w:rsidRPr="00623946" w:rsidRDefault="00763A01" w:rsidP="0076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7AC69F" w14:textId="19F47997" w:rsidR="00763A01" w:rsidRPr="00763A01" w:rsidRDefault="00763A01" w:rsidP="0076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3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63A0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</w:t>
            </w:r>
            <w:r w:rsidR="00E16C5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</w:t>
            </w:r>
            <w:r w:rsidRPr="00763A0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E16C5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736</w:t>
            </w:r>
          </w:p>
        </w:tc>
        <w:tc>
          <w:tcPr>
            <w:tcW w:w="270" w:type="dxa"/>
            <w:vAlign w:val="bottom"/>
          </w:tcPr>
          <w:p w14:paraId="6222AC4F" w14:textId="77777777" w:rsidR="00763A01" w:rsidRPr="00763A01" w:rsidRDefault="00763A01" w:rsidP="0076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3937C7" w14:textId="4020EBAF" w:rsidR="00763A01" w:rsidRPr="00763A01" w:rsidRDefault="00E16C5C" w:rsidP="0076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3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1,694</w:t>
            </w:r>
          </w:p>
        </w:tc>
        <w:tc>
          <w:tcPr>
            <w:tcW w:w="236" w:type="dxa"/>
            <w:vAlign w:val="bottom"/>
          </w:tcPr>
          <w:p w14:paraId="191DA869" w14:textId="77777777" w:rsidR="00763A01" w:rsidRPr="00763A01" w:rsidRDefault="00763A01" w:rsidP="0076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3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D272D4" w14:textId="1F7FE89E" w:rsidR="00763A01" w:rsidRPr="00763A01" w:rsidRDefault="00763A01" w:rsidP="0076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3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63A0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(205)</w:t>
            </w:r>
          </w:p>
        </w:tc>
        <w:tc>
          <w:tcPr>
            <w:tcW w:w="236" w:type="dxa"/>
            <w:vAlign w:val="bottom"/>
          </w:tcPr>
          <w:p w14:paraId="218BE8B6" w14:textId="77777777" w:rsidR="00763A01" w:rsidRPr="00763A01" w:rsidRDefault="00763A01" w:rsidP="0076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right="3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7318E3" w14:textId="05CAC589" w:rsidR="00763A01" w:rsidRPr="00763A01" w:rsidRDefault="00763A01" w:rsidP="0076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3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63A0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</w:t>
            </w:r>
            <w:r w:rsidR="00E16C5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</w:t>
            </w:r>
            <w:r w:rsidRPr="00763A0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E16C5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225</w:t>
            </w:r>
          </w:p>
        </w:tc>
        <w:tc>
          <w:tcPr>
            <w:tcW w:w="243" w:type="dxa"/>
          </w:tcPr>
          <w:p w14:paraId="171D55FB" w14:textId="77777777" w:rsidR="00763A01" w:rsidRPr="00763A01" w:rsidRDefault="00763A01" w:rsidP="0076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3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9C253EA" w14:textId="514605AB" w:rsidR="00763A01" w:rsidRPr="00763A01" w:rsidRDefault="00763A01" w:rsidP="0076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3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63A0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1,706</w:t>
            </w:r>
          </w:p>
        </w:tc>
        <w:tc>
          <w:tcPr>
            <w:tcW w:w="241" w:type="dxa"/>
          </w:tcPr>
          <w:p w14:paraId="6389E4EF" w14:textId="77777777" w:rsidR="00763A01" w:rsidRPr="00763A01" w:rsidRDefault="00763A01" w:rsidP="0076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3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single" w:sz="4" w:space="0" w:color="auto"/>
              <w:bottom w:val="double" w:sz="4" w:space="0" w:color="auto"/>
            </w:tcBorders>
          </w:tcPr>
          <w:p w14:paraId="12D765ED" w14:textId="3816697F" w:rsidR="00763A01" w:rsidRPr="00763A01" w:rsidRDefault="00763A01" w:rsidP="0076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3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63A0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</w:t>
            </w:r>
            <w:r w:rsidR="00E16C5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</w:t>
            </w:r>
            <w:r w:rsidRPr="00763A0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E16C5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931</w:t>
            </w:r>
          </w:p>
        </w:tc>
        <w:tc>
          <w:tcPr>
            <w:tcW w:w="236" w:type="dxa"/>
          </w:tcPr>
          <w:p w14:paraId="51AB3B13" w14:textId="77777777" w:rsidR="00763A01" w:rsidRPr="00763A01" w:rsidRDefault="00763A01" w:rsidP="0076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3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C88A9F8" w14:textId="1D26A8BC" w:rsidR="00763A01" w:rsidRPr="00763A01" w:rsidRDefault="00E16C5C" w:rsidP="0076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3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</w:t>
            </w:r>
            <w:r w:rsidR="00763A01" w:rsidRPr="00763A0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1,7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50)</w:t>
            </w:r>
          </w:p>
        </w:tc>
        <w:tc>
          <w:tcPr>
            <w:tcW w:w="236" w:type="dxa"/>
          </w:tcPr>
          <w:p w14:paraId="3847ED5D" w14:textId="77777777" w:rsidR="00763A01" w:rsidRPr="00763A01" w:rsidRDefault="00763A01" w:rsidP="0076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3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FA696E2" w14:textId="06E93187" w:rsidR="00763A01" w:rsidRPr="00763A01" w:rsidRDefault="00763A01" w:rsidP="0076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42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63A0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37" w:type="dxa"/>
          </w:tcPr>
          <w:p w14:paraId="71CB026E" w14:textId="1FDB6B0D" w:rsidR="00763A01" w:rsidRPr="00763A01" w:rsidRDefault="00763A01" w:rsidP="0076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3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double" w:sz="4" w:space="0" w:color="auto"/>
            </w:tcBorders>
          </w:tcPr>
          <w:p w14:paraId="0903277F" w14:textId="274E66B6" w:rsidR="00763A01" w:rsidRPr="00763A01" w:rsidRDefault="00E16C5C" w:rsidP="0076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3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22</w:t>
            </w:r>
            <w:r w:rsidR="00763A01" w:rsidRPr="00763A0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181</w:t>
            </w:r>
          </w:p>
        </w:tc>
      </w:tr>
      <w:tr w:rsidR="00763A01" w:rsidRPr="00623946" w14:paraId="4A3CF820" w14:textId="590EE137" w:rsidTr="00E16C5C">
        <w:tc>
          <w:tcPr>
            <w:tcW w:w="2925" w:type="dxa"/>
            <w:shd w:val="clear" w:color="auto" w:fill="auto"/>
          </w:tcPr>
          <w:p w14:paraId="566FDEC6" w14:textId="3DFC7BD7" w:rsidR="00763A01" w:rsidRPr="00623946" w:rsidRDefault="00763A01" w:rsidP="0076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rPr>
                <w:rFonts w:asciiTheme="majorBidi" w:hAnsiTheme="majorBidi" w:cstheme="majorBidi"/>
                <w:i/>
                <w:iCs/>
                <w:color w:val="0000FF"/>
                <w:sz w:val="24"/>
                <w:szCs w:val="24"/>
              </w:rPr>
            </w:pPr>
          </w:p>
        </w:tc>
        <w:tc>
          <w:tcPr>
            <w:tcW w:w="270" w:type="dxa"/>
          </w:tcPr>
          <w:p w14:paraId="633DB1E5" w14:textId="77777777" w:rsidR="00763A01" w:rsidRPr="00623946" w:rsidRDefault="00763A01" w:rsidP="0076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1" w:type="dxa"/>
            <w:tcBorders>
              <w:top w:val="double" w:sz="4" w:space="0" w:color="auto"/>
            </w:tcBorders>
            <w:vAlign w:val="bottom"/>
          </w:tcPr>
          <w:p w14:paraId="50DE96D3" w14:textId="77777777" w:rsidR="00763A01" w:rsidRPr="004D0A56" w:rsidRDefault="00763A01" w:rsidP="0076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064D076E" w14:textId="77777777" w:rsidR="00763A01" w:rsidRPr="00885F96" w:rsidRDefault="00763A01" w:rsidP="0076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5422B437" w14:textId="77777777" w:rsidR="00763A01" w:rsidRPr="004D0A56" w:rsidRDefault="00763A01" w:rsidP="0076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52689718" w14:textId="77777777" w:rsidR="00763A01" w:rsidRPr="00885F96" w:rsidRDefault="00763A01" w:rsidP="0076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0" w:type="dxa"/>
            <w:tcBorders>
              <w:top w:val="double" w:sz="4" w:space="0" w:color="auto"/>
            </w:tcBorders>
            <w:vAlign w:val="bottom"/>
          </w:tcPr>
          <w:p w14:paraId="117949E4" w14:textId="77777777" w:rsidR="00763A01" w:rsidRPr="004D0A56" w:rsidRDefault="00763A01" w:rsidP="0076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75145EF5" w14:textId="77777777" w:rsidR="00763A01" w:rsidRPr="00885F96" w:rsidRDefault="00763A01" w:rsidP="0076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right="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9" w:type="dxa"/>
            <w:tcBorders>
              <w:top w:val="double" w:sz="4" w:space="0" w:color="auto"/>
            </w:tcBorders>
            <w:vAlign w:val="bottom"/>
          </w:tcPr>
          <w:p w14:paraId="4F27F05D" w14:textId="77777777" w:rsidR="00763A01" w:rsidRPr="004D0A56" w:rsidRDefault="00763A01" w:rsidP="0076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3" w:type="dxa"/>
          </w:tcPr>
          <w:p w14:paraId="2E2CC586" w14:textId="77777777" w:rsidR="00763A01" w:rsidRPr="004D0A56" w:rsidRDefault="00763A01" w:rsidP="0076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5" w:type="dxa"/>
            <w:tcBorders>
              <w:top w:val="double" w:sz="4" w:space="0" w:color="auto"/>
            </w:tcBorders>
          </w:tcPr>
          <w:p w14:paraId="0B3BE92E" w14:textId="77777777" w:rsidR="00763A01" w:rsidRPr="004D0A56" w:rsidRDefault="00763A01" w:rsidP="0076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1" w:type="dxa"/>
          </w:tcPr>
          <w:p w14:paraId="49EC6049" w14:textId="77777777" w:rsidR="00763A01" w:rsidRPr="004D0A56" w:rsidRDefault="00763A01" w:rsidP="0076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double" w:sz="4" w:space="0" w:color="auto"/>
            </w:tcBorders>
          </w:tcPr>
          <w:p w14:paraId="50ED30A6" w14:textId="77777777" w:rsidR="00763A01" w:rsidRPr="004D0A56" w:rsidRDefault="00763A01" w:rsidP="0076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534387F4" w14:textId="77777777" w:rsidR="00763A01" w:rsidRPr="004D0A56" w:rsidRDefault="00763A01" w:rsidP="0076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9" w:type="dxa"/>
            <w:tcBorders>
              <w:top w:val="double" w:sz="4" w:space="0" w:color="auto"/>
            </w:tcBorders>
          </w:tcPr>
          <w:p w14:paraId="32F818D7" w14:textId="77777777" w:rsidR="00763A01" w:rsidRPr="004D0A56" w:rsidRDefault="00763A01" w:rsidP="0076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0B336548" w14:textId="77777777" w:rsidR="00763A01" w:rsidRPr="004D0A56" w:rsidRDefault="00763A01" w:rsidP="0076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1" w:type="dxa"/>
            <w:tcBorders>
              <w:top w:val="double" w:sz="4" w:space="0" w:color="auto"/>
            </w:tcBorders>
          </w:tcPr>
          <w:p w14:paraId="48E0671D" w14:textId="3A69E2ED" w:rsidR="00763A01" w:rsidRPr="004D0A56" w:rsidRDefault="00763A01" w:rsidP="0076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7" w:type="dxa"/>
          </w:tcPr>
          <w:p w14:paraId="0AEA8833" w14:textId="74F728AD" w:rsidR="00763A01" w:rsidRPr="004D0A56" w:rsidRDefault="00763A01" w:rsidP="0076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double" w:sz="4" w:space="0" w:color="auto"/>
            </w:tcBorders>
          </w:tcPr>
          <w:p w14:paraId="2AE2F005" w14:textId="14292E86" w:rsidR="00763A01" w:rsidRPr="004D0A56" w:rsidRDefault="00763A01" w:rsidP="0076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63A01" w:rsidRPr="00623946" w14:paraId="66046ADC" w14:textId="5F1EBF04" w:rsidTr="00E16C5C">
        <w:tc>
          <w:tcPr>
            <w:tcW w:w="2925" w:type="dxa"/>
            <w:shd w:val="clear" w:color="auto" w:fill="auto"/>
          </w:tcPr>
          <w:p w14:paraId="202648D7" w14:textId="4D3D4B1A" w:rsidR="00763A01" w:rsidRPr="000A6761" w:rsidRDefault="00763A01" w:rsidP="0076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2394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270" w:type="dxa"/>
          </w:tcPr>
          <w:p w14:paraId="62EE1A5D" w14:textId="77777777" w:rsidR="00763A01" w:rsidRPr="00623946" w:rsidRDefault="00763A01" w:rsidP="0076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1" w:type="dxa"/>
            <w:vAlign w:val="bottom"/>
          </w:tcPr>
          <w:p w14:paraId="63763F38" w14:textId="77777777" w:rsidR="00763A01" w:rsidRPr="004D0A56" w:rsidRDefault="00763A01" w:rsidP="0076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4A643497" w14:textId="77777777" w:rsidR="00763A01" w:rsidRPr="00885F96" w:rsidRDefault="00763A01" w:rsidP="0076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01425841" w14:textId="77777777" w:rsidR="00763A01" w:rsidRPr="004D0A56" w:rsidRDefault="00763A01" w:rsidP="0076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69406F75" w14:textId="77777777" w:rsidR="00763A01" w:rsidRPr="00885F96" w:rsidRDefault="00763A01" w:rsidP="0076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0" w:type="dxa"/>
            <w:vAlign w:val="bottom"/>
          </w:tcPr>
          <w:p w14:paraId="6800BE09" w14:textId="77777777" w:rsidR="00763A01" w:rsidRPr="004D0A56" w:rsidRDefault="00763A01" w:rsidP="0076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7F873F19" w14:textId="77777777" w:rsidR="00763A01" w:rsidRPr="00885F96" w:rsidRDefault="00763A01" w:rsidP="0076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right="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9" w:type="dxa"/>
            <w:vAlign w:val="bottom"/>
          </w:tcPr>
          <w:p w14:paraId="6262091C" w14:textId="77777777" w:rsidR="00763A01" w:rsidRPr="004D0A56" w:rsidRDefault="00763A01" w:rsidP="0076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3" w:type="dxa"/>
          </w:tcPr>
          <w:p w14:paraId="20879F92" w14:textId="77777777" w:rsidR="00763A01" w:rsidRPr="004D0A56" w:rsidRDefault="00763A01" w:rsidP="0076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5" w:type="dxa"/>
          </w:tcPr>
          <w:p w14:paraId="40ED6849" w14:textId="77777777" w:rsidR="00763A01" w:rsidRPr="004D0A56" w:rsidRDefault="00763A01" w:rsidP="0076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1" w:type="dxa"/>
          </w:tcPr>
          <w:p w14:paraId="292991F9" w14:textId="77777777" w:rsidR="00763A01" w:rsidRPr="004D0A56" w:rsidRDefault="00763A01" w:rsidP="0076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0" w:type="dxa"/>
          </w:tcPr>
          <w:p w14:paraId="0A0D4819" w14:textId="77777777" w:rsidR="00763A01" w:rsidRPr="004D0A56" w:rsidRDefault="00763A01" w:rsidP="0076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46A9B3E8" w14:textId="77777777" w:rsidR="00763A01" w:rsidRPr="004D0A56" w:rsidRDefault="00763A01" w:rsidP="0076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9" w:type="dxa"/>
          </w:tcPr>
          <w:p w14:paraId="3D746A4F" w14:textId="77777777" w:rsidR="00763A01" w:rsidRPr="004D0A56" w:rsidRDefault="00763A01" w:rsidP="0076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0A5CE98A" w14:textId="77777777" w:rsidR="00763A01" w:rsidRPr="004D0A56" w:rsidRDefault="00763A01" w:rsidP="0076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1" w:type="dxa"/>
          </w:tcPr>
          <w:p w14:paraId="3B07FD4A" w14:textId="4DC14410" w:rsidR="00763A01" w:rsidRPr="004D0A56" w:rsidRDefault="00763A01" w:rsidP="0076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7" w:type="dxa"/>
          </w:tcPr>
          <w:p w14:paraId="27C88FA1" w14:textId="63E09D86" w:rsidR="00763A01" w:rsidRPr="004D0A56" w:rsidRDefault="00763A01" w:rsidP="0076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5" w:type="dxa"/>
          </w:tcPr>
          <w:p w14:paraId="3992D611" w14:textId="6277C4DF" w:rsidR="00763A01" w:rsidRPr="004D0A56" w:rsidRDefault="00763A01" w:rsidP="0076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63A01" w:rsidRPr="00623946" w14:paraId="51AC71C0" w14:textId="512B2D4E" w:rsidTr="00E16C5C">
        <w:tc>
          <w:tcPr>
            <w:tcW w:w="2925" w:type="dxa"/>
            <w:shd w:val="clear" w:color="auto" w:fill="auto"/>
          </w:tcPr>
          <w:p w14:paraId="00830AB1" w14:textId="1DD636AE" w:rsidR="00763A01" w:rsidRPr="00623946" w:rsidRDefault="00763A01" w:rsidP="0076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0A6761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สินทรัพย์สิทธิการใช้</w:t>
            </w:r>
          </w:p>
        </w:tc>
        <w:tc>
          <w:tcPr>
            <w:tcW w:w="270" w:type="dxa"/>
          </w:tcPr>
          <w:p w14:paraId="639010B6" w14:textId="77777777" w:rsidR="00763A01" w:rsidRPr="00623946" w:rsidRDefault="00763A01" w:rsidP="0076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  <w:vAlign w:val="bottom"/>
          </w:tcPr>
          <w:p w14:paraId="28DDEFBC" w14:textId="6F74B95E" w:rsidR="00763A01" w:rsidRPr="004D0A56" w:rsidRDefault="00763A01" w:rsidP="0076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E16C5C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E16C5C">
              <w:rPr>
                <w:rFonts w:asciiTheme="majorBidi" w:hAnsiTheme="majorBidi" w:cstheme="majorBidi"/>
                <w:sz w:val="24"/>
                <w:szCs w:val="24"/>
              </w:rPr>
              <w:t>202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  <w:vAlign w:val="bottom"/>
          </w:tcPr>
          <w:p w14:paraId="6542BC10" w14:textId="77777777" w:rsidR="00763A01" w:rsidRPr="00885F96" w:rsidRDefault="00763A01" w:rsidP="0076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C359791" w14:textId="6C16F2D8" w:rsidR="00763A01" w:rsidRPr="004D0A56" w:rsidRDefault="00E16C5C" w:rsidP="0076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(155)</w:t>
            </w:r>
          </w:p>
        </w:tc>
        <w:tc>
          <w:tcPr>
            <w:tcW w:w="236" w:type="dxa"/>
            <w:vAlign w:val="bottom"/>
          </w:tcPr>
          <w:p w14:paraId="3F0462C7" w14:textId="77777777" w:rsidR="00763A01" w:rsidRPr="00885F96" w:rsidRDefault="00763A01" w:rsidP="0076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0" w:type="dxa"/>
            <w:tcBorders>
              <w:bottom w:val="single" w:sz="4" w:space="0" w:color="auto"/>
            </w:tcBorders>
            <w:vAlign w:val="bottom"/>
          </w:tcPr>
          <w:p w14:paraId="264E429D" w14:textId="5702AFAB" w:rsidR="00763A01" w:rsidRPr="004D0A56" w:rsidRDefault="00763A01" w:rsidP="0076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42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235E3E1B" w14:textId="77777777" w:rsidR="00763A01" w:rsidRPr="00885F96" w:rsidRDefault="00763A01" w:rsidP="0076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right="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  <w:vAlign w:val="bottom"/>
          </w:tcPr>
          <w:p w14:paraId="322BB430" w14:textId="74BFC949" w:rsidR="00763A01" w:rsidRPr="004D0A56" w:rsidRDefault="00763A01" w:rsidP="0076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E16C5C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E16C5C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E16C5C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43" w:type="dxa"/>
          </w:tcPr>
          <w:p w14:paraId="68B76462" w14:textId="77777777" w:rsidR="00763A01" w:rsidRPr="004D0A56" w:rsidRDefault="00763A01" w:rsidP="0076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  <w:vAlign w:val="bottom"/>
          </w:tcPr>
          <w:p w14:paraId="543FB5B4" w14:textId="45019F2D" w:rsidR="00763A01" w:rsidRPr="004D0A56" w:rsidRDefault="00763A01" w:rsidP="0076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42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1" w:type="dxa"/>
          </w:tcPr>
          <w:p w14:paraId="1DCD60D6" w14:textId="77777777" w:rsidR="00763A01" w:rsidRPr="004D0A56" w:rsidRDefault="00763A01" w:rsidP="0076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0" w:type="dxa"/>
            <w:tcBorders>
              <w:bottom w:val="single" w:sz="4" w:space="0" w:color="auto"/>
            </w:tcBorders>
            <w:vAlign w:val="bottom"/>
          </w:tcPr>
          <w:p w14:paraId="4AD9BA6A" w14:textId="2ED17BFF" w:rsidR="00763A01" w:rsidRPr="004D0A56" w:rsidRDefault="00763A01" w:rsidP="0076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E16C5C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E16C5C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E16C5C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36" w:type="dxa"/>
          </w:tcPr>
          <w:p w14:paraId="5D283417" w14:textId="77777777" w:rsidR="00763A01" w:rsidRPr="004D0A56" w:rsidRDefault="00763A01" w:rsidP="0076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  <w:vAlign w:val="bottom"/>
          </w:tcPr>
          <w:p w14:paraId="63C08260" w14:textId="26253CD3" w:rsidR="00763A01" w:rsidRPr="004D0A56" w:rsidRDefault="00E16C5C" w:rsidP="0076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4,882</w:t>
            </w:r>
          </w:p>
        </w:tc>
        <w:tc>
          <w:tcPr>
            <w:tcW w:w="236" w:type="dxa"/>
          </w:tcPr>
          <w:p w14:paraId="7E294EC0" w14:textId="77777777" w:rsidR="00763A01" w:rsidRPr="004D0A56" w:rsidRDefault="00763A01" w:rsidP="0076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1" w:type="dxa"/>
            <w:tcBorders>
              <w:bottom w:val="single" w:sz="4" w:space="0" w:color="auto"/>
            </w:tcBorders>
            <w:vAlign w:val="bottom"/>
          </w:tcPr>
          <w:p w14:paraId="013BEEE3" w14:textId="2CF4D55E" w:rsidR="00763A01" w:rsidRPr="004D0A56" w:rsidRDefault="00763A01" w:rsidP="0076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42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7" w:type="dxa"/>
          </w:tcPr>
          <w:p w14:paraId="73B820CC" w14:textId="3C8CD108" w:rsidR="00763A01" w:rsidRPr="004D0A56" w:rsidRDefault="00763A01" w:rsidP="0076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5" w:type="dxa"/>
            <w:tcBorders>
              <w:bottom w:val="single" w:sz="4" w:space="0" w:color="auto"/>
            </w:tcBorders>
            <w:vAlign w:val="bottom"/>
          </w:tcPr>
          <w:p w14:paraId="0075EF18" w14:textId="639E3879" w:rsidR="00763A01" w:rsidRPr="004D0A56" w:rsidRDefault="00763A01" w:rsidP="0076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(4</w:t>
            </w:r>
            <w:r w:rsidR="00E16C5C">
              <w:rPr>
                <w:rFonts w:asciiTheme="majorBidi" w:hAnsiTheme="majorBidi" w:cstheme="majorBidi"/>
                <w:sz w:val="24"/>
                <w:szCs w:val="24"/>
              </w:rPr>
              <w:t>75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763A01" w:rsidRPr="00623946" w14:paraId="6EBB68EC" w14:textId="47621275" w:rsidTr="00E16C5C">
        <w:tc>
          <w:tcPr>
            <w:tcW w:w="2925" w:type="dxa"/>
            <w:shd w:val="clear" w:color="auto" w:fill="auto"/>
          </w:tcPr>
          <w:p w14:paraId="5D5E8266" w14:textId="3E7618FC" w:rsidR="00763A01" w:rsidRPr="000A6761" w:rsidRDefault="00763A01" w:rsidP="0076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2394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270" w:type="dxa"/>
          </w:tcPr>
          <w:p w14:paraId="396CF7A4" w14:textId="77777777" w:rsidR="00763A01" w:rsidRPr="00623946" w:rsidRDefault="00763A01" w:rsidP="0076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652CFD" w14:textId="1F828956" w:rsidR="00763A01" w:rsidRPr="00763A01" w:rsidRDefault="00763A01" w:rsidP="0076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3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63A0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</w:t>
            </w:r>
            <w:r w:rsidR="00E16C5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</w:t>
            </w:r>
            <w:r w:rsidRPr="00763A0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E16C5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202</w:t>
            </w:r>
            <w:r w:rsidRPr="00763A0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70" w:type="dxa"/>
            <w:vAlign w:val="bottom"/>
          </w:tcPr>
          <w:p w14:paraId="587BBAA7" w14:textId="77777777" w:rsidR="00763A01" w:rsidRPr="00763A01" w:rsidRDefault="00763A01" w:rsidP="0076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B48338" w14:textId="4B1A1E6A" w:rsidR="00763A01" w:rsidRPr="00763A01" w:rsidRDefault="00E16C5C" w:rsidP="0076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3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(155)</w:t>
            </w:r>
          </w:p>
        </w:tc>
        <w:tc>
          <w:tcPr>
            <w:tcW w:w="236" w:type="dxa"/>
            <w:vAlign w:val="bottom"/>
          </w:tcPr>
          <w:p w14:paraId="311ABA0F" w14:textId="77777777" w:rsidR="00763A01" w:rsidRPr="00763A01" w:rsidRDefault="00763A01" w:rsidP="0076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3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960AC8F" w14:textId="1D1A1D39" w:rsidR="00763A01" w:rsidRPr="00763A01" w:rsidRDefault="00763A01" w:rsidP="0076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42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63A0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3CC8E55B" w14:textId="77777777" w:rsidR="00763A01" w:rsidRPr="00763A01" w:rsidRDefault="00763A01" w:rsidP="0076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right="3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C193962" w14:textId="0030CCCB" w:rsidR="00763A01" w:rsidRPr="00763A01" w:rsidRDefault="00763A01" w:rsidP="0076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3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63A0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</w:t>
            </w:r>
            <w:r w:rsidR="00E16C5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</w:t>
            </w:r>
            <w:r w:rsidRPr="00763A0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E16C5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357</w:t>
            </w:r>
            <w:r w:rsidRPr="00763A0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43" w:type="dxa"/>
          </w:tcPr>
          <w:p w14:paraId="488FECCF" w14:textId="77777777" w:rsidR="00763A01" w:rsidRPr="00763A01" w:rsidRDefault="00763A01" w:rsidP="0076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3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B61F66" w14:textId="6A446646" w:rsidR="00763A01" w:rsidRPr="00763A01" w:rsidRDefault="00763A01" w:rsidP="0076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42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63A0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41" w:type="dxa"/>
          </w:tcPr>
          <w:p w14:paraId="49F5B621" w14:textId="77777777" w:rsidR="00763A01" w:rsidRPr="00763A01" w:rsidRDefault="00763A01" w:rsidP="0076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3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66AA9C" w14:textId="0EA82B8B" w:rsidR="00763A01" w:rsidRPr="00763A01" w:rsidRDefault="00763A01" w:rsidP="0076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3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63A0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</w:t>
            </w:r>
            <w:r w:rsidR="00E16C5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</w:t>
            </w:r>
            <w:r w:rsidRPr="00763A0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E16C5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357</w:t>
            </w:r>
            <w:r w:rsidRPr="00763A0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36" w:type="dxa"/>
          </w:tcPr>
          <w:p w14:paraId="7ABB3A24" w14:textId="77777777" w:rsidR="00763A01" w:rsidRPr="00763A01" w:rsidRDefault="00763A01" w:rsidP="0076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3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5F81C4" w14:textId="752D0A6A" w:rsidR="00763A01" w:rsidRPr="00763A01" w:rsidRDefault="00E16C5C" w:rsidP="0076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3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4,882</w:t>
            </w:r>
          </w:p>
        </w:tc>
        <w:tc>
          <w:tcPr>
            <w:tcW w:w="236" w:type="dxa"/>
          </w:tcPr>
          <w:p w14:paraId="6DCDD84C" w14:textId="77777777" w:rsidR="00763A01" w:rsidRPr="00763A01" w:rsidRDefault="00763A01" w:rsidP="0076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3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FECACB2" w14:textId="47AA3676" w:rsidR="00763A01" w:rsidRPr="00763A01" w:rsidRDefault="00763A01" w:rsidP="0076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42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63A0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37" w:type="dxa"/>
          </w:tcPr>
          <w:p w14:paraId="1ADE6EDA" w14:textId="734818CF" w:rsidR="00763A01" w:rsidRPr="00763A01" w:rsidRDefault="00763A01" w:rsidP="0076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3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86AE8D3" w14:textId="6535F340" w:rsidR="00763A01" w:rsidRPr="00763A01" w:rsidRDefault="00763A01" w:rsidP="0076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3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63A0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(4</w:t>
            </w:r>
            <w:r w:rsidR="00E16C5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75</w:t>
            </w:r>
            <w:r w:rsidRPr="00763A0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</w:tr>
      <w:tr w:rsidR="00763A01" w:rsidRPr="00623946" w14:paraId="3B615F14" w14:textId="5872AF2F" w:rsidTr="00E16C5C">
        <w:tc>
          <w:tcPr>
            <w:tcW w:w="2925" w:type="dxa"/>
            <w:shd w:val="clear" w:color="auto" w:fill="auto"/>
          </w:tcPr>
          <w:p w14:paraId="6B4B9E28" w14:textId="77777777" w:rsidR="00763A01" w:rsidRPr="00623946" w:rsidRDefault="00763A01" w:rsidP="0076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335E795C" w14:textId="77777777" w:rsidR="00763A01" w:rsidRPr="00623946" w:rsidRDefault="00763A01" w:rsidP="0076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1" w:type="dxa"/>
            <w:tcBorders>
              <w:top w:val="double" w:sz="4" w:space="0" w:color="auto"/>
            </w:tcBorders>
            <w:vAlign w:val="bottom"/>
          </w:tcPr>
          <w:p w14:paraId="4A629198" w14:textId="77777777" w:rsidR="00763A01" w:rsidRPr="00763A01" w:rsidRDefault="00763A01" w:rsidP="0076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42783F86" w14:textId="77777777" w:rsidR="00763A01" w:rsidRPr="00763A01" w:rsidRDefault="00763A01" w:rsidP="0076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1A29C037" w14:textId="77777777" w:rsidR="00763A01" w:rsidRPr="00763A01" w:rsidRDefault="00763A01" w:rsidP="0076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1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4EBFAADD" w14:textId="77777777" w:rsidR="00763A01" w:rsidRPr="00763A01" w:rsidRDefault="00763A01" w:rsidP="0076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1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50" w:type="dxa"/>
            <w:tcBorders>
              <w:top w:val="double" w:sz="4" w:space="0" w:color="auto"/>
            </w:tcBorders>
            <w:vAlign w:val="bottom"/>
          </w:tcPr>
          <w:p w14:paraId="2A0AB28F" w14:textId="77777777" w:rsidR="00763A01" w:rsidRPr="00763A01" w:rsidRDefault="00763A01" w:rsidP="0076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1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7770DC5B" w14:textId="77777777" w:rsidR="00763A01" w:rsidRPr="00763A01" w:rsidRDefault="00763A01" w:rsidP="0076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69" w:type="dxa"/>
            <w:tcBorders>
              <w:top w:val="double" w:sz="4" w:space="0" w:color="auto"/>
            </w:tcBorders>
            <w:vAlign w:val="bottom"/>
          </w:tcPr>
          <w:p w14:paraId="7A842A8D" w14:textId="77777777" w:rsidR="00763A01" w:rsidRPr="00763A01" w:rsidRDefault="00763A01" w:rsidP="0076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92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3" w:type="dxa"/>
          </w:tcPr>
          <w:p w14:paraId="4D96664F" w14:textId="77777777" w:rsidR="00763A01" w:rsidRPr="00763A01" w:rsidRDefault="00763A01" w:rsidP="0076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92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25" w:type="dxa"/>
            <w:tcBorders>
              <w:top w:val="double" w:sz="4" w:space="0" w:color="auto"/>
            </w:tcBorders>
          </w:tcPr>
          <w:p w14:paraId="400A6E3F" w14:textId="77777777" w:rsidR="00763A01" w:rsidRPr="00763A01" w:rsidRDefault="00763A01" w:rsidP="0076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92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1" w:type="dxa"/>
          </w:tcPr>
          <w:p w14:paraId="5A42A257" w14:textId="77777777" w:rsidR="00763A01" w:rsidRPr="00763A01" w:rsidRDefault="00763A01" w:rsidP="0076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92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double" w:sz="4" w:space="0" w:color="auto"/>
            </w:tcBorders>
            <w:vAlign w:val="bottom"/>
          </w:tcPr>
          <w:p w14:paraId="1E8B49C1" w14:textId="77777777" w:rsidR="00763A01" w:rsidRPr="00763A01" w:rsidRDefault="00763A01" w:rsidP="0076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92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0A180594" w14:textId="77777777" w:rsidR="00763A01" w:rsidRPr="00763A01" w:rsidRDefault="00763A01" w:rsidP="0076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92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69" w:type="dxa"/>
            <w:tcBorders>
              <w:top w:val="double" w:sz="4" w:space="0" w:color="auto"/>
            </w:tcBorders>
            <w:vAlign w:val="bottom"/>
          </w:tcPr>
          <w:p w14:paraId="09472E5C" w14:textId="77777777" w:rsidR="00763A01" w:rsidRPr="00763A01" w:rsidRDefault="00763A01" w:rsidP="0076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92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64F69897" w14:textId="77777777" w:rsidR="00763A01" w:rsidRPr="00763A01" w:rsidRDefault="00763A01" w:rsidP="0076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92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51" w:type="dxa"/>
            <w:tcBorders>
              <w:top w:val="double" w:sz="4" w:space="0" w:color="auto"/>
            </w:tcBorders>
          </w:tcPr>
          <w:p w14:paraId="03C7BC37" w14:textId="0CEFC21D" w:rsidR="00763A01" w:rsidRPr="00763A01" w:rsidRDefault="00763A01" w:rsidP="0076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92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7" w:type="dxa"/>
          </w:tcPr>
          <w:p w14:paraId="1A81045D" w14:textId="25A9F278" w:rsidR="00763A01" w:rsidRPr="00763A01" w:rsidRDefault="00763A01" w:rsidP="0076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92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double" w:sz="4" w:space="0" w:color="auto"/>
            </w:tcBorders>
            <w:vAlign w:val="bottom"/>
          </w:tcPr>
          <w:p w14:paraId="42B77152" w14:textId="624F6275" w:rsidR="00763A01" w:rsidRPr="00763A01" w:rsidRDefault="00763A01" w:rsidP="0076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92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763A01" w:rsidRPr="00623946" w14:paraId="43E2348B" w14:textId="12832910" w:rsidTr="00E16C5C">
        <w:tc>
          <w:tcPr>
            <w:tcW w:w="2925" w:type="dxa"/>
            <w:shd w:val="clear" w:color="auto" w:fill="auto"/>
          </w:tcPr>
          <w:p w14:paraId="455CBDC7" w14:textId="39856E56" w:rsidR="00763A01" w:rsidRPr="00623946" w:rsidRDefault="00763A01" w:rsidP="0076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2394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สุทธิ</w:t>
            </w:r>
          </w:p>
        </w:tc>
        <w:tc>
          <w:tcPr>
            <w:tcW w:w="270" w:type="dxa"/>
          </w:tcPr>
          <w:p w14:paraId="3DE71CDF" w14:textId="77777777" w:rsidR="00763A01" w:rsidRPr="00623946" w:rsidRDefault="00763A01" w:rsidP="0076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1" w:type="dxa"/>
            <w:tcBorders>
              <w:bottom w:val="double" w:sz="4" w:space="0" w:color="auto"/>
            </w:tcBorders>
            <w:vAlign w:val="bottom"/>
          </w:tcPr>
          <w:p w14:paraId="664B69A8" w14:textId="3C936F42" w:rsidR="00763A01" w:rsidRPr="00763A01" w:rsidRDefault="00763A01" w:rsidP="0076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3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63A0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15,534</w:t>
            </w:r>
          </w:p>
        </w:tc>
        <w:tc>
          <w:tcPr>
            <w:tcW w:w="270" w:type="dxa"/>
            <w:vAlign w:val="bottom"/>
          </w:tcPr>
          <w:p w14:paraId="76213948" w14:textId="77777777" w:rsidR="00763A01" w:rsidRPr="00763A01" w:rsidRDefault="00763A01" w:rsidP="0076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right="3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739F6488" w14:textId="6EE928EA" w:rsidR="00763A01" w:rsidRPr="00763A01" w:rsidRDefault="00763A01" w:rsidP="0076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3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63A0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1,539</w:t>
            </w:r>
          </w:p>
        </w:tc>
        <w:tc>
          <w:tcPr>
            <w:tcW w:w="236" w:type="dxa"/>
            <w:vAlign w:val="bottom"/>
          </w:tcPr>
          <w:p w14:paraId="44E0AC78" w14:textId="77777777" w:rsidR="00763A01" w:rsidRPr="00763A01" w:rsidRDefault="00763A01" w:rsidP="0076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3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50" w:type="dxa"/>
            <w:tcBorders>
              <w:bottom w:val="double" w:sz="4" w:space="0" w:color="auto"/>
            </w:tcBorders>
            <w:vAlign w:val="bottom"/>
          </w:tcPr>
          <w:p w14:paraId="7A454331" w14:textId="4D369011" w:rsidR="00763A01" w:rsidRPr="00763A01" w:rsidRDefault="00763A01" w:rsidP="0076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3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63A0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(205)</w:t>
            </w:r>
          </w:p>
        </w:tc>
        <w:tc>
          <w:tcPr>
            <w:tcW w:w="236" w:type="dxa"/>
            <w:vAlign w:val="bottom"/>
          </w:tcPr>
          <w:p w14:paraId="4E2FB991" w14:textId="77777777" w:rsidR="00763A01" w:rsidRPr="00763A01" w:rsidRDefault="00763A01" w:rsidP="0076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right="3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69" w:type="dxa"/>
            <w:tcBorders>
              <w:bottom w:val="double" w:sz="4" w:space="0" w:color="auto"/>
            </w:tcBorders>
            <w:vAlign w:val="bottom"/>
          </w:tcPr>
          <w:p w14:paraId="38AF9B36" w14:textId="76879055" w:rsidR="00763A01" w:rsidRPr="00763A01" w:rsidRDefault="00763A01" w:rsidP="0076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3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63A0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16,868</w:t>
            </w:r>
          </w:p>
        </w:tc>
        <w:tc>
          <w:tcPr>
            <w:tcW w:w="243" w:type="dxa"/>
            <w:tcBorders>
              <w:bottom w:val="nil"/>
            </w:tcBorders>
          </w:tcPr>
          <w:p w14:paraId="2DE50B8E" w14:textId="77777777" w:rsidR="00763A01" w:rsidRPr="00763A01" w:rsidRDefault="00763A01" w:rsidP="0076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3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25" w:type="dxa"/>
            <w:tcBorders>
              <w:bottom w:val="double" w:sz="4" w:space="0" w:color="auto"/>
            </w:tcBorders>
            <w:vAlign w:val="bottom"/>
          </w:tcPr>
          <w:p w14:paraId="4E1437B5" w14:textId="09605791" w:rsidR="00763A01" w:rsidRPr="00763A01" w:rsidRDefault="00763A01" w:rsidP="0076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3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63A0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1,706</w:t>
            </w:r>
          </w:p>
        </w:tc>
        <w:tc>
          <w:tcPr>
            <w:tcW w:w="241" w:type="dxa"/>
            <w:tcBorders>
              <w:bottom w:val="nil"/>
            </w:tcBorders>
          </w:tcPr>
          <w:p w14:paraId="38C6943A" w14:textId="77777777" w:rsidR="00763A01" w:rsidRPr="00763A01" w:rsidRDefault="00763A01" w:rsidP="0076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3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00" w:type="dxa"/>
            <w:tcBorders>
              <w:bottom w:val="double" w:sz="4" w:space="0" w:color="auto"/>
            </w:tcBorders>
            <w:vAlign w:val="bottom"/>
          </w:tcPr>
          <w:p w14:paraId="73140D5D" w14:textId="4F6AB8E8" w:rsidR="00763A01" w:rsidRPr="00763A01" w:rsidRDefault="00763A01" w:rsidP="0076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3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63A0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18,574</w:t>
            </w:r>
          </w:p>
        </w:tc>
        <w:tc>
          <w:tcPr>
            <w:tcW w:w="236" w:type="dxa"/>
            <w:tcBorders>
              <w:bottom w:val="nil"/>
            </w:tcBorders>
          </w:tcPr>
          <w:p w14:paraId="066D14F1" w14:textId="77777777" w:rsidR="00763A01" w:rsidRPr="00763A01" w:rsidRDefault="00763A01" w:rsidP="0076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3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69" w:type="dxa"/>
            <w:tcBorders>
              <w:bottom w:val="double" w:sz="4" w:space="0" w:color="auto"/>
            </w:tcBorders>
            <w:vAlign w:val="bottom"/>
          </w:tcPr>
          <w:p w14:paraId="09577B82" w14:textId="3E293421" w:rsidR="00763A01" w:rsidRPr="00763A01" w:rsidRDefault="00763A01" w:rsidP="0076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3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63A0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3,132</w:t>
            </w:r>
          </w:p>
        </w:tc>
        <w:tc>
          <w:tcPr>
            <w:tcW w:w="236" w:type="dxa"/>
            <w:tcBorders>
              <w:bottom w:val="nil"/>
            </w:tcBorders>
          </w:tcPr>
          <w:p w14:paraId="7BC7911C" w14:textId="77777777" w:rsidR="00763A01" w:rsidRPr="00763A01" w:rsidRDefault="00763A01" w:rsidP="0076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3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51" w:type="dxa"/>
            <w:tcBorders>
              <w:bottom w:val="double" w:sz="4" w:space="0" w:color="auto"/>
            </w:tcBorders>
            <w:vAlign w:val="bottom"/>
          </w:tcPr>
          <w:p w14:paraId="3EFC04BA" w14:textId="75103658" w:rsidR="00763A01" w:rsidRPr="00763A01" w:rsidRDefault="00763A01" w:rsidP="0076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42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63A0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37" w:type="dxa"/>
            <w:tcBorders>
              <w:bottom w:val="nil"/>
            </w:tcBorders>
          </w:tcPr>
          <w:p w14:paraId="747DE844" w14:textId="208C3C8F" w:rsidR="00763A01" w:rsidRPr="00763A01" w:rsidRDefault="00763A01" w:rsidP="0076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3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35" w:type="dxa"/>
            <w:tcBorders>
              <w:bottom w:val="double" w:sz="4" w:space="0" w:color="auto"/>
            </w:tcBorders>
            <w:vAlign w:val="bottom"/>
          </w:tcPr>
          <w:p w14:paraId="4CCB0F39" w14:textId="51618137" w:rsidR="00763A01" w:rsidRPr="00763A01" w:rsidRDefault="00763A01" w:rsidP="0076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3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63A0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21,706</w:t>
            </w:r>
          </w:p>
        </w:tc>
      </w:tr>
    </w:tbl>
    <w:p w14:paraId="217813AC" w14:textId="77777777" w:rsidR="001E140C" w:rsidRDefault="00364BDF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tbl>
      <w:tblPr>
        <w:tblW w:w="147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925"/>
        <w:gridCol w:w="270"/>
        <w:gridCol w:w="1081"/>
        <w:gridCol w:w="270"/>
        <w:gridCol w:w="1080"/>
        <w:gridCol w:w="236"/>
        <w:gridCol w:w="1050"/>
        <w:gridCol w:w="236"/>
        <w:gridCol w:w="1069"/>
        <w:gridCol w:w="243"/>
        <w:gridCol w:w="1125"/>
        <w:gridCol w:w="241"/>
        <w:gridCol w:w="1100"/>
        <w:gridCol w:w="236"/>
        <w:gridCol w:w="1069"/>
        <w:gridCol w:w="236"/>
        <w:gridCol w:w="1051"/>
        <w:gridCol w:w="237"/>
        <w:gridCol w:w="1035"/>
      </w:tblGrid>
      <w:tr w:rsidR="008771F8" w:rsidRPr="00623946" w14:paraId="7B349E94" w14:textId="77777777" w:rsidTr="00694B12">
        <w:trPr>
          <w:tblHeader/>
        </w:trPr>
        <w:tc>
          <w:tcPr>
            <w:tcW w:w="2925" w:type="dxa"/>
            <w:shd w:val="clear" w:color="auto" w:fill="auto"/>
            <w:vAlign w:val="bottom"/>
          </w:tcPr>
          <w:p w14:paraId="2F6EDCE9" w14:textId="77777777" w:rsidR="008771F8" w:rsidRPr="00623946" w:rsidRDefault="008771F8" w:rsidP="000C710B">
            <w:pPr>
              <w:pStyle w:val="acctfourfigures"/>
              <w:tabs>
                <w:tab w:val="clear" w:pos="765"/>
              </w:tabs>
              <w:spacing w:line="340" w:lineRule="exact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4B1DB5BA" w14:textId="77777777" w:rsidR="008771F8" w:rsidRPr="00623946" w:rsidRDefault="008771F8" w:rsidP="000C7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595" w:type="dxa"/>
            <w:gridSpan w:val="17"/>
          </w:tcPr>
          <w:p w14:paraId="4DD18DAA" w14:textId="562974C0" w:rsidR="008771F8" w:rsidRPr="00623946" w:rsidRDefault="008771F8" w:rsidP="000C7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2394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เฉพาะกิจการ</w:t>
            </w:r>
          </w:p>
        </w:tc>
      </w:tr>
      <w:tr w:rsidR="008771F8" w:rsidRPr="00623946" w14:paraId="6ED7D224" w14:textId="77777777" w:rsidTr="00694B12">
        <w:trPr>
          <w:tblHeader/>
        </w:trPr>
        <w:tc>
          <w:tcPr>
            <w:tcW w:w="2925" w:type="dxa"/>
            <w:shd w:val="clear" w:color="auto" w:fill="auto"/>
            <w:vAlign w:val="bottom"/>
          </w:tcPr>
          <w:p w14:paraId="2CB47C38" w14:textId="77777777" w:rsidR="008771F8" w:rsidRPr="00623946" w:rsidRDefault="008771F8" w:rsidP="000C710B">
            <w:pPr>
              <w:pStyle w:val="acctfourfigures"/>
              <w:tabs>
                <w:tab w:val="clear" w:pos="765"/>
              </w:tabs>
              <w:spacing w:line="340" w:lineRule="exact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230E2BEA" w14:textId="77777777" w:rsidR="008771F8" w:rsidRPr="00623946" w:rsidRDefault="008771F8" w:rsidP="000C7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1" w:type="dxa"/>
          </w:tcPr>
          <w:p w14:paraId="71B772FE" w14:textId="77777777" w:rsidR="008771F8" w:rsidRPr="00623946" w:rsidRDefault="008771F8" w:rsidP="000C7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25C362F3" w14:textId="77777777" w:rsidR="008771F8" w:rsidRPr="00623946" w:rsidRDefault="008771F8" w:rsidP="000C7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6" w:type="dxa"/>
            <w:gridSpan w:val="3"/>
            <w:tcBorders>
              <w:bottom w:val="single" w:sz="4" w:space="0" w:color="auto"/>
            </w:tcBorders>
            <w:vAlign w:val="bottom"/>
          </w:tcPr>
          <w:p w14:paraId="53B7D4AD" w14:textId="77777777" w:rsidR="008771F8" w:rsidRPr="00623946" w:rsidRDefault="008771F8" w:rsidP="000C7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23946">
              <w:rPr>
                <w:rFonts w:asciiTheme="majorBidi" w:hAnsiTheme="majorBidi" w:cstheme="majorBidi"/>
                <w:sz w:val="24"/>
                <w:szCs w:val="24"/>
                <w:cs/>
              </w:rPr>
              <w:t>บันทึกเป็น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62394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(รายจ่าย) </w:t>
            </w:r>
            <w:r w:rsidRPr="00623946">
              <w:rPr>
                <w:rFonts w:asciiTheme="majorBidi" w:hAnsiTheme="majorBidi" w:cstheme="majorBidi"/>
                <w:sz w:val="24"/>
                <w:szCs w:val="24"/>
              </w:rPr>
              <w:t>/</w:t>
            </w:r>
            <w:r w:rsidRPr="0062394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รายได้ใน</w:t>
            </w:r>
          </w:p>
        </w:tc>
        <w:tc>
          <w:tcPr>
            <w:tcW w:w="236" w:type="dxa"/>
            <w:vAlign w:val="bottom"/>
          </w:tcPr>
          <w:p w14:paraId="4E66C6DD" w14:textId="77777777" w:rsidR="008771F8" w:rsidRPr="00623946" w:rsidRDefault="008771F8" w:rsidP="000C7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9" w:type="dxa"/>
          </w:tcPr>
          <w:p w14:paraId="57E7FA34" w14:textId="77777777" w:rsidR="008771F8" w:rsidRPr="00623946" w:rsidRDefault="008771F8" w:rsidP="000C7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43" w:type="dxa"/>
          </w:tcPr>
          <w:p w14:paraId="797688A2" w14:textId="77777777" w:rsidR="008771F8" w:rsidRPr="00623946" w:rsidRDefault="008771F8" w:rsidP="000C7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25" w:type="dxa"/>
          </w:tcPr>
          <w:p w14:paraId="5364B6B2" w14:textId="77777777" w:rsidR="008771F8" w:rsidRPr="00623946" w:rsidRDefault="008771F8" w:rsidP="000C7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41" w:type="dxa"/>
          </w:tcPr>
          <w:p w14:paraId="59C1B0A4" w14:textId="77777777" w:rsidR="008771F8" w:rsidRPr="00623946" w:rsidRDefault="008771F8" w:rsidP="000C7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00" w:type="dxa"/>
          </w:tcPr>
          <w:p w14:paraId="76A26595" w14:textId="77777777" w:rsidR="008771F8" w:rsidRPr="00623946" w:rsidRDefault="008771F8" w:rsidP="000C7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14:paraId="4F1FF572" w14:textId="77777777" w:rsidR="008771F8" w:rsidRPr="00623946" w:rsidRDefault="008771F8" w:rsidP="000C7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356" w:type="dxa"/>
            <w:gridSpan w:val="3"/>
            <w:tcBorders>
              <w:bottom w:val="single" w:sz="4" w:space="0" w:color="auto"/>
            </w:tcBorders>
            <w:vAlign w:val="bottom"/>
          </w:tcPr>
          <w:p w14:paraId="1817FB0C" w14:textId="77777777" w:rsidR="008771F8" w:rsidRPr="00623946" w:rsidRDefault="008771F8" w:rsidP="000C7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23946">
              <w:rPr>
                <w:rFonts w:asciiTheme="majorBidi" w:hAnsiTheme="majorBidi" w:cstheme="majorBidi"/>
                <w:sz w:val="24"/>
                <w:szCs w:val="24"/>
                <w:cs/>
              </w:rPr>
              <w:t>บันทึกเป็น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62394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(รายจ่าย) </w:t>
            </w:r>
            <w:r w:rsidRPr="00623946">
              <w:rPr>
                <w:rFonts w:asciiTheme="majorBidi" w:hAnsiTheme="majorBidi" w:cstheme="majorBidi"/>
                <w:sz w:val="24"/>
                <w:szCs w:val="24"/>
              </w:rPr>
              <w:t>/</w:t>
            </w:r>
            <w:r w:rsidRPr="0062394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รายได้ใน</w:t>
            </w:r>
          </w:p>
        </w:tc>
        <w:tc>
          <w:tcPr>
            <w:tcW w:w="237" w:type="dxa"/>
          </w:tcPr>
          <w:p w14:paraId="6B06ACA9" w14:textId="77777777" w:rsidR="008771F8" w:rsidRPr="00623946" w:rsidRDefault="008771F8" w:rsidP="000C7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35" w:type="dxa"/>
          </w:tcPr>
          <w:p w14:paraId="7A1ABD29" w14:textId="77777777" w:rsidR="008771F8" w:rsidRPr="00623946" w:rsidRDefault="008771F8" w:rsidP="000C7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</w:tr>
      <w:tr w:rsidR="008771F8" w:rsidRPr="00623946" w14:paraId="2E3ABA87" w14:textId="77777777" w:rsidTr="00694B12">
        <w:trPr>
          <w:tblHeader/>
        </w:trPr>
        <w:tc>
          <w:tcPr>
            <w:tcW w:w="2925" w:type="dxa"/>
            <w:shd w:val="clear" w:color="auto" w:fill="auto"/>
            <w:vAlign w:val="bottom"/>
          </w:tcPr>
          <w:p w14:paraId="68A59FD8" w14:textId="77777777" w:rsidR="008771F8" w:rsidRPr="00623946" w:rsidRDefault="008771F8" w:rsidP="000C710B">
            <w:pPr>
              <w:pStyle w:val="acctfourfigures"/>
              <w:tabs>
                <w:tab w:val="clear" w:pos="765"/>
              </w:tabs>
              <w:spacing w:line="340" w:lineRule="exact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bidi="th-TH"/>
              </w:rPr>
            </w:pPr>
          </w:p>
          <w:p w14:paraId="34F2098C" w14:textId="77777777" w:rsidR="008771F8" w:rsidRPr="00623946" w:rsidRDefault="008771F8" w:rsidP="000C7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rPr>
                <w:rFonts w:asciiTheme="majorBidi" w:hAnsiTheme="majorBidi" w:cstheme="majorBidi"/>
                <w:i/>
                <w:iCs/>
                <w:color w:val="0000FF"/>
                <w:sz w:val="24"/>
                <w:szCs w:val="24"/>
              </w:rPr>
            </w:pPr>
            <w:r w:rsidRPr="004D0A56">
              <w:rPr>
                <w:rFonts w:asciiTheme="majorBidi" w:hAnsiTheme="majorBidi"/>
                <w:b/>
                <w:bCs/>
                <w:i/>
                <w:iCs/>
                <w:sz w:val="24"/>
                <w:szCs w:val="24"/>
                <w:cs/>
              </w:rPr>
              <w:t>ภาษีเงินได้รอการตัดบัญชี</w:t>
            </w:r>
          </w:p>
        </w:tc>
        <w:tc>
          <w:tcPr>
            <w:tcW w:w="270" w:type="dxa"/>
          </w:tcPr>
          <w:p w14:paraId="4464FECD" w14:textId="77777777" w:rsidR="008771F8" w:rsidRPr="00623946" w:rsidRDefault="008771F8" w:rsidP="000C7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1" w:type="dxa"/>
          </w:tcPr>
          <w:p w14:paraId="718FC820" w14:textId="77777777" w:rsidR="008771F8" w:rsidRPr="00623946" w:rsidRDefault="008771F8" w:rsidP="000C7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2394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</w:p>
          <w:p w14:paraId="33FD62AB" w14:textId="77777777" w:rsidR="008771F8" w:rsidRPr="00623946" w:rsidRDefault="008771F8" w:rsidP="000C7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2394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1 </w:t>
            </w:r>
            <w:r w:rsidRPr="0062394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มกราคม</w:t>
            </w:r>
          </w:p>
        </w:tc>
        <w:tc>
          <w:tcPr>
            <w:tcW w:w="270" w:type="dxa"/>
          </w:tcPr>
          <w:p w14:paraId="1ABF1B75" w14:textId="77777777" w:rsidR="008771F8" w:rsidRPr="00623946" w:rsidRDefault="008771F8" w:rsidP="000C7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08D091C" w14:textId="77777777" w:rsidR="008771F8" w:rsidRPr="00623946" w:rsidRDefault="008771F8" w:rsidP="000C7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23946">
              <w:rPr>
                <w:rFonts w:asciiTheme="majorBidi" w:hAnsiTheme="majorBidi" w:cstheme="majorBidi"/>
                <w:sz w:val="24"/>
                <w:szCs w:val="24"/>
                <w:cs/>
              </w:rPr>
              <w:t>กำไรหรือขาดทุน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2DA33417" w14:textId="77777777" w:rsidR="008771F8" w:rsidRPr="00623946" w:rsidRDefault="008771F8" w:rsidP="000C7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0" w:type="dxa"/>
            <w:tcBorders>
              <w:top w:val="single" w:sz="4" w:space="0" w:color="auto"/>
            </w:tcBorders>
            <w:vAlign w:val="bottom"/>
          </w:tcPr>
          <w:p w14:paraId="691223AE" w14:textId="77777777" w:rsidR="008771F8" w:rsidRPr="00623946" w:rsidRDefault="008771F8" w:rsidP="000C7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2394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กำไรขาดทุนเบ็ดเสร็จอื่น </w:t>
            </w:r>
          </w:p>
        </w:tc>
        <w:tc>
          <w:tcPr>
            <w:tcW w:w="236" w:type="dxa"/>
            <w:vAlign w:val="bottom"/>
          </w:tcPr>
          <w:p w14:paraId="77EFB56E" w14:textId="77777777" w:rsidR="008771F8" w:rsidRPr="00623946" w:rsidRDefault="008771F8" w:rsidP="000C7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9" w:type="dxa"/>
          </w:tcPr>
          <w:p w14:paraId="42103A64" w14:textId="77777777" w:rsidR="008771F8" w:rsidRPr="00623946" w:rsidRDefault="008771F8" w:rsidP="000C7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2394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</w:p>
          <w:p w14:paraId="039CEADE" w14:textId="77777777" w:rsidR="008771F8" w:rsidRPr="00623946" w:rsidRDefault="008771F8" w:rsidP="000C7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2394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31 </w:t>
            </w:r>
            <w:r w:rsidRPr="0062394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243" w:type="dxa"/>
          </w:tcPr>
          <w:p w14:paraId="35EB06A3" w14:textId="77777777" w:rsidR="008771F8" w:rsidRPr="00623946" w:rsidRDefault="008771F8" w:rsidP="000C7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25" w:type="dxa"/>
          </w:tcPr>
          <w:p w14:paraId="146A79B4" w14:textId="77777777" w:rsidR="008771F8" w:rsidRPr="00657E3D" w:rsidRDefault="008771F8" w:rsidP="000C7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9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7E3D">
              <w:rPr>
                <w:rFonts w:asciiTheme="majorBidi" w:hAnsiTheme="majorBidi" w:cstheme="majorBidi" w:hint="cs"/>
                <w:sz w:val="24"/>
                <w:szCs w:val="24"/>
                <w:cs/>
              </w:rPr>
              <w:t>ผลกระทบจากการเปลี่ยนแปลง</w:t>
            </w:r>
          </w:p>
        </w:tc>
        <w:tc>
          <w:tcPr>
            <w:tcW w:w="241" w:type="dxa"/>
          </w:tcPr>
          <w:p w14:paraId="53CBA3BD" w14:textId="77777777" w:rsidR="008771F8" w:rsidRPr="00623946" w:rsidRDefault="008771F8" w:rsidP="000C7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00" w:type="dxa"/>
          </w:tcPr>
          <w:p w14:paraId="46557016" w14:textId="77777777" w:rsidR="008771F8" w:rsidRPr="00623946" w:rsidRDefault="008771F8" w:rsidP="000C7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2394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</w:p>
          <w:p w14:paraId="56B9E172" w14:textId="77777777" w:rsidR="008771F8" w:rsidRPr="00623946" w:rsidRDefault="008771F8" w:rsidP="000C7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2394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1 </w:t>
            </w:r>
            <w:r w:rsidRPr="0062394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มกราคม</w:t>
            </w:r>
          </w:p>
        </w:tc>
        <w:tc>
          <w:tcPr>
            <w:tcW w:w="236" w:type="dxa"/>
          </w:tcPr>
          <w:p w14:paraId="340AAA02" w14:textId="77777777" w:rsidR="008771F8" w:rsidRPr="00623946" w:rsidRDefault="008771F8" w:rsidP="000C7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69" w:type="dxa"/>
            <w:tcBorders>
              <w:top w:val="single" w:sz="4" w:space="0" w:color="auto"/>
            </w:tcBorders>
            <w:vAlign w:val="bottom"/>
          </w:tcPr>
          <w:p w14:paraId="1828CF2B" w14:textId="77777777" w:rsidR="008771F8" w:rsidRPr="00623946" w:rsidRDefault="008771F8" w:rsidP="000C7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23946">
              <w:rPr>
                <w:rFonts w:asciiTheme="majorBidi" w:hAnsiTheme="majorBidi" w:cstheme="majorBidi"/>
                <w:sz w:val="24"/>
                <w:szCs w:val="24"/>
                <w:cs/>
              </w:rPr>
              <w:t>กำไรหรือขาดทุน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70A06030" w14:textId="77777777" w:rsidR="008771F8" w:rsidRPr="00623946" w:rsidRDefault="008771F8" w:rsidP="000C7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vAlign w:val="bottom"/>
          </w:tcPr>
          <w:p w14:paraId="5396FAC9" w14:textId="77777777" w:rsidR="008771F8" w:rsidRPr="00623946" w:rsidRDefault="008771F8" w:rsidP="000C7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2394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กำไรขาดทุนเบ็ดเสร็จอื่น </w:t>
            </w:r>
          </w:p>
        </w:tc>
        <w:tc>
          <w:tcPr>
            <w:tcW w:w="237" w:type="dxa"/>
          </w:tcPr>
          <w:p w14:paraId="621FD9D8" w14:textId="77777777" w:rsidR="008771F8" w:rsidRPr="00623946" w:rsidRDefault="008771F8" w:rsidP="000C7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35" w:type="dxa"/>
          </w:tcPr>
          <w:p w14:paraId="7AF511BA" w14:textId="77777777" w:rsidR="008771F8" w:rsidRPr="00623946" w:rsidRDefault="008771F8" w:rsidP="000C7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2394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</w:p>
          <w:p w14:paraId="26B5F9BE" w14:textId="77777777" w:rsidR="008771F8" w:rsidRPr="00623946" w:rsidRDefault="008771F8" w:rsidP="000C7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2394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31 </w:t>
            </w:r>
            <w:r w:rsidRPr="0062394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ธันวาคม</w:t>
            </w:r>
          </w:p>
        </w:tc>
      </w:tr>
      <w:tr w:rsidR="008771F8" w:rsidRPr="00623946" w14:paraId="0453111C" w14:textId="77777777" w:rsidTr="00694B12">
        <w:trPr>
          <w:tblHeader/>
        </w:trPr>
        <w:tc>
          <w:tcPr>
            <w:tcW w:w="2925" w:type="dxa"/>
            <w:shd w:val="clear" w:color="auto" w:fill="auto"/>
            <w:vAlign w:val="bottom"/>
          </w:tcPr>
          <w:p w14:paraId="1E1291FB" w14:textId="77777777" w:rsidR="008771F8" w:rsidRPr="00623946" w:rsidRDefault="008771F8" w:rsidP="000C710B">
            <w:pPr>
              <w:pStyle w:val="acctfourfigures"/>
              <w:tabs>
                <w:tab w:val="clear" w:pos="765"/>
              </w:tabs>
              <w:spacing w:line="340" w:lineRule="exact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497701DB" w14:textId="77777777" w:rsidR="008771F8" w:rsidRPr="00623946" w:rsidRDefault="008771F8" w:rsidP="000C7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1" w:type="dxa"/>
          </w:tcPr>
          <w:p w14:paraId="758F06D2" w14:textId="77777777" w:rsidR="008771F8" w:rsidRPr="00623946" w:rsidRDefault="008771F8" w:rsidP="000C7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2562</w:t>
            </w:r>
          </w:p>
        </w:tc>
        <w:tc>
          <w:tcPr>
            <w:tcW w:w="270" w:type="dxa"/>
          </w:tcPr>
          <w:p w14:paraId="0B05A572" w14:textId="77777777" w:rsidR="008771F8" w:rsidRPr="00623946" w:rsidRDefault="008771F8" w:rsidP="000C7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72A8C354" w14:textId="77777777" w:rsidR="008771F8" w:rsidRPr="00623946" w:rsidRDefault="008771F8" w:rsidP="000C7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36" w:type="dxa"/>
            <w:vAlign w:val="bottom"/>
          </w:tcPr>
          <w:p w14:paraId="4F5A6134" w14:textId="77777777" w:rsidR="008771F8" w:rsidRPr="00623946" w:rsidRDefault="008771F8" w:rsidP="000C7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0" w:type="dxa"/>
            <w:vAlign w:val="bottom"/>
          </w:tcPr>
          <w:p w14:paraId="594FF31D" w14:textId="77777777" w:rsidR="008771F8" w:rsidRPr="00623946" w:rsidRDefault="008771F8" w:rsidP="000C7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36" w:type="dxa"/>
            <w:vAlign w:val="bottom"/>
          </w:tcPr>
          <w:p w14:paraId="6B2E7699" w14:textId="77777777" w:rsidR="008771F8" w:rsidRPr="00623946" w:rsidRDefault="008771F8" w:rsidP="000C7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9" w:type="dxa"/>
          </w:tcPr>
          <w:p w14:paraId="7088CE54" w14:textId="77777777" w:rsidR="008771F8" w:rsidRPr="00623946" w:rsidRDefault="008771F8" w:rsidP="000C7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2562</w:t>
            </w:r>
          </w:p>
        </w:tc>
        <w:tc>
          <w:tcPr>
            <w:tcW w:w="243" w:type="dxa"/>
          </w:tcPr>
          <w:p w14:paraId="4B606B5E" w14:textId="77777777" w:rsidR="008771F8" w:rsidRDefault="008771F8" w:rsidP="000C7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25" w:type="dxa"/>
          </w:tcPr>
          <w:p w14:paraId="4D03E2EB" w14:textId="09D180A9" w:rsidR="008771F8" w:rsidRPr="00657E3D" w:rsidRDefault="008771F8" w:rsidP="000C7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9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57E3D">
              <w:rPr>
                <w:rFonts w:asciiTheme="majorBidi" w:hAnsiTheme="majorBidi" w:cstheme="majorBidi" w:hint="cs"/>
                <w:sz w:val="24"/>
                <w:szCs w:val="24"/>
                <w:cs/>
              </w:rPr>
              <w:t>นโยบาย</w:t>
            </w:r>
            <w:r w:rsidR="00694B12">
              <w:rPr>
                <w:rFonts w:asciiTheme="majorBidi" w:hAnsiTheme="majorBidi" w:cstheme="majorBidi" w:hint="cs"/>
                <w:sz w:val="24"/>
                <w:szCs w:val="24"/>
                <w:cs/>
              </w:rPr>
              <w:t>การ</w:t>
            </w:r>
            <w:r w:rsidRPr="00657E3D">
              <w:rPr>
                <w:rFonts w:asciiTheme="majorBidi" w:hAnsiTheme="majorBidi" w:cstheme="majorBidi" w:hint="cs"/>
                <w:sz w:val="24"/>
                <w:szCs w:val="24"/>
                <w:cs/>
              </w:rPr>
              <w:t>บัญชี</w:t>
            </w:r>
          </w:p>
        </w:tc>
        <w:tc>
          <w:tcPr>
            <w:tcW w:w="241" w:type="dxa"/>
          </w:tcPr>
          <w:p w14:paraId="29252F2F" w14:textId="77777777" w:rsidR="008771F8" w:rsidRDefault="008771F8" w:rsidP="000C7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00" w:type="dxa"/>
          </w:tcPr>
          <w:p w14:paraId="128FE170" w14:textId="69E0921B" w:rsidR="008771F8" w:rsidRDefault="008771F8" w:rsidP="000C7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2563 </w:t>
            </w:r>
            <w:r w:rsidR="00694B12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-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ปรับปรุง</w:t>
            </w:r>
          </w:p>
        </w:tc>
        <w:tc>
          <w:tcPr>
            <w:tcW w:w="236" w:type="dxa"/>
          </w:tcPr>
          <w:p w14:paraId="34C8447A" w14:textId="77777777" w:rsidR="008771F8" w:rsidRDefault="008771F8" w:rsidP="000C7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69" w:type="dxa"/>
          </w:tcPr>
          <w:p w14:paraId="01F7DE68" w14:textId="77777777" w:rsidR="008771F8" w:rsidRDefault="008771F8" w:rsidP="000C7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1D1BE658" w14:textId="77777777" w:rsidR="008771F8" w:rsidRDefault="008771F8" w:rsidP="000C7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51" w:type="dxa"/>
          </w:tcPr>
          <w:p w14:paraId="5260780A" w14:textId="77777777" w:rsidR="008771F8" w:rsidRDefault="008771F8" w:rsidP="000C7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7" w:type="dxa"/>
          </w:tcPr>
          <w:p w14:paraId="59E9FFB5" w14:textId="77777777" w:rsidR="008771F8" w:rsidRDefault="008771F8" w:rsidP="000C7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35" w:type="dxa"/>
          </w:tcPr>
          <w:p w14:paraId="0103A810" w14:textId="77777777" w:rsidR="008771F8" w:rsidRDefault="008771F8" w:rsidP="000C7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2563</w:t>
            </w:r>
          </w:p>
        </w:tc>
      </w:tr>
      <w:tr w:rsidR="008771F8" w:rsidRPr="00623946" w14:paraId="5975B904" w14:textId="77777777" w:rsidTr="00694B12">
        <w:trPr>
          <w:tblHeader/>
        </w:trPr>
        <w:tc>
          <w:tcPr>
            <w:tcW w:w="2925" w:type="dxa"/>
            <w:shd w:val="clear" w:color="auto" w:fill="auto"/>
            <w:vAlign w:val="bottom"/>
          </w:tcPr>
          <w:p w14:paraId="01C4017F" w14:textId="77777777" w:rsidR="008771F8" w:rsidRPr="00623946" w:rsidRDefault="008771F8" w:rsidP="000C710B">
            <w:pPr>
              <w:pStyle w:val="acctfourfigures"/>
              <w:tabs>
                <w:tab w:val="clear" w:pos="765"/>
              </w:tabs>
              <w:spacing w:line="340" w:lineRule="exact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577A0516" w14:textId="77777777" w:rsidR="008771F8" w:rsidRPr="00623946" w:rsidRDefault="008771F8" w:rsidP="000C7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595" w:type="dxa"/>
            <w:gridSpan w:val="17"/>
          </w:tcPr>
          <w:p w14:paraId="7F221467" w14:textId="77777777" w:rsidR="008771F8" w:rsidRPr="00623946" w:rsidRDefault="008771F8" w:rsidP="000C7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9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623946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</w:rPr>
              <w:t>พั</w:t>
            </w:r>
            <w:r w:rsidRPr="00623946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นบาท)</w:t>
            </w:r>
          </w:p>
        </w:tc>
      </w:tr>
      <w:tr w:rsidR="008771F8" w:rsidRPr="00623946" w14:paraId="72AC2DB3" w14:textId="77777777" w:rsidTr="00694B12">
        <w:tc>
          <w:tcPr>
            <w:tcW w:w="2925" w:type="dxa"/>
            <w:shd w:val="clear" w:color="auto" w:fill="auto"/>
          </w:tcPr>
          <w:p w14:paraId="1447A333" w14:textId="77777777" w:rsidR="008771F8" w:rsidRPr="00623946" w:rsidRDefault="008771F8" w:rsidP="000C7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rPr>
                <w:rFonts w:asciiTheme="majorBidi" w:hAnsiTheme="majorBidi" w:cstheme="majorBidi"/>
                <w:i/>
                <w:iCs/>
                <w:color w:val="0000FF"/>
                <w:sz w:val="24"/>
                <w:szCs w:val="24"/>
              </w:rPr>
            </w:pPr>
            <w:r w:rsidRPr="0062394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270" w:type="dxa"/>
          </w:tcPr>
          <w:p w14:paraId="1B4C9FB7" w14:textId="77777777" w:rsidR="008771F8" w:rsidRPr="00623946" w:rsidRDefault="008771F8" w:rsidP="000C7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1" w:type="dxa"/>
            <w:vAlign w:val="bottom"/>
          </w:tcPr>
          <w:p w14:paraId="6597EE32" w14:textId="77777777" w:rsidR="008771F8" w:rsidRPr="004D0A56" w:rsidRDefault="008771F8" w:rsidP="000C7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1099CF48" w14:textId="77777777" w:rsidR="008771F8" w:rsidRPr="00885F96" w:rsidRDefault="008771F8" w:rsidP="000C7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77B1ABD5" w14:textId="77777777" w:rsidR="008771F8" w:rsidRPr="004D0A56" w:rsidRDefault="008771F8" w:rsidP="000C7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761A10CC" w14:textId="77777777" w:rsidR="008771F8" w:rsidRPr="00885F96" w:rsidRDefault="008771F8" w:rsidP="000C7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0" w:type="dxa"/>
            <w:vAlign w:val="bottom"/>
          </w:tcPr>
          <w:p w14:paraId="61035D37" w14:textId="77777777" w:rsidR="008771F8" w:rsidRPr="004D0A56" w:rsidRDefault="008771F8" w:rsidP="000C7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591BF19A" w14:textId="77777777" w:rsidR="008771F8" w:rsidRPr="00885F96" w:rsidRDefault="008771F8" w:rsidP="000C7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9" w:type="dxa"/>
            <w:vAlign w:val="bottom"/>
          </w:tcPr>
          <w:p w14:paraId="20108CFF" w14:textId="77777777" w:rsidR="008771F8" w:rsidRPr="004D0A56" w:rsidRDefault="008771F8" w:rsidP="000C7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3" w:type="dxa"/>
          </w:tcPr>
          <w:p w14:paraId="35FDC344" w14:textId="77777777" w:rsidR="008771F8" w:rsidRPr="004D0A56" w:rsidRDefault="008771F8" w:rsidP="000C7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5" w:type="dxa"/>
          </w:tcPr>
          <w:p w14:paraId="6338DD1F" w14:textId="77777777" w:rsidR="008771F8" w:rsidRPr="004D0A56" w:rsidRDefault="008771F8" w:rsidP="000C7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1" w:type="dxa"/>
          </w:tcPr>
          <w:p w14:paraId="1787CACD" w14:textId="77777777" w:rsidR="008771F8" w:rsidRPr="004D0A56" w:rsidRDefault="008771F8" w:rsidP="000C7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0" w:type="dxa"/>
          </w:tcPr>
          <w:p w14:paraId="4F7BDA76" w14:textId="77777777" w:rsidR="008771F8" w:rsidRPr="004D0A56" w:rsidRDefault="008771F8" w:rsidP="000C7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5D78BF5A" w14:textId="77777777" w:rsidR="008771F8" w:rsidRPr="004D0A56" w:rsidRDefault="008771F8" w:rsidP="000C7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9" w:type="dxa"/>
          </w:tcPr>
          <w:p w14:paraId="7C51BB67" w14:textId="77777777" w:rsidR="008771F8" w:rsidRPr="004D0A56" w:rsidRDefault="008771F8" w:rsidP="000C7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668F6B35" w14:textId="77777777" w:rsidR="008771F8" w:rsidRPr="004D0A56" w:rsidRDefault="008771F8" w:rsidP="000C7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1" w:type="dxa"/>
          </w:tcPr>
          <w:p w14:paraId="2710B5C9" w14:textId="77777777" w:rsidR="008771F8" w:rsidRPr="004D0A56" w:rsidRDefault="008771F8" w:rsidP="000C7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7" w:type="dxa"/>
          </w:tcPr>
          <w:p w14:paraId="471A9837" w14:textId="77777777" w:rsidR="008771F8" w:rsidRPr="004D0A56" w:rsidRDefault="008771F8" w:rsidP="000C7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5" w:type="dxa"/>
          </w:tcPr>
          <w:p w14:paraId="624E58A9" w14:textId="77777777" w:rsidR="008771F8" w:rsidRPr="004D0A56" w:rsidRDefault="008771F8" w:rsidP="000C7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D30B9" w:rsidRPr="00623946" w14:paraId="0C6671D2" w14:textId="77777777" w:rsidTr="00694B12">
        <w:tc>
          <w:tcPr>
            <w:tcW w:w="2925" w:type="dxa"/>
            <w:shd w:val="clear" w:color="auto" w:fill="auto"/>
          </w:tcPr>
          <w:p w14:paraId="526211DB" w14:textId="77777777" w:rsidR="00ED30B9" w:rsidRPr="00623946" w:rsidRDefault="00ED30B9" w:rsidP="00ED3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rPr>
                <w:rFonts w:asciiTheme="majorBidi" w:hAnsiTheme="majorBidi" w:cstheme="majorBidi"/>
                <w:i/>
                <w:iCs/>
                <w:color w:val="0000FF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ลูกหนี้ตามสัญญาเช่าซื้อ</w:t>
            </w:r>
          </w:p>
        </w:tc>
        <w:tc>
          <w:tcPr>
            <w:tcW w:w="270" w:type="dxa"/>
          </w:tcPr>
          <w:p w14:paraId="1753D2B5" w14:textId="77777777" w:rsidR="00ED30B9" w:rsidRPr="00623946" w:rsidRDefault="00ED30B9" w:rsidP="00ED3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1" w:type="dxa"/>
            <w:vAlign w:val="bottom"/>
          </w:tcPr>
          <w:p w14:paraId="05C71C8F" w14:textId="686AED51" w:rsidR="00ED30B9" w:rsidRPr="004D0A56" w:rsidRDefault="00ED30B9" w:rsidP="00ED3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400A1">
              <w:rPr>
                <w:rFonts w:asciiTheme="majorBidi" w:hAnsiTheme="majorBidi" w:cstheme="majorBidi"/>
                <w:sz w:val="24"/>
                <w:szCs w:val="24"/>
              </w:rPr>
              <w:t>10,69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270" w:type="dxa"/>
            <w:vAlign w:val="bottom"/>
          </w:tcPr>
          <w:p w14:paraId="429F5345" w14:textId="77777777" w:rsidR="00ED30B9" w:rsidRPr="00885F96" w:rsidRDefault="00ED30B9" w:rsidP="00ED3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right="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754A562E" w14:textId="0A47AA2B" w:rsidR="00ED30B9" w:rsidRPr="004D0A56" w:rsidRDefault="00ED30B9" w:rsidP="00ED3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(588)</w:t>
            </w:r>
          </w:p>
        </w:tc>
        <w:tc>
          <w:tcPr>
            <w:tcW w:w="236" w:type="dxa"/>
            <w:vAlign w:val="bottom"/>
          </w:tcPr>
          <w:p w14:paraId="3FD913EE" w14:textId="77777777" w:rsidR="00ED30B9" w:rsidRPr="00885F96" w:rsidRDefault="00ED30B9" w:rsidP="00ED3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0" w:type="dxa"/>
            <w:vAlign w:val="bottom"/>
          </w:tcPr>
          <w:p w14:paraId="05DE56A0" w14:textId="74D92C6A" w:rsidR="00ED30B9" w:rsidRPr="004D0A56" w:rsidRDefault="00ED30B9" w:rsidP="00A31D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42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3DADDE57" w14:textId="77777777" w:rsidR="00ED30B9" w:rsidRPr="00885F96" w:rsidRDefault="00ED30B9" w:rsidP="00ED3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right="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9" w:type="dxa"/>
            <w:vAlign w:val="bottom"/>
          </w:tcPr>
          <w:p w14:paraId="52377B82" w14:textId="18CC6985" w:rsidR="00ED30B9" w:rsidRPr="004D0A56" w:rsidRDefault="00ED30B9" w:rsidP="00ED3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10,109</w:t>
            </w:r>
          </w:p>
        </w:tc>
        <w:tc>
          <w:tcPr>
            <w:tcW w:w="243" w:type="dxa"/>
          </w:tcPr>
          <w:p w14:paraId="358A0424" w14:textId="77777777" w:rsidR="00ED30B9" w:rsidRPr="004D0A56" w:rsidRDefault="00ED30B9" w:rsidP="00ED3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5" w:type="dxa"/>
          </w:tcPr>
          <w:p w14:paraId="0ACDB1B9" w14:textId="7C998F15" w:rsidR="00ED30B9" w:rsidRPr="004D0A56" w:rsidRDefault="00ED30B9" w:rsidP="00ED3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574</w:t>
            </w:r>
          </w:p>
        </w:tc>
        <w:tc>
          <w:tcPr>
            <w:tcW w:w="241" w:type="dxa"/>
          </w:tcPr>
          <w:p w14:paraId="1027B51E" w14:textId="77777777" w:rsidR="00ED30B9" w:rsidRPr="004D0A56" w:rsidRDefault="00ED30B9" w:rsidP="00ED3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0" w:type="dxa"/>
          </w:tcPr>
          <w:p w14:paraId="5E5BE822" w14:textId="593CC852" w:rsidR="00ED30B9" w:rsidRPr="004D0A56" w:rsidRDefault="00ED30B9" w:rsidP="00ED3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10,683</w:t>
            </w:r>
          </w:p>
        </w:tc>
        <w:tc>
          <w:tcPr>
            <w:tcW w:w="236" w:type="dxa"/>
          </w:tcPr>
          <w:p w14:paraId="06E54EF3" w14:textId="77777777" w:rsidR="00ED30B9" w:rsidRPr="004D0A56" w:rsidRDefault="00ED30B9" w:rsidP="00ED3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9" w:type="dxa"/>
            <w:vAlign w:val="bottom"/>
          </w:tcPr>
          <w:p w14:paraId="261277A7" w14:textId="69C5B4BD" w:rsidR="00ED30B9" w:rsidRPr="004D0A56" w:rsidRDefault="00ED30B9" w:rsidP="00ED3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1,213</w:t>
            </w:r>
          </w:p>
        </w:tc>
        <w:tc>
          <w:tcPr>
            <w:tcW w:w="236" w:type="dxa"/>
          </w:tcPr>
          <w:p w14:paraId="2D84FE10" w14:textId="77777777" w:rsidR="00ED30B9" w:rsidRPr="004D0A56" w:rsidRDefault="00ED30B9" w:rsidP="00ED3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1" w:type="dxa"/>
            <w:vAlign w:val="bottom"/>
          </w:tcPr>
          <w:p w14:paraId="62136EB9" w14:textId="3491187C" w:rsidR="00ED30B9" w:rsidRPr="004D0A56" w:rsidRDefault="00ED30B9" w:rsidP="00A31D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42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7" w:type="dxa"/>
          </w:tcPr>
          <w:p w14:paraId="1E8B90EA" w14:textId="77777777" w:rsidR="00ED30B9" w:rsidRPr="004D0A56" w:rsidRDefault="00ED30B9" w:rsidP="00ED3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5" w:type="dxa"/>
            <w:vAlign w:val="bottom"/>
          </w:tcPr>
          <w:p w14:paraId="6B433573" w14:textId="5137699E" w:rsidR="00ED30B9" w:rsidRPr="004D0A56" w:rsidRDefault="00ED30B9" w:rsidP="00ED3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11,896</w:t>
            </w:r>
          </w:p>
        </w:tc>
      </w:tr>
      <w:tr w:rsidR="00ED30B9" w:rsidRPr="00623946" w14:paraId="26CAF01C" w14:textId="77777777" w:rsidTr="00694B12">
        <w:tc>
          <w:tcPr>
            <w:tcW w:w="2925" w:type="dxa"/>
            <w:shd w:val="clear" w:color="auto" w:fill="auto"/>
          </w:tcPr>
          <w:p w14:paraId="51292E46" w14:textId="77777777" w:rsidR="00ED30B9" w:rsidRPr="000A6761" w:rsidRDefault="00ED30B9" w:rsidP="00ED3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472E5">
              <w:rPr>
                <w:rFonts w:asciiTheme="majorBidi" w:hAnsiTheme="majorBidi" w:hint="cs"/>
                <w:sz w:val="24"/>
                <w:szCs w:val="24"/>
                <w:cs/>
              </w:rPr>
              <w:t>สินค้าคงเหลือ</w:t>
            </w:r>
          </w:p>
        </w:tc>
        <w:tc>
          <w:tcPr>
            <w:tcW w:w="270" w:type="dxa"/>
          </w:tcPr>
          <w:p w14:paraId="33E11AFB" w14:textId="77777777" w:rsidR="00ED30B9" w:rsidRPr="00623946" w:rsidRDefault="00ED30B9" w:rsidP="00ED3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1" w:type="dxa"/>
            <w:vAlign w:val="bottom"/>
          </w:tcPr>
          <w:p w14:paraId="5DD4EA12" w14:textId="691F2D44" w:rsidR="00ED30B9" w:rsidRPr="004D0A56" w:rsidRDefault="00ED30B9" w:rsidP="00ED3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400A1">
              <w:rPr>
                <w:rFonts w:asciiTheme="majorBidi" w:hAnsiTheme="majorBidi" w:cstheme="majorBidi"/>
                <w:sz w:val="24"/>
                <w:szCs w:val="24"/>
              </w:rPr>
              <w:t>701</w:t>
            </w:r>
          </w:p>
        </w:tc>
        <w:tc>
          <w:tcPr>
            <w:tcW w:w="270" w:type="dxa"/>
            <w:vAlign w:val="bottom"/>
          </w:tcPr>
          <w:p w14:paraId="4C249B0A" w14:textId="77777777" w:rsidR="00ED30B9" w:rsidRPr="00885F96" w:rsidRDefault="00ED30B9" w:rsidP="00ED3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right="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335CBB0E" w14:textId="7A57F481" w:rsidR="00ED30B9" w:rsidRPr="004D0A56" w:rsidRDefault="00ED30B9" w:rsidP="00ED3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487</w:t>
            </w:r>
          </w:p>
        </w:tc>
        <w:tc>
          <w:tcPr>
            <w:tcW w:w="236" w:type="dxa"/>
            <w:vAlign w:val="bottom"/>
          </w:tcPr>
          <w:p w14:paraId="0780DB8F" w14:textId="77777777" w:rsidR="00ED30B9" w:rsidRPr="00885F96" w:rsidRDefault="00ED30B9" w:rsidP="00ED3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0" w:type="dxa"/>
            <w:vAlign w:val="bottom"/>
          </w:tcPr>
          <w:p w14:paraId="7573BDC2" w14:textId="4A89DF89" w:rsidR="00ED30B9" w:rsidRPr="004D0A56" w:rsidRDefault="00ED30B9" w:rsidP="00A31D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42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7443C03F" w14:textId="77777777" w:rsidR="00ED30B9" w:rsidRPr="00885F96" w:rsidRDefault="00ED30B9" w:rsidP="00ED3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right="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9" w:type="dxa"/>
            <w:vAlign w:val="bottom"/>
          </w:tcPr>
          <w:p w14:paraId="66332BFE" w14:textId="74F8D9E5" w:rsidR="00ED30B9" w:rsidRPr="004D0A56" w:rsidRDefault="00ED30B9" w:rsidP="00ED3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1,188</w:t>
            </w:r>
          </w:p>
        </w:tc>
        <w:tc>
          <w:tcPr>
            <w:tcW w:w="243" w:type="dxa"/>
          </w:tcPr>
          <w:p w14:paraId="542B99E5" w14:textId="77777777" w:rsidR="00ED30B9" w:rsidRPr="004D0A56" w:rsidRDefault="00ED30B9" w:rsidP="00ED3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5" w:type="dxa"/>
            <w:vAlign w:val="bottom"/>
          </w:tcPr>
          <w:p w14:paraId="27BBD23D" w14:textId="28A56C04" w:rsidR="00ED30B9" w:rsidRPr="004D0A56" w:rsidRDefault="00ED30B9" w:rsidP="00A31D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42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1" w:type="dxa"/>
          </w:tcPr>
          <w:p w14:paraId="6B7D4526" w14:textId="77777777" w:rsidR="00ED30B9" w:rsidRPr="004D0A56" w:rsidRDefault="00ED30B9" w:rsidP="00ED3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0" w:type="dxa"/>
            <w:vAlign w:val="bottom"/>
          </w:tcPr>
          <w:p w14:paraId="3FD2BE96" w14:textId="7BBB499D" w:rsidR="00ED30B9" w:rsidRPr="004D0A56" w:rsidRDefault="00ED30B9" w:rsidP="00ED3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1,188</w:t>
            </w:r>
          </w:p>
        </w:tc>
        <w:tc>
          <w:tcPr>
            <w:tcW w:w="236" w:type="dxa"/>
          </w:tcPr>
          <w:p w14:paraId="12E65D08" w14:textId="77777777" w:rsidR="00ED30B9" w:rsidRPr="004D0A56" w:rsidRDefault="00ED30B9" w:rsidP="00ED3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9" w:type="dxa"/>
            <w:vAlign w:val="bottom"/>
          </w:tcPr>
          <w:p w14:paraId="2A8BBBE6" w14:textId="60B3B477" w:rsidR="00ED30B9" w:rsidRPr="004D0A56" w:rsidRDefault="00ED30B9" w:rsidP="00ED3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692</w:t>
            </w:r>
          </w:p>
        </w:tc>
        <w:tc>
          <w:tcPr>
            <w:tcW w:w="236" w:type="dxa"/>
          </w:tcPr>
          <w:p w14:paraId="4DB41EAD" w14:textId="77777777" w:rsidR="00ED30B9" w:rsidRPr="004D0A56" w:rsidRDefault="00ED30B9" w:rsidP="00ED3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1" w:type="dxa"/>
            <w:vAlign w:val="bottom"/>
          </w:tcPr>
          <w:p w14:paraId="1209AE90" w14:textId="3D652C35" w:rsidR="00ED30B9" w:rsidRPr="004D0A56" w:rsidRDefault="00ED30B9" w:rsidP="00A31D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42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7" w:type="dxa"/>
          </w:tcPr>
          <w:p w14:paraId="187A8A61" w14:textId="77777777" w:rsidR="00ED30B9" w:rsidRPr="004D0A56" w:rsidRDefault="00ED30B9" w:rsidP="00ED3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5" w:type="dxa"/>
            <w:vAlign w:val="bottom"/>
          </w:tcPr>
          <w:p w14:paraId="301B6A54" w14:textId="55DBB920" w:rsidR="00ED30B9" w:rsidRPr="004D0A56" w:rsidRDefault="00ED30B9" w:rsidP="00ED3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1,880</w:t>
            </w:r>
          </w:p>
        </w:tc>
      </w:tr>
      <w:tr w:rsidR="00ED30B9" w:rsidRPr="00623946" w14:paraId="04A265D4" w14:textId="77777777" w:rsidTr="00694B12">
        <w:tc>
          <w:tcPr>
            <w:tcW w:w="2925" w:type="dxa"/>
            <w:shd w:val="clear" w:color="auto" w:fill="auto"/>
          </w:tcPr>
          <w:p w14:paraId="526A229C" w14:textId="77777777" w:rsidR="00ED30B9" w:rsidRDefault="00ED30B9" w:rsidP="00ED3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เงินลงทุนในบริษัทย่อย</w:t>
            </w:r>
          </w:p>
        </w:tc>
        <w:tc>
          <w:tcPr>
            <w:tcW w:w="270" w:type="dxa"/>
          </w:tcPr>
          <w:p w14:paraId="4CBE9C9A" w14:textId="77777777" w:rsidR="00ED30B9" w:rsidRPr="00623946" w:rsidRDefault="00ED30B9" w:rsidP="00ED3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1" w:type="dxa"/>
            <w:vAlign w:val="bottom"/>
          </w:tcPr>
          <w:p w14:paraId="478AA94B" w14:textId="6C1878AB" w:rsidR="00ED30B9" w:rsidRPr="004D0A56" w:rsidRDefault="00ED30B9" w:rsidP="00ED3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400A1">
              <w:rPr>
                <w:rFonts w:asciiTheme="majorBidi" w:hAnsiTheme="majorBidi" w:cstheme="majorBidi"/>
                <w:sz w:val="24"/>
                <w:szCs w:val="24"/>
              </w:rPr>
              <w:t>2,364</w:t>
            </w:r>
          </w:p>
        </w:tc>
        <w:tc>
          <w:tcPr>
            <w:tcW w:w="270" w:type="dxa"/>
            <w:vAlign w:val="bottom"/>
          </w:tcPr>
          <w:p w14:paraId="2D8D8AEC" w14:textId="77777777" w:rsidR="00ED30B9" w:rsidRPr="00885F96" w:rsidRDefault="00ED30B9" w:rsidP="00ED3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right="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2A17500F" w14:textId="1B4C049B" w:rsidR="00ED30B9" w:rsidRPr="004D0A56" w:rsidRDefault="00ED30B9" w:rsidP="00A31D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42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5B671E7F" w14:textId="77777777" w:rsidR="00ED30B9" w:rsidRPr="00885F96" w:rsidRDefault="00ED30B9" w:rsidP="00ED3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0" w:type="dxa"/>
            <w:vAlign w:val="bottom"/>
          </w:tcPr>
          <w:p w14:paraId="1E09E02E" w14:textId="26515C85" w:rsidR="00ED30B9" w:rsidRPr="004D0A56" w:rsidRDefault="00ED30B9" w:rsidP="00A31D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42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7BEA09B7" w14:textId="77777777" w:rsidR="00ED30B9" w:rsidRPr="00885F96" w:rsidRDefault="00ED30B9" w:rsidP="00ED3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right="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9" w:type="dxa"/>
            <w:vAlign w:val="bottom"/>
          </w:tcPr>
          <w:p w14:paraId="5C83BCD8" w14:textId="09CC2A72" w:rsidR="00ED30B9" w:rsidRPr="004D0A56" w:rsidRDefault="00ED30B9" w:rsidP="00ED3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2,364</w:t>
            </w:r>
          </w:p>
        </w:tc>
        <w:tc>
          <w:tcPr>
            <w:tcW w:w="243" w:type="dxa"/>
          </w:tcPr>
          <w:p w14:paraId="44F0A4FA" w14:textId="77777777" w:rsidR="00ED30B9" w:rsidRPr="004D0A56" w:rsidRDefault="00ED30B9" w:rsidP="00ED3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5" w:type="dxa"/>
            <w:vAlign w:val="bottom"/>
          </w:tcPr>
          <w:p w14:paraId="5EF5E3FC" w14:textId="6D2DB117" w:rsidR="00ED30B9" w:rsidRPr="004D0A56" w:rsidRDefault="00ED30B9" w:rsidP="00A31D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42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1" w:type="dxa"/>
          </w:tcPr>
          <w:p w14:paraId="1A381A3C" w14:textId="77777777" w:rsidR="00ED30B9" w:rsidRPr="004D0A56" w:rsidRDefault="00ED30B9" w:rsidP="00ED3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0" w:type="dxa"/>
            <w:vAlign w:val="bottom"/>
          </w:tcPr>
          <w:p w14:paraId="7553218C" w14:textId="5B03F48F" w:rsidR="00ED30B9" w:rsidRPr="004D0A56" w:rsidRDefault="00ED30B9" w:rsidP="00ED3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2,364</w:t>
            </w:r>
          </w:p>
        </w:tc>
        <w:tc>
          <w:tcPr>
            <w:tcW w:w="236" w:type="dxa"/>
          </w:tcPr>
          <w:p w14:paraId="113AE914" w14:textId="77777777" w:rsidR="00ED30B9" w:rsidRPr="004D0A56" w:rsidRDefault="00ED30B9" w:rsidP="00ED3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9" w:type="dxa"/>
            <w:vAlign w:val="bottom"/>
          </w:tcPr>
          <w:p w14:paraId="1C0C696D" w14:textId="691F1218" w:rsidR="00ED30B9" w:rsidRPr="004D0A56" w:rsidRDefault="00ED30B9" w:rsidP="00ED3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(2,364)</w:t>
            </w:r>
          </w:p>
        </w:tc>
        <w:tc>
          <w:tcPr>
            <w:tcW w:w="236" w:type="dxa"/>
          </w:tcPr>
          <w:p w14:paraId="2335472D" w14:textId="77777777" w:rsidR="00ED30B9" w:rsidRPr="004D0A56" w:rsidRDefault="00ED30B9" w:rsidP="00ED3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1" w:type="dxa"/>
            <w:vAlign w:val="bottom"/>
          </w:tcPr>
          <w:p w14:paraId="4DF85540" w14:textId="6D5DBAF4" w:rsidR="00ED30B9" w:rsidRPr="004D0A56" w:rsidRDefault="00ED30B9" w:rsidP="00A31D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42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7" w:type="dxa"/>
          </w:tcPr>
          <w:p w14:paraId="4AEB522A" w14:textId="77777777" w:rsidR="00ED30B9" w:rsidRPr="004D0A56" w:rsidRDefault="00ED30B9" w:rsidP="00ED3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5" w:type="dxa"/>
            <w:vAlign w:val="bottom"/>
          </w:tcPr>
          <w:p w14:paraId="40BBEDE6" w14:textId="6959DB96" w:rsidR="00ED30B9" w:rsidRPr="004D0A56" w:rsidRDefault="00ED30B9" w:rsidP="00A31D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42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694B12" w:rsidRPr="00623946" w14:paraId="6930A073" w14:textId="77777777" w:rsidTr="00694B12">
        <w:tc>
          <w:tcPr>
            <w:tcW w:w="2925" w:type="dxa"/>
            <w:shd w:val="clear" w:color="auto" w:fill="auto"/>
          </w:tcPr>
          <w:p w14:paraId="3BE9BB9C" w14:textId="6F8786ED" w:rsidR="00694B12" w:rsidRDefault="00694B12" w:rsidP="00694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อุปกรณ์</w:t>
            </w:r>
          </w:p>
        </w:tc>
        <w:tc>
          <w:tcPr>
            <w:tcW w:w="270" w:type="dxa"/>
          </w:tcPr>
          <w:p w14:paraId="10CF2F35" w14:textId="77777777" w:rsidR="00694B12" w:rsidRPr="00623946" w:rsidRDefault="00694B12" w:rsidP="00694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1" w:type="dxa"/>
            <w:vAlign w:val="bottom"/>
          </w:tcPr>
          <w:p w14:paraId="7752CE6E" w14:textId="01DA38B4" w:rsidR="00694B12" w:rsidRPr="004D0A56" w:rsidRDefault="00694B12" w:rsidP="00694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400A1">
              <w:rPr>
                <w:rFonts w:asciiTheme="majorBidi" w:hAnsiTheme="majorBidi" w:cstheme="majorBidi"/>
                <w:sz w:val="24"/>
                <w:szCs w:val="24"/>
              </w:rPr>
              <w:t>58</w:t>
            </w:r>
          </w:p>
        </w:tc>
        <w:tc>
          <w:tcPr>
            <w:tcW w:w="270" w:type="dxa"/>
            <w:vAlign w:val="bottom"/>
          </w:tcPr>
          <w:p w14:paraId="3EC64B6C" w14:textId="77777777" w:rsidR="00694B12" w:rsidRPr="00885F96" w:rsidRDefault="00694B12" w:rsidP="00694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right="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584832A5" w14:textId="4E597F01" w:rsidR="00694B12" w:rsidRPr="004D0A56" w:rsidRDefault="00694B12" w:rsidP="00694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42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64CBB78F" w14:textId="77777777" w:rsidR="00694B12" w:rsidRPr="00885F96" w:rsidRDefault="00694B12" w:rsidP="00694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0" w:type="dxa"/>
            <w:vAlign w:val="bottom"/>
          </w:tcPr>
          <w:p w14:paraId="764DDE0F" w14:textId="1A571450" w:rsidR="00694B12" w:rsidRPr="004D0A56" w:rsidRDefault="00694B12" w:rsidP="00694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42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244CE1FB" w14:textId="77777777" w:rsidR="00694B12" w:rsidRPr="00885F96" w:rsidRDefault="00694B12" w:rsidP="00694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right="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9" w:type="dxa"/>
            <w:vAlign w:val="bottom"/>
          </w:tcPr>
          <w:p w14:paraId="34862FD4" w14:textId="7884FB74" w:rsidR="00694B12" w:rsidRPr="004D0A56" w:rsidRDefault="00694B12" w:rsidP="00694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58</w:t>
            </w:r>
          </w:p>
        </w:tc>
        <w:tc>
          <w:tcPr>
            <w:tcW w:w="243" w:type="dxa"/>
          </w:tcPr>
          <w:p w14:paraId="1AE5A319" w14:textId="77777777" w:rsidR="00694B12" w:rsidRPr="004D0A56" w:rsidRDefault="00694B12" w:rsidP="00694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5" w:type="dxa"/>
            <w:vAlign w:val="bottom"/>
          </w:tcPr>
          <w:p w14:paraId="76AEA9B4" w14:textId="0CEF9ED1" w:rsidR="00694B12" w:rsidRPr="004D0A56" w:rsidRDefault="00694B12" w:rsidP="00694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42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1" w:type="dxa"/>
          </w:tcPr>
          <w:p w14:paraId="25B1645D" w14:textId="77777777" w:rsidR="00694B12" w:rsidRPr="004D0A56" w:rsidRDefault="00694B12" w:rsidP="00694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0" w:type="dxa"/>
            <w:vAlign w:val="bottom"/>
          </w:tcPr>
          <w:p w14:paraId="216414EF" w14:textId="41C9FAC6" w:rsidR="00694B12" w:rsidRPr="004D0A56" w:rsidRDefault="00694B12" w:rsidP="00694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58</w:t>
            </w:r>
          </w:p>
        </w:tc>
        <w:tc>
          <w:tcPr>
            <w:tcW w:w="236" w:type="dxa"/>
          </w:tcPr>
          <w:p w14:paraId="1783E3CD" w14:textId="77777777" w:rsidR="00694B12" w:rsidRPr="004D0A56" w:rsidRDefault="00694B12" w:rsidP="00694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9" w:type="dxa"/>
            <w:vAlign w:val="bottom"/>
          </w:tcPr>
          <w:p w14:paraId="39C6F42F" w14:textId="68060CE4" w:rsidR="00694B12" w:rsidRPr="004D0A56" w:rsidRDefault="00694B12" w:rsidP="00694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42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20927835" w14:textId="77777777" w:rsidR="00694B12" w:rsidRPr="004D0A56" w:rsidRDefault="00694B12" w:rsidP="00694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1" w:type="dxa"/>
            <w:vAlign w:val="bottom"/>
          </w:tcPr>
          <w:p w14:paraId="2E1A4785" w14:textId="3FDA0A57" w:rsidR="00694B12" w:rsidRPr="004D0A56" w:rsidRDefault="00694B12" w:rsidP="00694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42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7" w:type="dxa"/>
          </w:tcPr>
          <w:p w14:paraId="413690FC" w14:textId="77777777" w:rsidR="00694B12" w:rsidRPr="004D0A56" w:rsidRDefault="00694B12" w:rsidP="00694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5" w:type="dxa"/>
            <w:vAlign w:val="bottom"/>
          </w:tcPr>
          <w:p w14:paraId="6564DAF4" w14:textId="3749F6F7" w:rsidR="00694B12" w:rsidRPr="004D0A56" w:rsidRDefault="00694B12" w:rsidP="00694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58</w:t>
            </w:r>
          </w:p>
        </w:tc>
      </w:tr>
      <w:tr w:rsidR="00ED30B9" w:rsidRPr="00623946" w14:paraId="580C9F65" w14:textId="77777777" w:rsidTr="00694B12">
        <w:tc>
          <w:tcPr>
            <w:tcW w:w="2925" w:type="dxa"/>
            <w:shd w:val="clear" w:color="auto" w:fill="auto"/>
          </w:tcPr>
          <w:p w14:paraId="65291E40" w14:textId="77777777" w:rsidR="00ED30B9" w:rsidRPr="00623946" w:rsidRDefault="00ED30B9" w:rsidP="00ED3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rPr>
                <w:rFonts w:asciiTheme="majorBidi" w:hAnsiTheme="majorBidi" w:cstheme="majorBidi"/>
                <w:i/>
                <w:iCs/>
                <w:color w:val="0000FF"/>
                <w:sz w:val="24"/>
                <w:szCs w:val="24"/>
                <w:cs/>
              </w:rPr>
            </w:pPr>
            <w:r w:rsidRPr="003C3719">
              <w:rPr>
                <w:rFonts w:asciiTheme="majorBidi" w:hAnsiTheme="majorBidi" w:hint="cs"/>
                <w:sz w:val="24"/>
                <w:szCs w:val="24"/>
                <w:cs/>
              </w:rPr>
              <w:t>ประมาณการหนี้สิน</w:t>
            </w:r>
            <w:r>
              <w:rPr>
                <w:rFonts w:asciiTheme="majorBidi" w:hAnsiTheme="majorBidi" w:hint="cs"/>
                <w:sz w:val="24"/>
                <w:szCs w:val="24"/>
                <w:cs/>
              </w:rPr>
              <w:t>การรับประกันสินค้า</w:t>
            </w:r>
          </w:p>
        </w:tc>
        <w:tc>
          <w:tcPr>
            <w:tcW w:w="270" w:type="dxa"/>
          </w:tcPr>
          <w:p w14:paraId="757A6BD7" w14:textId="77777777" w:rsidR="00ED30B9" w:rsidRPr="00623946" w:rsidRDefault="00ED30B9" w:rsidP="00ED3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1" w:type="dxa"/>
            <w:vAlign w:val="bottom"/>
          </w:tcPr>
          <w:p w14:paraId="74881B33" w14:textId="2BBDF92E" w:rsidR="00ED30B9" w:rsidRPr="004D0A56" w:rsidRDefault="00ED30B9" w:rsidP="00ED3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400A1">
              <w:rPr>
                <w:rFonts w:asciiTheme="majorBidi" w:hAnsiTheme="majorBidi" w:cstheme="majorBidi"/>
                <w:sz w:val="24"/>
                <w:szCs w:val="24"/>
              </w:rPr>
              <w:t>1,19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270" w:type="dxa"/>
            <w:vAlign w:val="bottom"/>
          </w:tcPr>
          <w:p w14:paraId="24887CB9" w14:textId="77777777" w:rsidR="00ED30B9" w:rsidRPr="00885F96" w:rsidRDefault="00ED30B9" w:rsidP="00ED3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right="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23258F2A" w14:textId="5A6A3B41" w:rsidR="00ED30B9" w:rsidRPr="004D0A56" w:rsidRDefault="00ED30B9" w:rsidP="00ED3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933</w:t>
            </w:r>
          </w:p>
        </w:tc>
        <w:tc>
          <w:tcPr>
            <w:tcW w:w="236" w:type="dxa"/>
            <w:vAlign w:val="bottom"/>
          </w:tcPr>
          <w:p w14:paraId="72F1FC72" w14:textId="77777777" w:rsidR="00ED30B9" w:rsidRPr="00885F96" w:rsidRDefault="00ED30B9" w:rsidP="00ED3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0" w:type="dxa"/>
            <w:vAlign w:val="bottom"/>
          </w:tcPr>
          <w:p w14:paraId="486E987A" w14:textId="19B30B2B" w:rsidR="00ED30B9" w:rsidRPr="004D0A56" w:rsidRDefault="00ED30B9" w:rsidP="00A31D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42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55DC4BEC" w14:textId="77777777" w:rsidR="00ED30B9" w:rsidRPr="00885F96" w:rsidRDefault="00ED30B9" w:rsidP="00ED3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right="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9" w:type="dxa"/>
            <w:vAlign w:val="bottom"/>
          </w:tcPr>
          <w:p w14:paraId="7F598122" w14:textId="20AF7925" w:rsidR="00ED30B9" w:rsidRPr="004D0A56" w:rsidRDefault="00ED30B9" w:rsidP="00ED3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2,127</w:t>
            </w:r>
          </w:p>
        </w:tc>
        <w:tc>
          <w:tcPr>
            <w:tcW w:w="243" w:type="dxa"/>
          </w:tcPr>
          <w:p w14:paraId="27BC04D7" w14:textId="77777777" w:rsidR="00ED30B9" w:rsidRPr="004D0A56" w:rsidRDefault="00ED30B9" w:rsidP="00ED3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5" w:type="dxa"/>
            <w:vAlign w:val="bottom"/>
          </w:tcPr>
          <w:p w14:paraId="73127FF3" w14:textId="5FAC7B49" w:rsidR="00ED30B9" w:rsidRPr="004D0A56" w:rsidRDefault="00ED30B9" w:rsidP="00A31D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42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1" w:type="dxa"/>
          </w:tcPr>
          <w:p w14:paraId="27C370EF" w14:textId="77777777" w:rsidR="00ED30B9" w:rsidRPr="004D0A56" w:rsidRDefault="00ED30B9" w:rsidP="00ED3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0" w:type="dxa"/>
            <w:vAlign w:val="bottom"/>
          </w:tcPr>
          <w:p w14:paraId="0FD04AC8" w14:textId="7CA65C30" w:rsidR="00ED30B9" w:rsidRPr="004D0A56" w:rsidRDefault="00ED30B9" w:rsidP="00ED3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2,127</w:t>
            </w:r>
          </w:p>
        </w:tc>
        <w:tc>
          <w:tcPr>
            <w:tcW w:w="236" w:type="dxa"/>
          </w:tcPr>
          <w:p w14:paraId="44D198D9" w14:textId="77777777" w:rsidR="00ED30B9" w:rsidRPr="004D0A56" w:rsidRDefault="00ED30B9" w:rsidP="00ED3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9" w:type="dxa"/>
            <w:vAlign w:val="bottom"/>
          </w:tcPr>
          <w:p w14:paraId="37E18D88" w14:textId="4B296F6D" w:rsidR="00ED30B9" w:rsidRPr="004D0A56" w:rsidRDefault="00ED30B9" w:rsidP="00ED3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1,598</w:t>
            </w:r>
          </w:p>
        </w:tc>
        <w:tc>
          <w:tcPr>
            <w:tcW w:w="236" w:type="dxa"/>
          </w:tcPr>
          <w:p w14:paraId="62FF65EF" w14:textId="77777777" w:rsidR="00ED30B9" w:rsidRPr="004D0A56" w:rsidRDefault="00ED30B9" w:rsidP="00ED3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1" w:type="dxa"/>
            <w:vAlign w:val="bottom"/>
          </w:tcPr>
          <w:p w14:paraId="7AF65F42" w14:textId="2ACB946F" w:rsidR="00ED30B9" w:rsidRPr="004D0A56" w:rsidRDefault="00ED30B9" w:rsidP="00A31D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42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7" w:type="dxa"/>
          </w:tcPr>
          <w:p w14:paraId="58B15439" w14:textId="77777777" w:rsidR="00ED30B9" w:rsidRPr="004D0A56" w:rsidRDefault="00ED30B9" w:rsidP="00ED3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5" w:type="dxa"/>
            <w:vAlign w:val="bottom"/>
          </w:tcPr>
          <w:p w14:paraId="25F8E241" w14:textId="2B9423AB" w:rsidR="00ED30B9" w:rsidRPr="004D0A56" w:rsidRDefault="00ED30B9" w:rsidP="00ED3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3,725</w:t>
            </w:r>
          </w:p>
        </w:tc>
      </w:tr>
      <w:tr w:rsidR="00ED30B9" w:rsidRPr="00623946" w14:paraId="08E44E1B" w14:textId="77777777" w:rsidTr="00694B12">
        <w:tc>
          <w:tcPr>
            <w:tcW w:w="2925" w:type="dxa"/>
            <w:shd w:val="clear" w:color="auto" w:fill="auto"/>
          </w:tcPr>
          <w:p w14:paraId="774BBFFA" w14:textId="77777777" w:rsidR="00ED30B9" w:rsidRPr="000A6761" w:rsidRDefault="00ED30B9" w:rsidP="00ED3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C3719">
              <w:rPr>
                <w:rFonts w:asciiTheme="majorBidi" w:hAnsiTheme="majorBidi" w:hint="cs"/>
                <w:sz w:val="24"/>
                <w:szCs w:val="24"/>
                <w:cs/>
              </w:rPr>
              <w:t>ประมาณการหนี้สิน</w:t>
            </w:r>
            <w:r>
              <w:rPr>
                <w:rFonts w:asciiTheme="majorBidi" w:hAnsiTheme="majorBidi" w:hint="cs"/>
                <w:sz w:val="24"/>
                <w:szCs w:val="24"/>
                <w:cs/>
              </w:rPr>
              <w:t>ผลประโยชน์พนักงาน</w:t>
            </w:r>
          </w:p>
        </w:tc>
        <w:tc>
          <w:tcPr>
            <w:tcW w:w="270" w:type="dxa"/>
          </w:tcPr>
          <w:p w14:paraId="3010D54E" w14:textId="77777777" w:rsidR="00ED30B9" w:rsidRPr="00623946" w:rsidRDefault="00ED30B9" w:rsidP="00ED3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1" w:type="dxa"/>
            <w:vAlign w:val="bottom"/>
          </w:tcPr>
          <w:p w14:paraId="10D3D201" w14:textId="320D1E80" w:rsidR="00ED30B9" w:rsidRPr="004D0A56" w:rsidRDefault="00ED30B9" w:rsidP="00ED3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D08F1">
              <w:rPr>
                <w:rFonts w:asciiTheme="majorBidi" w:hAnsiTheme="majorBidi" w:cstheme="majorBidi"/>
                <w:sz w:val="24"/>
                <w:szCs w:val="24"/>
              </w:rPr>
              <w:t>3,34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</w:tc>
        <w:tc>
          <w:tcPr>
            <w:tcW w:w="270" w:type="dxa"/>
            <w:vAlign w:val="bottom"/>
          </w:tcPr>
          <w:p w14:paraId="292C1A7A" w14:textId="77777777" w:rsidR="00ED30B9" w:rsidRPr="00885F96" w:rsidRDefault="00ED30B9" w:rsidP="00ED3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right="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1C0070F2" w14:textId="38700A0D" w:rsidR="00ED30B9" w:rsidRPr="004D0A56" w:rsidRDefault="00ED30B9" w:rsidP="00ED3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D08F1">
              <w:rPr>
                <w:rFonts w:asciiTheme="majorBidi" w:hAnsiTheme="majorBidi" w:cstheme="majorBidi"/>
                <w:sz w:val="24"/>
                <w:szCs w:val="24"/>
              </w:rPr>
              <w:t>(10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Pr="003D08F1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36" w:type="dxa"/>
            <w:vAlign w:val="bottom"/>
          </w:tcPr>
          <w:p w14:paraId="57F9B759" w14:textId="77777777" w:rsidR="00ED30B9" w:rsidRPr="00885F96" w:rsidRDefault="00ED30B9" w:rsidP="00ED3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0" w:type="dxa"/>
            <w:vAlign w:val="bottom"/>
          </w:tcPr>
          <w:p w14:paraId="21FBBD75" w14:textId="04C03CC1" w:rsidR="00ED30B9" w:rsidRPr="004D0A56" w:rsidRDefault="00ED30B9" w:rsidP="00ED3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D08F1">
              <w:rPr>
                <w:rFonts w:asciiTheme="majorBidi" w:hAnsiTheme="majorBidi" w:cstheme="majorBidi"/>
                <w:sz w:val="24"/>
                <w:szCs w:val="24"/>
              </w:rPr>
              <w:t>(250)</w:t>
            </w:r>
          </w:p>
        </w:tc>
        <w:tc>
          <w:tcPr>
            <w:tcW w:w="236" w:type="dxa"/>
            <w:vAlign w:val="bottom"/>
          </w:tcPr>
          <w:p w14:paraId="519FE91A" w14:textId="77777777" w:rsidR="00ED30B9" w:rsidRPr="00885F96" w:rsidRDefault="00ED30B9" w:rsidP="00ED3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right="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9" w:type="dxa"/>
            <w:vAlign w:val="bottom"/>
          </w:tcPr>
          <w:p w14:paraId="7EBE5BBD" w14:textId="06C7386B" w:rsidR="00ED30B9" w:rsidRPr="004D0A56" w:rsidRDefault="00ED30B9" w:rsidP="00ED3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D08F1">
              <w:rPr>
                <w:rFonts w:asciiTheme="majorBidi" w:hAnsiTheme="majorBidi" w:cstheme="majorBidi"/>
                <w:sz w:val="24"/>
                <w:szCs w:val="24"/>
              </w:rPr>
              <w:t>2,991</w:t>
            </w:r>
          </w:p>
        </w:tc>
        <w:tc>
          <w:tcPr>
            <w:tcW w:w="243" w:type="dxa"/>
          </w:tcPr>
          <w:p w14:paraId="67D264EF" w14:textId="77777777" w:rsidR="00ED30B9" w:rsidRPr="004D0A56" w:rsidRDefault="00ED30B9" w:rsidP="00ED3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5" w:type="dxa"/>
            <w:vAlign w:val="bottom"/>
          </w:tcPr>
          <w:p w14:paraId="0D7707A8" w14:textId="770284AB" w:rsidR="00ED30B9" w:rsidRPr="004D0A56" w:rsidRDefault="00ED30B9" w:rsidP="00A31D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42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1" w:type="dxa"/>
          </w:tcPr>
          <w:p w14:paraId="2A6D81EA" w14:textId="77777777" w:rsidR="00ED30B9" w:rsidRPr="004D0A56" w:rsidRDefault="00ED30B9" w:rsidP="00ED3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0" w:type="dxa"/>
            <w:vAlign w:val="bottom"/>
          </w:tcPr>
          <w:p w14:paraId="461DA53B" w14:textId="152B8A9C" w:rsidR="00ED30B9" w:rsidRPr="004D0A56" w:rsidRDefault="00ED30B9" w:rsidP="00ED3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77B3C">
              <w:rPr>
                <w:rFonts w:asciiTheme="majorBidi" w:hAnsiTheme="majorBidi" w:cstheme="majorBidi"/>
                <w:sz w:val="24"/>
                <w:szCs w:val="24"/>
              </w:rPr>
              <w:t>2,991</w:t>
            </w:r>
          </w:p>
        </w:tc>
        <w:tc>
          <w:tcPr>
            <w:tcW w:w="236" w:type="dxa"/>
          </w:tcPr>
          <w:p w14:paraId="7A589D40" w14:textId="77777777" w:rsidR="00ED30B9" w:rsidRPr="004D0A56" w:rsidRDefault="00ED30B9" w:rsidP="00ED3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9" w:type="dxa"/>
            <w:vAlign w:val="bottom"/>
          </w:tcPr>
          <w:p w14:paraId="349591C4" w14:textId="0FA49852" w:rsidR="00ED30B9" w:rsidRPr="004D0A56" w:rsidRDefault="00ED30B9" w:rsidP="00ED3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77B3C">
              <w:rPr>
                <w:rFonts w:asciiTheme="majorBidi" w:hAnsiTheme="majorBidi" w:cstheme="majorBidi"/>
                <w:sz w:val="24"/>
                <w:szCs w:val="24"/>
              </w:rPr>
              <w:t>(1,156)</w:t>
            </w:r>
          </w:p>
        </w:tc>
        <w:tc>
          <w:tcPr>
            <w:tcW w:w="236" w:type="dxa"/>
          </w:tcPr>
          <w:p w14:paraId="6905ED3C" w14:textId="77777777" w:rsidR="00ED30B9" w:rsidRPr="004D0A56" w:rsidRDefault="00ED30B9" w:rsidP="00ED3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1" w:type="dxa"/>
            <w:vAlign w:val="bottom"/>
          </w:tcPr>
          <w:p w14:paraId="236AF941" w14:textId="5F0A1E38" w:rsidR="00ED30B9" w:rsidRPr="004D0A56" w:rsidRDefault="00ED30B9" w:rsidP="00A31D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42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7" w:type="dxa"/>
          </w:tcPr>
          <w:p w14:paraId="59E90003" w14:textId="77777777" w:rsidR="00ED30B9" w:rsidRPr="004D0A56" w:rsidRDefault="00ED30B9" w:rsidP="00ED3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5" w:type="dxa"/>
            <w:vAlign w:val="bottom"/>
          </w:tcPr>
          <w:p w14:paraId="5AB26547" w14:textId="6D292AF7" w:rsidR="00ED30B9" w:rsidRPr="004D0A56" w:rsidRDefault="00ED30B9" w:rsidP="00ED3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77B3C">
              <w:rPr>
                <w:rFonts w:asciiTheme="majorBidi" w:hAnsiTheme="majorBidi" w:cstheme="majorBidi"/>
                <w:sz w:val="24"/>
                <w:szCs w:val="24"/>
              </w:rPr>
              <w:t>1,835</w:t>
            </w:r>
          </w:p>
        </w:tc>
      </w:tr>
      <w:tr w:rsidR="00ED30B9" w:rsidRPr="00623946" w14:paraId="6CA8704E" w14:textId="77777777" w:rsidTr="00694B12">
        <w:tc>
          <w:tcPr>
            <w:tcW w:w="2925" w:type="dxa"/>
            <w:shd w:val="clear" w:color="auto" w:fill="auto"/>
          </w:tcPr>
          <w:p w14:paraId="73BC7A8C" w14:textId="77777777" w:rsidR="00ED30B9" w:rsidRPr="000A6761" w:rsidRDefault="00ED30B9" w:rsidP="00ED3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2394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270" w:type="dxa"/>
          </w:tcPr>
          <w:p w14:paraId="20B643FF" w14:textId="77777777" w:rsidR="00ED30B9" w:rsidRPr="00623946" w:rsidRDefault="00ED30B9" w:rsidP="00ED3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5B6049" w14:textId="0F4F3F0D" w:rsidR="00ED30B9" w:rsidRPr="00A31D89" w:rsidRDefault="00792018" w:rsidP="00ED3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3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18</w:t>
            </w:r>
            <w:r w:rsidR="00ED30B9" w:rsidRPr="00A31D8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363</w:t>
            </w:r>
          </w:p>
        </w:tc>
        <w:tc>
          <w:tcPr>
            <w:tcW w:w="270" w:type="dxa"/>
            <w:vAlign w:val="bottom"/>
          </w:tcPr>
          <w:p w14:paraId="4B899168" w14:textId="77777777" w:rsidR="00ED30B9" w:rsidRPr="00A31D89" w:rsidRDefault="00ED30B9" w:rsidP="00ED3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right="3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9C2828" w14:textId="3AAD84A3" w:rsidR="00ED30B9" w:rsidRPr="00A31D89" w:rsidRDefault="00792018" w:rsidP="00ED3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3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724</w:t>
            </w:r>
          </w:p>
        </w:tc>
        <w:tc>
          <w:tcPr>
            <w:tcW w:w="236" w:type="dxa"/>
            <w:vAlign w:val="bottom"/>
          </w:tcPr>
          <w:p w14:paraId="3CBD7D85" w14:textId="77777777" w:rsidR="00ED30B9" w:rsidRPr="00A31D89" w:rsidRDefault="00ED30B9" w:rsidP="00ED3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3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851BE0" w14:textId="0F7C6F89" w:rsidR="00ED30B9" w:rsidRPr="00A31D89" w:rsidRDefault="00ED30B9" w:rsidP="00ED3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3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31D8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(250)</w:t>
            </w:r>
          </w:p>
        </w:tc>
        <w:tc>
          <w:tcPr>
            <w:tcW w:w="236" w:type="dxa"/>
            <w:vAlign w:val="bottom"/>
          </w:tcPr>
          <w:p w14:paraId="298B41EF" w14:textId="77777777" w:rsidR="00ED30B9" w:rsidRPr="00A31D89" w:rsidRDefault="00ED30B9" w:rsidP="00ED3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right="3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6D3455" w14:textId="252B2ECA" w:rsidR="00ED30B9" w:rsidRPr="00A31D89" w:rsidRDefault="00792018" w:rsidP="00ED3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3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18</w:t>
            </w:r>
            <w:r w:rsidR="00ED30B9" w:rsidRPr="00A31D8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,8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37</w:t>
            </w:r>
          </w:p>
        </w:tc>
        <w:tc>
          <w:tcPr>
            <w:tcW w:w="243" w:type="dxa"/>
          </w:tcPr>
          <w:p w14:paraId="1E7D77CC" w14:textId="77777777" w:rsidR="00ED30B9" w:rsidRPr="00A31D89" w:rsidRDefault="00ED30B9" w:rsidP="00ED3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3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699B8F" w14:textId="70ED1F1A" w:rsidR="00ED30B9" w:rsidRPr="00A31D89" w:rsidRDefault="00ED30B9" w:rsidP="00ED3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3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31D8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574</w:t>
            </w:r>
          </w:p>
        </w:tc>
        <w:tc>
          <w:tcPr>
            <w:tcW w:w="241" w:type="dxa"/>
          </w:tcPr>
          <w:p w14:paraId="44819D9B" w14:textId="77777777" w:rsidR="00ED30B9" w:rsidRPr="00A31D89" w:rsidRDefault="00ED30B9" w:rsidP="00ED3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3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single" w:sz="4" w:space="0" w:color="auto"/>
              <w:bottom w:val="double" w:sz="4" w:space="0" w:color="auto"/>
            </w:tcBorders>
          </w:tcPr>
          <w:p w14:paraId="3B882949" w14:textId="2928F7D1" w:rsidR="00ED30B9" w:rsidRPr="00A31D89" w:rsidRDefault="00792018" w:rsidP="00ED3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3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19</w:t>
            </w:r>
            <w:r w:rsidR="00ED30B9" w:rsidRPr="00A31D8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,4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236" w:type="dxa"/>
          </w:tcPr>
          <w:p w14:paraId="71A4B786" w14:textId="77777777" w:rsidR="00ED30B9" w:rsidRPr="00A31D89" w:rsidRDefault="00ED30B9" w:rsidP="00ED3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3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7217FFF" w14:textId="7D5E665A" w:rsidR="00ED30B9" w:rsidRPr="00A31D89" w:rsidRDefault="00792018" w:rsidP="00ED3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3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(17)</w:t>
            </w:r>
          </w:p>
        </w:tc>
        <w:tc>
          <w:tcPr>
            <w:tcW w:w="236" w:type="dxa"/>
          </w:tcPr>
          <w:p w14:paraId="3B383E44" w14:textId="77777777" w:rsidR="00ED30B9" w:rsidRPr="00A31D89" w:rsidRDefault="00ED30B9" w:rsidP="00ED3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3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B98E5E" w14:textId="14FC8F62" w:rsidR="00ED30B9" w:rsidRPr="00A31D89" w:rsidRDefault="00ED30B9" w:rsidP="00A31D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42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31D8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37" w:type="dxa"/>
          </w:tcPr>
          <w:p w14:paraId="249799EC" w14:textId="77777777" w:rsidR="00ED30B9" w:rsidRPr="00A31D89" w:rsidRDefault="00ED30B9" w:rsidP="00ED3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3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F8AA41" w14:textId="22431CCD" w:rsidR="00ED30B9" w:rsidRPr="00A31D89" w:rsidRDefault="00792018" w:rsidP="00ED3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3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19</w:t>
            </w:r>
            <w:r w:rsidR="00ED30B9" w:rsidRPr="00A31D8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,39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</w:t>
            </w:r>
          </w:p>
        </w:tc>
      </w:tr>
      <w:tr w:rsidR="00ED30B9" w:rsidRPr="00623946" w14:paraId="25539EE0" w14:textId="77777777" w:rsidTr="00694B12">
        <w:tc>
          <w:tcPr>
            <w:tcW w:w="2925" w:type="dxa"/>
            <w:shd w:val="clear" w:color="auto" w:fill="auto"/>
          </w:tcPr>
          <w:p w14:paraId="14E9415F" w14:textId="77777777" w:rsidR="00ED30B9" w:rsidRPr="00623946" w:rsidRDefault="00ED30B9" w:rsidP="00ED3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rPr>
                <w:rFonts w:asciiTheme="majorBidi" w:hAnsiTheme="majorBidi" w:cstheme="majorBidi"/>
                <w:i/>
                <w:iCs/>
                <w:color w:val="0000FF"/>
                <w:sz w:val="24"/>
                <w:szCs w:val="24"/>
              </w:rPr>
            </w:pPr>
          </w:p>
        </w:tc>
        <w:tc>
          <w:tcPr>
            <w:tcW w:w="270" w:type="dxa"/>
          </w:tcPr>
          <w:p w14:paraId="537D95AE" w14:textId="77777777" w:rsidR="00ED30B9" w:rsidRPr="00623946" w:rsidRDefault="00ED30B9" w:rsidP="00ED3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1" w:type="dxa"/>
            <w:tcBorders>
              <w:top w:val="double" w:sz="4" w:space="0" w:color="auto"/>
            </w:tcBorders>
            <w:vAlign w:val="bottom"/>
          </w:tcPr>
          <w:p w14:paraId="13E40895" w14:textId="77777777" w:rsidR="00ED30B9" w:rsidRPr="004D0A56" w:rsidRDefault="00ED30B9" w:rsidP="00ED3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2E2A03D6" w14:textId="77777777" w:rsidR="00ED30B9" w:rsidRPr="00885F96" w:rsidRDefault="00ED30B9" w:rsidP="00ED3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right="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1CE1FC11" w14:textId="77777777" w:rsidR="00ED30B9" w:rsidRPr="004D0A56" w:rsidRDefault="00ED30B9" w:rsidP="00ED3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248FCB0E" w14:textId="77777777" w:rsidR="00ED30B9" w:rsidRPr="00885F96" w:rsidRDefault="00ED30B9" w:rsidP="00ED3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0" w:type="dxa"/>
            <w:tcBorders>
              <w:top w:val="double" w:sz="4" w:space="0" w:color="auto"/>
            </w:tcBorders>
            <w:vAlign w:val="bottom"/>
          </w:tcPr>
          <w:p w14:paraId="3B6D9860" w14:textId="77777777" w:rsidR="00ED30B9" w:rsidRPr="004D0A56" w:rsidRDefault="00ED30B9" w:rsidP="00ED3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767B6EDE" w14:textId="77777777" w:rsidR="00ED30B9" w:rsidRPr="00885F96" w:rsidRDefault="00ED30B9" w:rsidP="00ED3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right="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9" w:type="dxa"/>
            <w:tcBorders>
              <w:top w:val="double" w:sz="4" w:space="0" w:color="auto"/>
            </w:tcBorders>
            <w:vAlign w:val="bottom"/>
          </w:tcPr>
          <w:p w14:paraId="78592C3D" w14:textId="77777777" w:rsidR="00ED30B9" w:rsidRPr="004D0A56" w:rsidRDefault="00ED30B9" w:rsidP="00ED3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3" w:type="dxa"/>
          </w:tcPr>
          <w:p w14:paraId="10030817" w14:textId="77777777" w:rsidR="00ED30B9" w:rsidRPr="004D0A56" w:rsidRDefault="00ED30B9" w:rsidP="00ED3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5" w:type="dxa"/>
            <w:tcBorders>
              <w:top w:val="double" w:sz="4" w:space="0" w:color="auto"/>
            </w:tcBorders>
            <w:vAlign w:val="bottom"/>
          </w:tcPr>
          <w:p w14:paraId="5F5A0B6F" w14:textId="77777777" w:rsidR="00ED30B9" w:rsidRPr="004D0A56" w:rsidRDefault="00ED30B9" w:rsidP="00ED3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1" w:type="dxa"/>
          </w:tcPr>
          <w:p w14:paraId="1C757A31" w14:textId="77777777" w:rsidR="00ED30B9" w:rsidRPr="004D0A56" w:rsidRDefault="00ED30B9" w:rsidP="00ED3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double" w:sz="4" w:space="0" w:color="auto"/>
            </w:tcBorders>
          </w:tcPr>
          <w:p w14:paraId="61DD6D9C" w14:textId="77777777" w:rsidR="00ED30B9" w:rsidRPr="004D0A56" w:rsidRDefault="00ED30B9" w:rsidP="00ED3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06C2E247" w14:textId="77777777" w:rsidR="00ED30B9" w:rsidRPr="004D0A56" w:rsidRDefault="00ED30B9" w:rsidP="00ED3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9" w:type="dxa"/>
            <w:tcBorders>
              <w:top w:val="double" w:sz="4" w:space="0" w:color="auto"/>
            </w:tcBorders>
            <w:vAlign w:val="bottom"/>
          </w:tcPr>
          <w:p w14:paraId="7D6F60C8" w14:textId="77777777" w:rsidR="00ED30B9" w:rsidRPr="004D0A56" w:rsidRDefault="00ED30B9" w:rsidP="00ED3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34E0D231" w14:textId="77777777" w:rsidR="00ED30B9" w:rsidRPr="004D0A56" w:rsidRDefault="00ED30B9" w:rsidP="00ED3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1" w:type="dxa"/>
            <w:tcBorders>
              <w:top w:val="double" w:sz="4" w:space="0" w:color="auto"/>
            </w:tcBorders>
          </w:tcPr>
          <w:p w14:paraId="2FEC6D41" w14:textId="77777777" w:rsidR="00ED30B9" w:rsidRPr="004D0A56" w:rsidRDefault="00ED30B9" w:rsidP="00ED3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7" w:type="dxa"/>
          </w:tcPr>
          <w:p w14:paraId="1C282D15" w14:textId="77777777" w:rsidR="00ED30B9" w:rsidRPr="004D0A56" w:rsidRDefault="00ED30B9" w:rsidP="00ED3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double" w:sz="4" w:space="0" w:color="auto"/>
            </w:tcBorders>
          </w:tcPr>
          <w:p w14:paraId="4C5649A2" w14:textId="77777777" w:rsidR="00ED30B9" w:rsidRPr="004D0A56" w:rsidRDefault="00ED30B9" w:rsidP="00ED3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D30B9" w:rsidRPr="00623946" w14:paraId="4D81A7C0" w14:textId="77777777" w:rsidTr="00694B12">
        <w:tc>
          <w:tcPr>
            <w:tcW w:w="2925" w:type="dxa"/>
            <w:shd w:val="clear" w:color="auto" w:fill="auto"/>
          </w:tcPr>
          <w:p w14:paraId="1402B4BF" w14:textId="77777777" w:rsidR="00ED30B9" w:rsidRPr="000A6761" w:rsidRDefault="00ED30B9" w:rsidP="00ED3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2394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270" w:type="dxa"/>
          </w:tcPr>
          <w:p w14:paraId="46DCADCC" w14:textId="77777777" w:rsidR="00ED30B9" w:rsidRPr="00623946" w:rsidRDefault="00ED30B9" w:rsidP="00ED3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1" w:type="dxa"/>
            <w:vAlign w:val="bottom"/>
          </w:tcPr>
          <w:p w14:paraId="1B043D9C" w14:textId="77777777" w:rsidR="00ED30B9" w:rsidRPr="004D0A56" w:rsidRDefault="00ED30B9" w:rsidP="00ED3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0CBC3CA0" w14:textId="77777777" w:rsidR="00ED30B9" w:rsidRPr="00885F96" w:rsidRDefault="00ED30B9" w:rsidP="00ED3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right="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2C6E8D62" w14:textId="77777777" w:rsidR="00ED30B9" w:rsidRPr="004D0A56" w:rsidRDefault="00ED30B9" w:rsidP="00ED3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2832B87A" w14:textId="77777777" w:rsidR="00ED30B9" w:rsidRPr="00885F96" w:rsidRDefault="00ED30B9" w:rsidP="00ED3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0" w:type="dxa"/>
            <w:vAlign w:val="bottom"/>
          </w:tcPr>
          <w:p w14:paraId="3CDBEBEC" w14:textId="77777777" w:rsidR="00ED30B9" w:rsidRPr="004D0A56" w:rsidRDefault="00ED30B9" w:rsidP="00ED3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5BF6A123" w14:textId="77777777" w:rsidR="00ED30B9" w:rsidRPr="00885F96" w:rsidRDefault="00ED30B9" w:rsidP="00ED3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right="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9" w:type="dxa"/>
            <w:vAlign w:val="bottom"/>
          </w:tcPr>
          <w:p w14:paraId="1F90A4D7" w14:textId="77777777" w:rsidR="00ED30B9" w:rsidRPr="004D0A56" w:rsidRDefault="00ED30B9" w:rsidP="00ED3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3" w:type="dxa"/>
          </w:tcPr>
          <w:p w14:paraId="0B109FE1" w14:textId="77777777" w:rsidR="00ED30B9" w:rsidRPr="004D0A56" w:rsidRDefault="00ED30B9" w:rsidP="00ED3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5" w:type="dxa"/>
            <w:vAlign w:val="bottom"/>
          </w:tcPr>
          <w:p w14:paraId="17D23110" w14:textId="77777777" w:rsidR="00ED30B9" w:rsidRPr="004D0A56" w:rsidRDefault="00ED30B9" w:rsidP="00ED3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1" w:type="dxa"/>
          </w:tcPr>
          <w:p w14:paraId="75B100BC" w14:textId="77777777" w:rsidR="00ED30B9" w:rsidRPr="004D0A56" w:rsidRDefault="00ED30B9" w:rsidP="00ED3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0" w:type="dxa"/>
          </w:tcPr>
          <w:p w14:paraId="227628E8" w14:textId="77777777" w:rsidR="00ED30B9" w:rsidRPr="004D0A56" w:rsidRDefault="00ED30B9" w:rsidP="00ED3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2A0C0275" w14:textId="77777777" w:rsidR="00ED30B9" w:rsidRPr="004D0A56" w:rsidRDefault="00ED30B9" w:rsidP="00ED3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9" w:type="dxa"/>
            <w:vAlign w:val="bottom"/>
          </w:tcPr>
          <w:p w14:paraId="29C7027F" w14:textId="77777777" w:rsidR="00ED30B9" w:rsidRPr="004D0A56" w:rsidRDefault="00ED30B9" w:rsidP="00ED3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52B77A42" w14:textId="77777777" w:rsidR="00ED30B9" w:rsidRPr="004D0A56" w:rsidRDefault="00ED30B9" w:rsidP="00ED3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1" w:type="dxa"/>
          </w:tcPr>
          <w:p w14:paraId="63DA11B0" w14:textId="77777777" w:rsidR="00ED30B9" w:rsidRPr="004D0A56" w:rsidRDefault="00ED30B9" w:rsidP="00ED3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7" w:type="dxa"/>
          </w:tcPr>
          <w:p w14:paraId="3FE5735D" w14:textId="77777777" w:rsidR="00ED30B9" w:rsidRPr="004D0A56" w:rsidRDefault="00ED30B9" w:rsidP="00ED3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5" w:type="dxa"/>
          </w:tcPr>
          <w:p w14:paraId="60879C3D" w14:textId="77777777" w:rsidR="00ED30B9" w:rsidRPr="004D0A56" w:rsidRDefault="00ED30B9" w:rsidP="00ED3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D30B9" w:rsidRPr="00623946" w14:paraId="7D2BB127" w14:textId="77777777" w:rsidTr="00694B12">
        <w:tc>
          <w:tcPr>
            <w:tcW w:w="2925" w:type="dxa"/>
            <w:shd w:val="clear" w:color="auto" w:fill="auto"/>
          </w:tcPr>
          <w:p w14:paraId="020D578E" w14:textId="77777777" w:rsidR="00ED30B9" w:rsidRPr="00623946" w:rsidRDefault="00ED30B9" w:rsidP="00ED3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0A6761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สินทรัพย์สิทธิการใช้</w:t>
            </w:r>
          </w:p>
        </w:tc>
        <w:tc>
          <w:tcPr>
            <w:tcW w:w="270" w:type="dxa"/>
          </w:tcPr>
          <w:p w14:paraId="54E49E27" w14:textId="77777777" w:rsidR="00ED30B9" w:rsidRPr="00623946" w:rsidRDefault="00ED30B9" w:rsidP="00ED3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  <w:vAlign w:val="bottom"/>
          </w:tcPr>
          <w:p w14:paraId="61942785" w14:textId="124FD138" w:rsidR="00ED30B9" w:rsidRPr="004D0A56" w:rsidRDefault="00ED30B9" w:rsidP="00ED3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400A1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0A7CF7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6400A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A7CF7">
              <w:rPr>
                <w:rFonts w:asciiTheme="majorBidi" w:hAnsiTheme="majorBidi" w:cstheme="majorBidi"/>
                <w:sz w:val="24"/>
                <w:szCs w:val="24"/>
              </w:rPr>
              <w:t>201</w:t>
            </w:r>
            <w:r w:rsidRPr="006400A1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  <w:vAlign w:val="bottom"/>
          </w:tcPr>
          <w:p w14:paraId="0BBCF2A2" w14:textId="77777777" w:rsidR="00ED30B9" w:rsidRPr="00885F96" w:rsidRDefault="00ED30B9" w:rsidP="00ED3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right="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AB4F81B" w14:textId="7E2CD938" w:rsidR="00ED30B9" w:rsidRPr="004D0A56" w:rsidRDefault="000A7CF7" w:rsidP="00ED3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(139)</w:t>
            </w:r>
          </w:p>
        </w:tc>
        <w:tc>
          <w:tcPr>
            <w:tcW w:w="236" w:type="dxa"/>
            <w:vAlign w:val="bottom"/>
          </w:tcPr>
          <w:p w14:paraId="3B9F1A0C" w14:textId="77777777" w:rsidR="00ED30B9" w:rsidRPr="00885F96" w:rsidRDefault="00ED30B9" w:rsidP="00ED3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0" w:type="dxa"/>
            <w:tcBorders>
              <w:bottom w:val="single" w:sz="4" w:space="0" w:color="auto"/>
            </w:tcBorders>
            <w:vAlign w:val="bottom"/>
          </w:tcPr>
          <w:p w14:paraId="61B709F6" w14:textId="33CF8ACD" w:rsidR="00ED30B9" w:rsidRPr="004D0A56" w:rsidRDefault="00ED30B9" w:rsidP="00A31D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42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460606C5" w14:textId="77777777" w:rsidR="00ED30B9" w:rsidRPr="00885F96" w:rsidRDefault="00ED30B9" w:rsidP="00ED3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right="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  <w:vAlign w:val="bottom"/>
          </w:tcPr>
          <w:p w14:paraId="703E9CB0" w14:textId="079C1807" w:rsidR="00ED30B9" w:rsidRPr="004D0A56" w:rsidRDefault="00ED30B9" w:rsidP="00ED3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0A7CF7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,3</w:t>
            </w:r>
            <w:r w:rsidR="000A7CF7">
              <w:rPr>
                <w:rFonts w:asciiTheme="majorBidi" w:hAnsiTheme="majorBidi" w:cstheme="majorBidi"/>
                <w:sz w:val="24"/>
                <w:szCs w:val="24"/>
              </w:rPr>
              <w:t>40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43" w:type="dxa"/>
          </w:tcPr>
          <w:p w14:paraId="2D0E0612" w14:textId="77777777" w:rsidR="00ED30B9" w:rsidRPr="004D0A56" w:rsidRDefault="00ED30B9" w:rsidP="00ED3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  <w:vAlign w:val="bottom"/>
          </w:tcPr>
          <w:p w14:paraId="0E0BBD61" w14:textId="53CF2B1F" w:rsidR="00ED30B9" w:rsidRPr="004D0A56" w:rsidRDefault="00ED30B9" w:rsidP="00A31D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42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1" w:type="dxa"/>
          </w:tcPr>
          <w:p w14:paraId="736CE7BC" w14:textId="77777777" w:rsidR="00ED30B9" w:rsidRPr="004D0A56" w:rsidRDefault="00ED30B9" w:rsidP="00ED3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0" w:type="dxa"/>
            <w:tcBorders>
              <w:bottom w:val="single" w:sz="4" w:space="0" w:color="auto"/>
            </w:tcBorders>
            <w:vAlign w:val="bottom"/>
          </w:tcPr>
          <w:p w14:paraId="34030BA9" w14:textId="62DCEA35" w:rsidR="00ED30B9" w:rsidRPr="004D0A56" w:rsidRDefault="00ED30B9" w:rsidP="00ED3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0A7CF7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,3</w:t>
            </w:r>
            <w:r w:rsidR="000A7CF7">
              <w:rPr>
                <w:rFonts w:asciiTheme="majorBidi" w:hAnsiTheme="majorBidi" w:cstheme="majorBidi"/>
                <w:sz w:val="24"/>
                <w:szCs w:val="24"/>
              </w:rPr>
              <w:t>40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36" w:type="dxa"/>
          </w:tcPr>
          <w:p w14:paraId="73E32FAD" w14:textId="77777777" w:rsidR="00ED30B9" w:rsidRPr="004D0A56" w:rsidRDefault="00ED30B9" w:rsidP="00ED3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  <w:vAlign w:val="bottom"/>
          </w:tcPr>
          <w:p w14:paraId="6DA90584" w14:textId="570F660E" w:rsidR="00ED30B9" w:rsidRPr="004D0A56" w:rsidRDefault="000A7CF7" w:rsidP="00ED3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ED30B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="00ED30B9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236" w:type="dxa"/>
          </w:tcPr>
          <w:p w14:paraId="08459AF5" w14:textId="77777777" w:rsidR="00ED30B9" w:rsidRPr="004D0A56" w:rsidRDefault="00ED30B9" w:rsidP="00ED3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1" w:type="dxa"/>
            <w:tcBorders>
              <w:bottom w:val="single" w:sz="4" w:space="0" w:color="auto"/>
            </w:tcBorders>
            <w:vAlign w:val="bottom"/>
          </w:tcPr>
          <w:p w14:paraId="7156622C" w14:textId="4BD768AF" w:rsidR="00ED30B9" w:rsidRPr="004D0A56" w:rsidRDefault="00ED30B9" w:rsidP="00A31D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42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7" w:type="dxa"/>
          </w:tcPr>
          <w:p w14:paraId="1A012288" w14:textId="77777777" w:rsidR="00ED30B9" w:rsidRPr="004D0A56" w:rsidRDefault="00ED30B9" w:rsidP="00ED3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5" w:type="dxa"/>
            <w:tcBorders>
              <w:bottom w:val="single" w:sz="4" w:space="0" w:color="auto"/>
            </w:tcBorders>
            <w:vAlign w:val="bottom"/>
          </w:tcPr>
          <w:p w14:paraId="3896684A" w14:textId="620702B0" w:rsidR="00ED30B9" w:rsidRPr="004D0A56" w:rsidRDefault="00ED30B9" w:rsidP="00ED3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(45</w:t>
            </w:r>
            <w:r w:rsidR="000A7CF7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ED30B9" w:rsidRPr="00623946" w14:paraId="38FE1A2C" w14:textId="77777777" w:rsidTr="00694B12">
        <w:tc>
          <w:tcPr>
            <w:tcW w:w="2925" w:type="dxa"/>
            <w:shd w:val="clear" w:color="auto" w:fill="auto"/>
          </w:tcPr>
          <w:p w14:paraId="10380FF2" w14:textId="77777777" w:rsidR="00ED30B9" w:rsidRPr="000A6761" w:rsidRDefault="00ED30B9" w:rsidP="00ED3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2394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270" w:type="dxa"/>
          </w:tcPr>
          <w:p w14:paraId="51C8643F" w14:textId="77777777" w:rsidR="00ED30B9" w:rsidRPr="00623946" w:rsidRDefault="00ED30B9" w:rsidP="00ED3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FBA9A9C" w14:textId="35AD50CD" w:rsidR="00ED30B9" w:rsidRPr="00A31D89" w:rsidRDefault="00ED30B9" w:rsidP="00ED3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3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31D8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</w:t>
            </w:r>
            <w:r w:rsidR="000A7CF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</w:t>
            </w:r>
            <w:r w:rsidRPr="00A31D8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0A7CF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201</w:t>
            </w:r>
            <w:r w:rsidRPr="00A31D8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70" w:type="dxa"/>
            <w:vAlign w:val="bottom"/>
          </w:tcPr>
          <w:p w14:paraId="04C9FE5C" w14:textId="77777777" w:rsidR="00ED30B9" w:rsidRPr="00A31D89" w:rsidRDefault="00ED30B9" w:rsidP="00ED3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right="3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2FBEED" w14:textId="55D87D00" w:rsidR="00ED30B9" w:rsidRPr="00A31D89" w:rsidRDefault="000A7CF7" w:rsidP="00ED3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3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(139)</w:t>
            </w:r>
          </w:p>
        </w:tc>
        <w:tc>
          <w:tcPr>
            <w:tcW w:w="236" w:type="dxa"/>
            <w:vAlign w:val="bottom"/>
          </w:tcPr>
          <w:p w14:paraId="46BC6A15" w14:textId="77777777" w:rsidR="00ED30B9" w:rsidRPr="00A31D89" w:rsidRDefault="00ED30B9" w:rsidP="00ED3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3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3E7541" w14:textId="3C0C9E82" w:rsidR="00ED30B9" w:rsidRPr="00A31D89" w:rsidRDefault="00ED30B9" w:rsidP="00A31D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42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31D8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08251F59" w14:textId="77777777" w:rsidR="00ED30B9" w:rsidRPr="00A31D89" w:rsidRDefault="00ED30B9" w:rsidP="00ED3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right="3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305FEB" w14:textId="1CAB96FA" w:rsidR="00ED30B9" w:rsidRPr="00A31D89" w:rsidRDefault="00ED30B9" w:rsidP="00ED3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3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31D8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</w:t>
            </w:r>
            <w:r w:rsidR="000A7CF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</w:t>
            </w:r>
            <w:r w:rsidRPr="00A31D8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0A7CF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340</w:t>
            </w:r>
            <w:r w:rsidRPr="00A31D8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43" w:type="dxa"/>
          </w:tcPr>
          <w:p w14:paraId="41DC71E5" w14:textId="77777777" w:rsidR="00ED30B9" w:rsidRPr="00A31D89" w:rsidRDefault="00ED30B9" w:rsidP="00ED3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3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10A2885" w14:textId="4DB615B5" w:rsidR="00ED30B9" w:rsidRPr="00A31D89" w:rsidRDefault="00ED30B9" w:rsidP="00A31D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42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31D8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41" w:type="dxa"/>
          </w:tcPr>
          <w:p w14:paraId="3DC15759" w14:textId="77777777" w:rsidR="00ED30B9" w:rsidRPr="00A31D89" w:rsidRDefault="00ED30B9" w:rsidP="00ED3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3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40D3CA" w14:textId="21F116BD" w:rsidR="00ED30B9" w:rsidRPr="00A31D89" w:rsidRDefault="00ED30B9" w:rsidP="00ED3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3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31D8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</w:t>
            </w:r>
            <w:r w:rsidR="000A7CF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</w:t>
            </w:r>
            <w:r w:rsidRPr="00A31D8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,3</w:t>
            </w:r>
            <w:r w:rsidR="000A7CF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40</w:t>
            </w:r>
            <w:r w:rsidRPr="00A31D8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36" w:type="dxa"/>
          </w:tcPr>
          <w:p w14:paraId="7B09B9C8" w14:textId="77777777" w:rsidR="00ED30B9" w:rsidRPr="00A31D89" w:rsidRDefault="00ED30B9" w:rsidP="00ED3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3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F291FD9" w14:textId="3A424A32" w:rsidR="00ED30B9" w:rsidRPr="00A31D89" w:rsidRDefault="000A7CF7" w:rsidP="00ED3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3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4,886</w:t>
            </w:r>
          </w:p>
        </w:tc>
        <w:tc>
          <w:tcPr>
            <w:tcW w:w="236" w:type="dxa"/>
          </w:tcPr>
          <w:p w14:paraId="27B79AC8" w14:textId="77777777" w:rsidR="00ED30B9" w:rsidRPr="00A31D89" w:rsidRDefault="00ED30B9" w:rsidP="00ED3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3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9B9A10E" w14:textId="21D7EC6D" w:rsidR="00ED30B9" w:rsidRPr="00A31D89" w:rsidRDefault="00ED30B9" w:rsidP="00A31D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42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31D8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37" w:type="dxa"/>
          </w:tcPr>
          <w:p w14:paraId="71646AFA" w14:textId="77777777" w:rsidR="00ED30B9" w:rsidRPr="00A31D89" w:rsidRDefault="00ED30B9" w:rsidP="00ED3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3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68F14E" w14:textId="692BA748" w:rsidR="00ED30B9" w:rsidRPr="00A31D89" w:rsidRDefault="00ED30B9" w:rsidP="00ED3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3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31D8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(45</w:t>
            </w:r>
            <w:r w:rsidR="000A7CF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</w:t>
            </w:r>
            <w:r w:rsidRPr="00A31D8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</w:tr>
      <w:tr w:rsidR="00ED30B9" w:rsidRPr="00623946" w14:paraId="7C23B35F" w14:textId="77777777" w:rsidTr="00694B12">
        <w:tc>
          <w:tcPr>
            <w:tcW w:w="2925" w:type="dxa"/>
            <w:shd w:val="clear" w:color="auto" w:fill="auto"/>
          </w:tcPr>
          <w:p w14:paraId="073EE5DA" w14:textId="77777777" w:rsidR="00ED30B9" w:rsidRPr="00623946" w:rsidRDefault="00ED30B9" w:rsidP="00ED3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130483D6" w14:textId="77777777" w:rsidR="00ED30B9" w:rsidRPr="00623946" w:rsidRDefault="00ED30B9" w:rsidP="00ED3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1" w:type="dxa"/>
            <w:tcBorders>
              <w:top w:val="double" w:sz="4" w:space="0" w:color="auto"/>
            </w:tcBorders>
            <w:vAlign w:val="bottom"/>
          </w:tcPr>
          <w:p w14:paraId="2F425F97" w14:textId="77777777" w:rsidR="00ED30B9" w:rsidRPr="004D0A56" w:rsidRDefault="00ED30B9" w:rsidP="00ED3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2059FC33" w14:textId="77777777" w:rsidR="00ED30B9" w:rsidRPr="00885F96" w:rsidRDefault="00ED30B9" w:rsidP="00ED3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right="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372CE9EC" w14:textId="77777777" w:rsidR="00ED30B9" w:rsidRPr="004D0A56" w:rsidRDefault="00ED30B9" w:rsidP="00ED3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5116E1D1" w14:textId="77777777" w:rsidR="00ED30B9" w:rsidRPr="00885F96" w:rsidRDefault="00ED30B9" w:rsidP="00ED3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0" w:type="dxa"/>
            <w:tcBorders>
              <w:top w:val="double" w:sz="4" w:space="0" w:color="auto"/>
            </w:tcBorders>
            <w:vAlign w:val="bottom"/>
          </w:tcPr>
          <w:p w14:paraId="75E1FC05" w14:textId="77777777" w:rsidR="00ED30B9" w:rsidRPr="004D0A56" w:rsidRDefault="00ED30B9" w:rsidP="00ED3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798E37A3" w14:textId="77777777" w:rsidR="00ED30B9" w:rsidRPr="00885F96" w:rsidRDefault="00ED30B9" w:rsidP="00ED3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right="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9" w:type="dxa"/>
            <w:tcBorders>
              <w:top w:val="double" w:sz="4" w:space="0" w:color="auto"/>
            </w:tcBorders>
            <w:vAlign w:val="bottom"/>
          </w:tcPr>
          <w:p w14:paraId="5FF950BD" w14:textId="77777777" w:rsidR="00ED30B9" w:rsidRPr="004D0A56" w:rsidRDefault="00ED30B9" w:rsidP="00ED3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3" w:type="dxa"/>
          </w:tcPr>
          <w:p w14:paraId="7A9B4B7B" w14:textId="77777777" w:rsidR="00ED30B9" w:rsidRPr="004D0A56" w:rsidRDefault="00ED30B9" w:rsidP="00ED3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5" w:type="dxa"/>
            <w:tcBorders>
              <w:top w:val="double" w:sz="4" w:space="0" w:color="auto"/>
            </w:tcBorders>
            <w:vAlign w:val="bottom"/>
          </w:tcPr>
          <w:p w14:paraId="32ABB24F" w14:textId="77777777" w:rsidR="00ED30B9" w:rsidRPr="004D0A56" w:rsidRDefault="00ED30B9" w:rsidP="00ED3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1" w:type="dxa"/>
          </w:tcPr>
          <w:p w14:paraId="7FE447A7" w14:textId="77777777" w:rsidR="00ED30B9" w:rsidRPr="004D0A56" w:rsidRDefault="00ED30B9" w:rsidP="00ED3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double" w:sz="4" w:space="0" w:color="auto"/>
            </w:tcBorders>
          </w:tcPr>
          <w:p w14:paraId="739DD264" w14:textId="77777777" w:rsidR="00ED30B9" w:rsidRPr="004D0A56" w:rsidRDefault="00ED30B9" w:rsidP="00ED3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089D48EF" w14:textId="77777777" w:rsidR="00ED30B9" w:rsidRPr="004D0A56" w:rsidRDefault="00ED30B9" w:rsidP="00ED3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9" w:type="dxa"/>
            <w:tcBorders>
              <w:top w:val="double" w:sz="4" w:space="0" w:color="auto"/>
            </w:tcBorders>
            <w:vAlign w:val="bottom"/>
          </w:tcPr>
          <w:p w14:paraId="15039D04" w14:textId="77777777" w:rsidR="00ED30B9" w:rsidRPr="004D0A56" w:rsidRDefault="00ED30B9" w:rsidP="00ED3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46AB7207" w14:textId="77777777" w:rsidR="00ED30B9" w:rsidRPr="004D0A56" w:rsidRDefault="00ED30B9" w:rsidP="00ED3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1" w:type="dxa"/>
            <w:tcBorders>
              <w:top w:val="double" w:sz="4" w:space="0" w:color="auto"/>
            </w:tcBorders>
          </w:tcPr>
          <w:p w14:paraId="3A424CA3" w14:textId="77777777" w:rsidR="00ED30B9" w:rsidRPr="004D0A56" w:rsidRDefault="00ED30B9" w:rsidP="00ED3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7" w:type="dxa"/>
          </w:tcPr>
          <w:p w14:paraId="1C82D7BE" w14:textId="77777777" w:rsidR="00ED30B9" w:rsidRPr="004D0A56" w:rsidRDefault="00ED30B9" w:rsidP="00ED3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double" w:sz="4" w:space="0" w:color="auto"/>
            </w:tcBorders>
            <w:vAlign w:val="bottom"/>
          </w:tcPr>
          <w:p w14:paraId="629B5549" w14:textId="77777777" w:rsidR="00ED30B9" w:rsidRPr="004D0A56" w:rsidRDefault="00ED30B9" w:rsidP="00ED3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D30B9" w:rsidRPr="00623946" w14:paraId="01CC1F77" w14:textId="77777777" w:rsidTr="00694B12">
        <w:tc>
          <w:tcPr>
            <w:tcW w:w="2925" w:type="dxa"/>
            <w:shd w:val="clear" w:color="auto" w:fill="auto"/>
          </w:tcPr>
          <w:p w14:paraId="00A54C43" w14:textId="77777777" w:rsidR="00ED30B9" w:rsidRPr="00623946" w:rsidRDefault="00ED30B9" w:rsidP="00ED3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2394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สุทธิ</w:t>
            </w:r>
          </w:p>
        </w:tc>
        <w:tc>
          <w:tcPr>
            <w:tcW w:w="270" w:type="dxa"/>
          </w:tcPr>
          <w:p w14:paraId="606B467C" w14:textId="77777777" w:rsidR="00ED30B9" w:rsidRPr="00623946" w:rsidRDefault="00ED30B9" w:rsidP="00ED3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1" w:type="dxa"/>
            <w:tcBorders>
              <w:bottom w:val="double" w:sz="4" w:space="0" w:color="auto"/>
            </w:tcBorders>
            <w:vAlign w:val="bottom"/>
          </w:tcPr>
          <w:p w14:paraId="0E7BD9F8" w14:textId="24FB1864" w:rsidR="00ED30B9" w:rsidRPr="00A31D89" w:rsidRDefault="00ED30B9" w:rsidP="00ED3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3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31D8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13,162</w:t>
            </w:r>
          </w:p>
        </w:tc>
        <w:tc>
          <w:tcPr>
            <w:tcW w:w="270" w:type="dxa"/>
            <w:vAlign w:val="bottom"/>
          </w:tcPr>
          <w:p w14:paraId="4065B2A5" w14:textId="77777777" w:rsidR="00ED30B9" w:rsidRPr="00A31D89" w:rsidRDefault="00ED30B9" w:rsidP="00ED3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right="3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18833C96" w14:textId="4BD3A9E7" w:rsidR="00ED30B9" w:rsidRPr="00A31D89" w:rsidRDefault="00ED30B9" w:rsidP="00ED3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3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31D8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585</w:t>
            </w:r>
          </w:p>
        </w:tc>
        <w:tc>
          <w:tcPr>
            <w:tcW w:w="236" w:type="dxa"/>
            <w:vAlign w:val="bottom"/>
          </w:tcPr>
          <w:p w14:paraId="7DB7F565" w14:textId="77777777" w:rsidR="00ED30B9" w:rsidRPr="00A31D89" w:rsidRDefault="00ED30B9" w:rsidP="00ED3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3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50" w:type="dxa"/>
            <w:tcBorders>
              <w:bottom w:val="double" w:sz="4" w:space="0" w:color="auto"/>
            </w:tcBorders>
            <w:vAlign w:val="bottom"/>
          </w:tcPr>
          <w:p w14:paraId="154E18A8" w14:textId="4B29B85E" w:rsidR="00ED30B9" w:rsidRPr="00A31D89" w:rsidRDefault="00ED30B9" w:rsidP="00ED3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3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31D8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(250)</w:t>
            </w:r>
          </w:p>
        </w:tc>
        <w:tc>
          <w:tcPr>
            <w:tcW w:w="236" w:type="dxa"/>
            <w:vAlign w:val="bottom"/>
          </w:tcPr>
          <w:p w14:paraId="7014AD56" w14:textId="77777777" w:rsidR="00ED30B9" w:rsidRPr="00A31D89" w:rsidRDefault="00ED30B9" w:rsidP="00ED3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right="3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69" w:type="dxa"/>
            <w:tcBorders>
              <w:bottom w:val="double" w:sz="4" w:space="0" w:color="auto"/>
            </w:tcBorders>
            <w:vAlign w:val="bottom"/>
          </w:tcPr>
          <w:p w14:paraId="644AA0F2" w14:textId="5A9947F3" w:rsidR="00ED30B9" w:rsidRPr="00A31D89" w:rsidRDefault="00ED30B9" w:rsidP="00ED3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3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31D8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13,497</w:t>
            </w:r>
          </w:p>
        </w:tc>
        <w:tc>
          <w:tcPr>
            <w:tcW w:w="243" w:type="dxa"/>
            <w:tcBorders>
              <w:bottom w:val="nil"/>
            </w:tcBorders>
          </w:tcPr>
          <w:p w14:paraId="1E0D428D" w14:textId="77777777" w:rsidR="00ED30B9" w:rsidRPr="00A31D89" w:rsidRDefault="00ED30B9" w:rsidP="00ED3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3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25" w:type="dxa"/>
            <w:tcBorders>
              <w:bottom w:val="double" w:sz="4" w:space="0" w:color="auto"/>
            </w:tcBorders>
            <w:vAlign w:val="bottom"/>
          </w:tcPr>
          <w:p w14:paraId="7DBEDE81" w14:textId="5D6BAB9A" w:rsidR="00ED30B9" w:rsidRPr="00A31D89" w:rsidRDefault="00ED30B9" w:rsidP="00ED3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3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31D8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574</w:t>
            </w:r>
          </w:p>
        </w:tc>
        <w:tc>
          <w:tcPr>
            <w:tcW w:w="241" w:type="dxa"/>
            <w:tcBorders>
              <w:bottom w:val="nil"/>
            </w:tcBorders>
          </w:tcPr>
          <w:p w14:paraId="1E6AFF6A" w14:textId="77777777" w:rsidR="00ED30B9" w:rsidRPr="00A31D89" w:rsidRDefault="00ED30B9" w:rsidP="00ED3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3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00" w:type="dxa"/>
            <w:tcBorders>
              <w:bottom w:val="double" w:sz="4" w:space="0" w:color="auto"/>
            </w:tcBorders>
          </w:tcPr>
          <w:p w14:paraId="09D5456D" w14:textId="07E15822" w:rsidR="00ED30B9" w:rsidRPr="00A31D89" w:rsidRDefault="00ED30B9" w:rsidP="00ED3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3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31D8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14,071</w:t>
            </w:r>
          </w:p>
        </w:tc>
        <w:tc>
          <w:tcPr>
            <w:tcW w:w="236" w:type="dxa"/>
            <w:tcBorders>
              <w:bottom w:val="nil"/>
            </w:tcBorders>
          </w:tcPr>
          <w:p w14:paraId="55D517C0" w14:textId="77777777" w:rsidR="00ED30B9" w:rsidRPr="00A31D89" w:rsidRDefault="00ED30B9" w:rsidP="00ED3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3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69" w:type="dxa"/>
            <w:tcBorders>
              <w:bottom w:val="double" w:sz="4" w:space="0" w:color="auto"/>
            </w:tcBorders>
            <w:vAlign w:val="bottom"/>
          </w:tcPr>
          <w:p w14:paraId="6AFD0095" w14:textId="5537475F" w:rsidR="00ED30B9" w:rsidRPr="00A31D89" w:rsidRDefault="00ED30B9" w:rsidP="00ED3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3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31D8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4,869</w:t>
            </w:r>
          </w:p>
        </w:tc>
        <w:tc>
          <w:tcPr>
            <w:tcW w:w="236" w:type="dxa"/>
            <w:tcBorders>
              <w:bottom w:val="nil"/>
            </w:tcBorders>
          </w:tcPr>
          <w:p w14:paraId="070C3A2F" w14:textId="77777777" w:rsidR="00ED30B9" w:rsidRPr="00A31D89" w:rsidRDefault="00ED30B9" w:rsidP="00ED3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3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51" w:type="dxa"/>
            <w:tcBorders>
              <w:bottom w:val="double" w:sz="4" w:space="0" w:color="auto"/>
            </w:tcBorders>
            <w:vAlign w:val="bottom"/>
          </w:tcPr>
          <w:p w14:paraId="7B20DFD5" w14:textId="760D41E6" w:rsidR="00ED30B9" w:rsidRPr="00A31D89" w:rsidRDefault="00ED30B9" w:rsidP="00A31D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42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31D8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37" w:type="dxa"/>
            <w:tcBorders>
              <w:bottom w:val="nil"/>
            </w:tcBorders>
          </w:tcPr>
          <w:p w14:paraId="3737E883" w14:textId="77777777" w:rsidR="00ED30B9" w:rsidRPr="00A31D89" w:rsidRDefault="00ED30B9" w:rsidP="00ED3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3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35" w:type="dxa"/>
            <w:tcBorders>
              <w:bottom w:val="double" w:sz="4" w:space="0" w:color="auto"/>
            </w:tcBorders>
            <w:vAlign w:val="bottom"/>
          </w:tcPr>
          <w:p w14:paraId="76DFC66C" w14:textId="1E324B67" w:rsidR="00ED30B9" w:rsidRPr="00A31D89" w:rsidRDefault="00ED30B9" w:rsidP="00ED3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3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31D8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18,940</w:t>
            </w:r>
          </w:p>
        </w:tc>
      </w:tr>
    </w:tbl>
    <w:p w14:paraId="051FA467" w14:textId="77777777" w:rsidR="00657E3D" w:rsidRDefault="00657E3D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30"/>
          <w:szCs w:val="30"/>
          <w:cs/>
        </w:rPr>
      </w:pPr>
    </w:p>
    <w:p w14:paraId="0A2C4F0E" w14:textId="77777777" w:rsidR="00657E3D" w:rsidRDefault="00657E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30"/>
          <w:szCs w:val="30"/>
        </w:rPr>
        <w:sectPr w:rsidR="00657E3D" w:rsidSect="00657E3D">
          <w:headerReference w:type="default" r:id="rId18"/>
          <w:pgSz w:w="16834" w:h="11909" w:orient="landscape" w:code="9"/>
          <w:pgMar w:top="1152" w:right="691" w:bottom="1152" w:left="576" w:header="720" w:footer="720" w:gutter="0"/>
          <w:cols w:space="720"/>
          <w:docGrid w:linePitch="245"/>
        </w:sectPr>
      </w:pPr>
    </w:p>
    <w:p w14:paraId="6567C985" w14:textId="60EA7473" w:rsidR="00575C32" w:rsidRPr="007410CB" w:rsidRDefault="00575C32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hanging="547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7410CB">
        <w:rPr>
          <w:rFonts w:asciiTheme="majorBidi" w:hAnsiTheme="majorBidi" w:cstheme="majorBidi"/>
          <w:b/>
          <w:bCs/>
          <w:sz w:val="30"/>
          <w:szCs w:val="30"/>
        </w:rPr>
        <w:t>2</w:t>
      </w:r>
      <w:r w:rsidR="00252B28">
        <w:rPr>
          <w:rFonts w:asciiTheme="majorBidi" w:hAnsiTheme="majorBidi" w:cstheme="majorBidi"/>
          <w:b/>
          <w:bCs/>
          <w:sz w:val="30"/>
          <w:szCs w:val="30"/>
        </w:rPr>
        <w:t>4</w:t>
      </w:r>
      <w:r w:rsidRPr="007410CB">
        <w:rPr>
          <w:rFonts w:asciiTheme="majorBidi" w:hAnsiTheme="majorBidi" w:cstheme="majorBidi"/>
          <w:b/>
          <w:bCs/>
          <w:sz w:val="30"/>
          <w:szCs w:val="30"/>
        </w:rPr>
        <w:tab/>
      </w:r>
      <w:r w:rsidRPr="007410CB">
        <w:rPr>
          <w:rFonts w:asciiTheme="majorBidi" w:hAnsiTheme="majorBidi" w:cstheme="majorBidi" w:hint="cs"/>
          <w:b/>
          <w:bCs/>
          <w:sz w:val="30"/>
          <w:szCs w:val="30"/>
          <w:cs/>
        </w:rPr>
        <w:t>ส่วนงานดำเนิน</w:t>
      </w:r>
      <w:r w:rsidR="006E49EB">
        <w:rPr>
          <w:rFonts w:asciiTheme="majorBidi" w:hAnsiTheme="majorBidi" w:cstheme="majorBidi" w:hint="cs"/>
          <w:b/>
          <w:bCs/>
          <w:sz w:val="30"/>
          <w:szCs w:val="30"/>
          <w:cs/>
        </w:rPr>
        <w:t>งาน</w:t>
      </w:r>
      <w:r w:rsidRPr="007410CB">
        <w:rPr>
          <w:rFonts w:asciiTheme="majorBidi" w:hAnsiTheme="majorBidi" w:cstheme="majorBidi" w:hint="cs"/>
          <w:b/>
          <w:bCs/>
          <w:sz w:val="30"/>
          <w:szCs w:val="30"/>
          <w:cs/>
        </w:rPr>
        <w:t>และการจำแนกรายได้</w:t>
      </w:r>
    </w:p>
    <w:p w14:paraId="66A34A03" w14:textId="77777777" w:rsidR="00E027A2" w:rsidRPr="007410CB" w:rsidRDefault="00E027A2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hanging="547"/>
        <w:jc w:val="thaiDistribute"/>
        <w:rPr>
          <w:rFonts w:asciiTheme="majorBidi" w:hAnsiTheme="majorBidi" w:cstheme="majorBidi"/>
          <w:b/>
          <w:bCs/>
          <w:sz w:val="24"/>
          <w:szCs w:val="24"/>
          <w:cs/>
        </w:rPr>
      </w:pPr>
      <w:r w:rsidRPr="007410CB">
        <w:rPr>
          <w:rFonts w:asciiTheme="majorBidi" w:hAnsiTheme="majorBidi" w:cstheme="majorBidi"/>
          <w:b/>
          <w:bCs/>
          <w:sz w:val="30"/>
          <w:szCs w:val="30"/>
        </w:rPr>
        <w:tab/>
      </w:r>
    </w:p>
    <w:p w14:paraId="215B4928" w14:textId="77777777" w:rsidR="00E027A2" w:rsidRPr="007410CB" w:rsidRDefault="00E027A2" w:rsidP="00344305">
      <w:pPr>
        <w:ind w:left="547"/>
        <w:jc w:val="thaiDistribute"/>
        <w:rPr>
          <w:rFonts w:ascii="Angsana New" w:hAnsi="Angsana New"/>
          <w:sz w:val="30"/>
          <w:szCs w:val="30"/>
        </w:rPr>
      </w:pPr>
      <w:r w:rsidRPr="007410CB">
        <w:rPr>
          <w:rFonts w:ascii="Angsana New" w:hAnsi="Angsana New" w:hint="cs"/>
          <w:sz w:val="30"/>
          <w:szCs w:val="30"/>
          <w:cs/>
        </w:rPr>
        <w:t>กลุ่ม</w:t>
      </w:r>
      <w:r w:rsidRPr="007410CB">
        <w:rPr>
          <w:rFonts w:ascii="Angsana New" w:hAnsi="Angsana New"/>
          <w:sz w:val="30"/>
          <w:szCs w:val="30"/>
          <w:cs/>
        </w:rPr>
        <w:t xml:space="preserve">บริษัทจัดโครงสร้างองค์กรเป็นหน่วยธุรกิจตามช่องทางการจัดจำหน่ายและการบริการให้สินเชื่อ โดยการนำเสนอข้อมูลทางการเงินจำแนกตามส่วนงานได้นำเสนอตามประเภทการขาย อย่างไรก็ตามไม่มีการนำข้อมูลทางการเงินจำแนกตามส่วนงานของการบริการให้สินเชื่อ เนื่องจากส่วนงานดังกล่าว มีรายได้และผลการดำเนินงานในจำนวนที่ไม่เป็นสาระสำคัญ </w:t>
      </w:r>
    </w:p>
    <w:p w14:paraId="461244DE" w14:textId="77777777" w:rsidR="00E027A2" w:rsidRPr="007410CB" w:rsidRDefault="00E027A2" w:rsidP="00344305">
      <w:pPr>
        <w:ind w:left="547"/>
        <w:jc w:val="thaiDistribute"/>
        <w:rPr>
          <w:rFonts w:ascii="Angsana New" w:hAnsi="Angsana New"/>
          <w:sz w:val="24"/>
          <w:szCs w:val="24"/>
        </w:rPr>
      </w:pPr>
    </w:p>
    <w:p w14:paraId="45E8E179" w14:textId="71B02EB6" w:rsidR="00E027A2" w:rsidRDefault="00E027A2" w:rsidP="007410CB">
      <w:pPr>
        <w:tabs>
          <w:tab w:val="clear" w:pos="454"/>
        </w:tabs>
        <w:ind w:left="547"/>
        <w:jc w:val="thaiDistribute"/>
        <w:rPr>
          <w:rFonts w:ascii="Angsana New" w:hAnsi="Angsana New"/>
          <w:sz w:val="30"/>
          <w:szCs w:val="30"/>
        </w:rPr>
      </w:pPr>
      <w:r w:rsidRPr="007410CB">
        <w:rPr>
          <w:rFonts w:ascii="Angsana New" w:hAnsi="Angsana New" w:hint="cs"/>
          <w:sz w:val="30"/>
          <w:szCs w:val="30"/>
          <w:cs/>
        </w:rPr>
        <w:t>กลุ่มบริษัทและบริษัทดำเนินธุรกิจในเขตภูมิศาสตร์ส่วนใหญ่ คือ ประเทศไทย ดังนั้นรายได้และสินทรัพย์ที่แสดงอยู่ในงบการเงิน จึงถือเป็นการรายงานตามเขตภูมิศาสตร์แล้ว ซึ่งจังหวะเวลาของการรับรู้รายได้จากการขายสดและขายเชื่อ และขายตามสัญญาเช่าซื้อส่วนใหญ่ เป็นรายได้ที่รับรู้ ณ เวลาใดเวลาหนึ่ง</w:t>
      </w:r>
    </w:p>
    <w:p w14:paraId="0EFCF009" w14:textId="18913CBF" w:rsidR="00956E60" w:rsidRDefault="00956E60" w:rsidP="007410CB">
      <w:pPr>
        <w:tabs>
          <w:tab w:val="clear" w:pos="454"/>
        </w:tabs>
        <w:ind w:left="547"/>
        <w:jc w:val="thaiDistribute"/>
        <w:rPr>
          <w:rFonts w:ascii="Angsana New" w:hAnsi="Angsana New"/>
          <w:sz w:val="30"/>
          <w:szCs w:val="30"/>
        </w:rPr>
      </w:pPr>
    </w:p>
    <w:p w14:paraId="113D153E" w14:textId="77777777" w:rsidR="00E027A2" w:rsidRPr="007410CB" w:rsidRDefault="00E027A2" w:rsidP="00344305">
      <w:pPr>
        <w:jc w:val="thaiDistribute"/>
        <w:rPr>
          <w:rFonts w:ascii="Angsana New" w:hAnsi="Angsana New"/>
          <w:sz w:val="24"/>
          <w:szCs w:val="24"/>
        </w:rPr>
      </w:pPr>
    </w:p>
    <w:tbl>
      <w:tblPr>
        <w:tblW w:w="9090" w:type="dxa"/>
        <w:tblInd w:w="504" w:type="dxa"/>
        <w:tblLayout w:type="fixed"/>
        <w:tblLook w:val="0000" w:firstRow="0" w:lastRow="0" w:firstColumn="0" w:lastColumn="0" w:noHBand="0" w:noVBand="0"/>
      </w:tblPr>
      <w:tblGrid>
        <w:gridCol w:w="2700"/>
        <w:gridCol w:w="1080"/>
        <w:gridCol w:w="270"/>
        <w:gridCol w:w="1080"/>
        <w:gridCol w:w="270"/>
        <w:gridCol w:w="990"/>
        <w:gridCol w:w="56"/>
        <w:gridCol w:w="214"/>
        <w:gridCol w:w="56"/>
        <w:gridCol w:w="1080"/>
        <w:gridCol w:w="34"/>
        <w:gridCol w:w="236"/>
        <w:gridCol w:w="34"/>
        <w:gridCol w:w="990"/>
      </w:tblGrid>
      <w:tr w:rsidR="00E027A2" w:rsidRPr="0079496B" w14:paraId="5B077508" w14:textId="77777777" w:rsidTr="007410CB">
        <w:trPr>
          <w:cantSplit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6F64AD75" w14:textId="77777777" w:rsidR="00E027A2" w:rsidRPr="0079496B" w:rsidRDefault="00E027A2" w:rsidP="00344305">
            <w:pPr>
              <w:pStyle w:val="7I-7H-3"/>
              <w:ind w:left="-90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9496B">
              <w:rPr>
                <w:rFonts w:asciiTheme="majorBidi" w:hAnsiTheme="majorBidi" w:cstheme="majorBidi"/>
                <w:sz w:val="26"/>
                <w:szCs w:val="26"/>
                <w:lang w:val="en-GB" w:eastAsia="en-US"/>
              </w:rPr>
              <w:br w:type="page"/>
            </w:r>
            <w:r w:rsidRPr="0079496B">
              <w:rPr>
                <w:rFonts w:asciiTheme="majorBidi" w:hAnsiTheme="majorBidi" w:cstheme="majorBidi"/>
                <w:sz w:val="26"/>
                <w:szCs w:val="26"/>
                <w:cs/>
              </w:rPr>
              <w:br w:type="page"/>
            </w:r>
            <w:r w:rsidRPr="0079496B">
              <w:rPr>
                <w:rFonts w:asciiTheme="majorBidi" w:hAnsiTheme="majorBidi" w:cstheme="majorBidi"/>
                <w:sz w:val="26"/>
                <w:szCs w:val="26"/>
                <w:cs/>
              </w:rPr>
              <w:br w:type="page"/>
            </w:r>
            <w:r w:rsidRPr="0079496B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br w:type="page"/>
            </w:r>
            <w:r w:rsidRPr="0079496B">
              <w:rPr>
                <w:rFonts w:asciiTheme="majorBidi" w:hAnsiTheme="majorBidi" w:cstheme="majorBidi"/>
                <w:sz w:val="26"/>
                <w:szCs w:val="26"/>
                <w:cs/>
              </w:rPr>
              <w:br w:type="page"/>
            </w:r>
          </w:p>
        </w:tc>
        <w:tc>
          <w:tcPr>
            <w:tcW w:w="6390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45F6738" w14:textId="77777777" w:rsidR="00E027A2" w:rsidRPr="0079496B" w:rsidRDefault="00E027A2" w:rsidP="00344305">
            <w:pPr>
              <w:autoSpaceDE w:val="0"/>
              <w:autoSpaceDN w:val="0"/>
              <w:ind w:left="-29" w:right="-72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79496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E027A2" w:rsidRPr="0079496B" w14:paraId="5F4DBBC2" w14:textId="77777777" w:rsidTr="007410CB">
        <w:trPr>
          <w:cantSplit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48219BC2" w14:textId="77777777" w:rsidR="00E027A2" w:rsidRPr="0079496B" w:rsidRDefault="00E027A2" w:rsidP="00344305">
            <w:pPr>
              <w:pStyle w:val="7I-7H-3"/>
              <w:ind w:left="-9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4C6131E0" w14:textId="77777777" w:rsidR="00E027A2" w:rsidRPr="0079496B" w:rsidRDefault="00E027A2" w:rsidP="00344305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9496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ขายตามสัญญา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47C33464" w14:textId="77777777" w:rsidR="00E027A2" w:rsidRPr="0079496B" w:rsidRDefault="00E027A2" w:rsidP="00344305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26BDCE40" w14:textId="77777777" w:rsidR="00E027A2" w:rsidRPr="0079496B" w:rsidRDefault="00E027A2" w:rsidP="00344305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9496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ขายสด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A9E32A2" w14:textId="77777777" w:rsidR="00E027A2" w:rsidRPr="0079496B" w:rsidRDefault="00E027A2" w:rsidP="00344305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02095256" w14:textId="77777777" w:rsidR="00E027A2" w:rsidRPr="0079496B" w:rsidRDefault="00E027A2" w:rsidP="00344305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9496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ให้บริการ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</w:tcPr>
          <w:p w14:paraId="3AA86CC8" w14:textId="77777777" w:rsidR="00E027A2" w:rsidRPr="0079496B" w:rsidRDefault="00E027A2" w:rsidP="00344305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6A620FB2" w14:textId="77777777" w:rsidR="00E027A2" w:rsidRPr="0079496B" w:rsidRDefault="00E027A2" w:rsidP="00344305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</w:tcPr>
          <w:p w14:paraId="4F0104BE" w14:textId="77777777" w:rsidR="00E027A2" w:rsidRPr="0079496B" w:rsidRDefault="00E027A2" w:rsidP="00344305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751FC822" w14:textId="77777777" w:rsidR="00E027A2" w:rsidRPr="0079496B" w:rsidRDefault="00E027A2" w:rsidP="00344305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E027A2" w:rsidRPr="0079496B" w14:paraId="6094037F" w14:textId="77777777" w:rsidTr="007410CB">
        <w:trPr>
          <w:cantSplit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4428E19C" w14:textId="77777777" w:rsidR="00E027A2" w:rsidRPr="0079496B" w:rsidRDefault="00E027A2" w:rsidP="00344305">
            <w:pPr>
              <w:pStyle w:val="7I-7H-3"/>
              <w:ind w:left="-9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6F63F93B" w14:textId="77777777" w:rsidR="00E027A2" w:rsidRPr="0079496B" w:rsidRDefault="00E027A2" w:rsidP="00344305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9496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เช่าซื้อ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695D4B49" w14:textId="77777777" w:rsidR="00E027A2" w:rsidRPr="0079496B" w:rsidRDefault="00E027A2" w:rsidP="00344305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3B1E1D4A" w14:textId="77777777" w:rsidR="00E027A2" w:rsidRPr="0079496B" w:rsidRDefault="00E027A2" w:rsidP="00344305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9496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และขายเชื่อ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D567DB2" w14:textId="77777777" w:rsidR="00E027A2" w:rsidRPr="0079496B" w:rsidRDefault="00E027A2" w:rsidP="00344305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4A20D906" w14:textId="77777777" w:rsidR="00E027A2" w:rsidRPr="0079496B" w:rsidRDefault="00E027A2" w:rsidP="00344305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9496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และอื่นๆ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</w:tcPr>
          <w:p w14:paraId="6932A055" w14:textId="77777777" w:rsidR="00E027A2" w:rsidRPr="0079496B" w:rsidRDefault="00E027A2" w:rsidP="00344305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563DBEF6" w14:textId="77777777" w:rsidR="00E027A2" w:rsidRPr="0079496B" w:rsidRDefault="00E027A2" w:rsidP="00344305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79496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การตัดรายการ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</w:tcPr>
          <w:p w14:paraId="19D3B44B" w14:textId="77777777" w:rsidR="00E027A2" w:rsidRPr="0079496B" w:rsidRDefault="00E027A2" w:rsidP="00344305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69B85B50" w14:textId="77777777" w:rsidR="00E027A2" w:rsidRPr="0079496B" w:rsidRDefault="00E027A2" w:rsidP="00344305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9496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E027A2" w:rsidRPr="0079496B" w14:paraId="2CD1F135" w14:textId="77777777" w:rsidTr="007410CB">
        <w:trPr>
          <w:cantSplit/>
        </w:trPr>
        <w:tc>
          <w:tcPr>
            <w:tcW w:w="2700" w:type="dxa"/>
            <w:tcBorders>
              <w:top w:val="nil"/>
              <w:left w:val="nil"/>
              <w:right w:val="nil"/>
            </w:tcBorders>
          </w:tcPr>
          <w:p w14:paraId="29570D82" w14:textId="77777777" w:rsidR="00E027A2" w:rsidRPr="0079496B" w:rsidRDefault="00E027A2" w:rsidP="00344305">
            <w:pPr>
              <w:ind w:left="-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90" w:type="dxa"/>
            <w:gridSpan w:val="13"/>
            <w:tcBorders>
              <w:top w:val="nil"/>
              <w:left w:val="nil"/>
              <w:right w:val="nil"/>
            </w:tcBorders>
          </w:tcPr>
          <w:p w14:paraId="0BADFD0F" w14:textId="77777777" w:rsidR="00E027A2" w:rsidRPr="0079496B" w:rsidRDefault="00E027A2" w:rsidP="00344305">
            <w:pPr>
              <w:pStyle w:val="7I-7H-3"/>
              <w:ind w:left="-29" w:right="-111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/>
              </w:rPr>
            </w:pPr>
            <w:r w:rsidRPr="0079496B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/>
              </w:rPr>
              <w:t>(พันบาท)</w:t>
            </w:r>
          </w:p>
        </w:tc>
      </w:tr>
      <w:tr w:rsidR="00E027A2" w:rsidRPr="0079496B" w14:paraId="02E8ABE9" w14:textId="77777777" w:rsidTr="007410CB">
        <w:trPr>
          <w:cantSplit/>
        </w:trPr>
        <w:tc>
          <w:tcPr>
            <w:tcW w:w="9090" w:type="dxa"/>
            <w:gridSpan w:val="14"/>
            <w:tcBorders>
              <w:top w:val="nil"/>
              <w:left w:val="nil"/>
              <w:right w:val="nil"/>
            </w:tcBorders>
          </w:tcPr>
          <w:p w14:paraId="0D1F400B" w14:textId="0A1884A7" w:rsidR="00E027A2" w:rsidRPr="0079496B" w:rsidRDefault="00E027A2" w:rsidP="00344305">
            <w:pPr>
              <w:ind w:left="-108" w:right="-72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79496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สำหรับปีสิ้นสุดวันที่ </w:t>
            </w:r>
            <w:r w:rsidRPr="0079496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31 </w:t>
            </w:r>
            <w:r w:rsidRPr="0079496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ธันวาคม </w:t>
            </w:r>
            <w:r w:rsidR="007410C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2563</w:t>
            </w:r>
          </w:p>
        </w:tc>
      </w:tr>
      <w:tr w:rsidR="00E027A2" w:rsidRPr="0079496B" w14:paraId="0558A4D3" w14:textId="77777777" w:rsidTr="007410CB">
        <w:trPr>
          <w:cantSplit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17A8D1" w14:textId="77777777" w:rsidR="00E027A2" w:rsidRPr="0079496B" w:rsidRDefault="00E027A2" w:rsidP="00344305">
            <w:pPr>
              <w:ind w:left="-90" w:right="-126"/>
              <w:rPr>
                <w:rFonts w:asciiTheme="majorBidi" w:hAnsiTheme="majorBidi" w:cstheme="majorBidi"/>
                <w:sz w:val="26"/>
                <w:szCs w:val="26"/>
              </w:rPr>
            </w:pPr>
            <w:r w:rsidRPr="0079496B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2DB422FC" w14:textId="34EA1FAE" w:rsidR="00E027A2" w:rsidRPr="0079496B" w:rsidRDefault="00E027A2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48" w:right="90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2AEEBD8" w14:textId="77777777" w:rsidR="00E027A2" w:rsidRPr="0079496B" w:rsidRDefault="00E027A2" w:rsidP="00344305">
            <w:pPr>
              <w:tabs>
                <w:tab w:val="decimal" w:pos="648"/>
              </w:tabs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3B9AB68E" w14:textId="77777777" w:rsidR="00E027A2" w:rsidRPr="0079496B" w:rsidRDefault="00E027A2" w:rsidP="00344305">
            <w:pPr>
              <w:tabs>
                <w:tab w:val="decimal" w:pos="805"/>
              </w:tabs>
              <w:ind w:left="-82"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95A2D71" w14:textId="77777777" w:rsidR="00E027A2" w:rsidRPr="0079496B" w:rsidRDefault="00E027A2" w:rsidP="00344305">
            <w:pPr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46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538E294F" w14:textId="77777777" w:rsidR="00E027A2" w:rsidRPr="0079496B" w:rsidRDefault="00E027A2" w:rsidP="00344305">
            <w:pPr>
              <w:ind w:right="100"/>
              <w:jc w:val="right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</w:tcPr>
          <w:p w14:paraId="0FD38CB3" w14:textId="77777777" w:rsidR="00E027A2" w:rsidRPr="0079496B" w:rsidRDefault="00E027A2" w:rsidP="00344305">
            <w:pPr>
              <w:tabs>
                <w:tab w:val="decimal" w:pos="648"/>
              </w:tabs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41C97011" w14:textId="77777777" w:rsidR="00E027A2" w:rsidRPr="0079496B" w:rsidRDefault="00E027A2" w:rsidP="00344305">
            <w:pPr>
              <w:ind w:left="-82" w:right="38"/>
              <w:jc w:val="right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DD0920" w14:textId="77777777" w:rsidR="00E027A2" w:rsidRPr="0079496B" w:rsidRDefault="00E027A2" w:rsidP="00344305">
            <w:pPr>
              <w:tabs>
                <w:tab w:val="decimal" w:pos="648"/>
              </w:tabs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24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5B3FF5F" w14:textId="77777777" w:rsidR="00E027A2" w:rsidRPr="0079496B" w:rsidRDefault="00E027A2" w:rsidP="00344305">
            <w:pPr>
              <w:ind w:left="-87" w:right="72"/>
              <w:jc w:val="right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</w:tr>
      <w:tr w:rsidR="00086210" w:rsidRPr="0079496B" w14:paraId="152E8C52" w14:textId="77777777" w:rsidTr="007410CB">
        <w:trPr>
          <w:cantSplit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B7E6CE" w14:textId="77777777" w:rsidR="00086210" w:rsidRPr="0079496B" w:rsidRDefault="00086210" w:rsidP="004D00D0">
            <w:pPr>
              <w:pStyle w:val="ListParagraph"/>
              <w:numPr>
                <w:ilvl w:val="0"/>
                <w:numId w:val="11"/>
              </w:numPr>
              <w:ind w:right="-126" w:hanging="198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79496B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E1E3080" w14:textId="23F84BBA" w:rsidR="00086210" w:rsidRPr="00484837" w:rsidRDefault="004555D4" w:rsidP="00344305">
            <w:pPr>
              <w:ind w:right="100"/>
              <w:jc w:val="right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1,409,248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73752CD" w14:textId="77777777" w:rsidR="00086210" w:rsidRPr="00484837" w:rsidRDefault="00086210" w:rsidP="00344305">
            <w:pPr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0705411" w14:textId="538383A4" w:rsidR="00086210" w:rsidRPr="00484837" w:rsidRDefault="004555D4" w:rsidP="00344305">
            <w:pPr>
              <w:ind w:right="100"/>
              <w:jc w:val="right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276,294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05608F6" w14:textId="77777777" w:rsidR="00086210" w:rsidRPr="00484837" w:rsidRDefault="00086210" w:rsidP="00344305">
            <w:pPr>
              <w:ind w:right="100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4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FA297B7" w14:textId="775DFC79" w:rsidR="00086210" w:rsidRPr="00484837" w:rsidRDefault="004555D4" w:rsidP="00344305">
            <w:pPr>
              <w:tabs>
                <w:tab w:val="decimal" w:pos="525"/>
              </w:tabs>
              <w:ind w:right="-72"/>
              <w:jc w:val="center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BA312DB" w14:textId="77777777" w:rsidR="00086210" w:rsidRPr="00484837" w:rsidRDefault="00086210" w:rsidP="00344305">
            <w:pPr>
              <w:tabs>
                <w:tab w:val="decimal" w:pos="504"/>
                <w:tab w:val="decimal" w:pos="792"/>
              </w:tabs>
              <w:ind w:right="-72"/>
              <w:jc w:val="right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A17516B" w14:textId="6BAB9C40" w:rsidR="00086210" w:rsidRPr="00484837" w:rsidRDefault="004555D4" w:rsidP="00344305">
            <w:pPr>
              <w:tabs>
                <w:tab w:val="decimal" w:pos="555"/>
              </w:tabs>
              <w:ind w:right="-72"/>
              <w:jc w:val="center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1B9B6B70" w14:textId="77777777" w:rsidR="00086210" w:rsidRPr="00484837" w:rsidRDefault="00086210" w:rsidP="00344305">
            <w:pPr>
              <w:tabs>
                <w:tab w:val="clear" w:pos="907"/>
                <w:tab w:val="decimal" w:pos="792"/>
                <w:tab w:val="decimal" w:pos="882"/>
              </w:tabs>
              <w:ind w:right="-72"/>
              <w:jc w:val="right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2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4755AF1" w14:textId="435D354F" w:rsidR="00086210" w:rsidRPr="00484837" w:rsidRDefault="004555D4" w:rsidP="00344305">
            <w:pPr>
              <w:ind w:right="100"/>
              <w:jc w:val="right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1,685,542</w:t>
            </w:r>
          </w:p>
        </w:tc>
      </w:tr>
      <w:tr w:rsidR="00086210" w:rsidRPr="0079496B" w14:paraId="2A1F2BB6" w14:textId="77777777" w:rsidTr="007410CB">
        <w:trPr>
          <w:cantSplit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C9E52E" w14:textId="77777777" w:rsidR="00086210" w:rsidRPr="0079496B" w:rsidRDefault="00086210" w:rsidP="004D00D0">
            <w:pPr>
              <w:pStyle w:val="ListParagraph"/>
              <w:numPr>
                <w:ilvl w:val="0"/>
                <w:numId w:val="11"/>
              </w:numPr>
              <w:ind w:right="-126" w:hanging="198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79496B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รายได้ระหว่างส่วนงาน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D69E2D1" w14:textId="52ED4003" w:rsidR="00086210" w:rsidRPr="00484837" w:rsidRDefault="004555D4" w:rsidP="004555D4">
            <w:pPr>
              <w:ind w:right="100"/>
              <w:jc w:val="right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2,594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22F1BE2" w14:textId="77777777" w:rsidR="00086210" w:rsidRPr="00484837" w:rsidRDefault="00086210" w:rsidP="00344305">
            <w:pPr>
              <w:tabs>
                <w:tab w:val="decimal" w:pos="615"/>
              </w:tabs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44D6A2B" w14:textId="2ACDF466" w:rsidR="00086210" w:rsidRPr="00484837" w:rsidRDefault="004555D4" w:rsidP="00344305">
            <w:pPr>
              <w:ind w:right="100"/>
              <w:jc w:val="right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204,341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8EECEE4" w14:textId="77777777" w:rsidR="00086210" w:rsidRPr="00484837" w:rsidRDefault="00086210" w:rsidP="00344305">
            <w:pPr>
              <w:tabs>
                <w:tab w:val="decimal" w:pos="615"/>
              </w:tabs>
              <w:ind w:right="100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4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C83AE16" w14:textId="3A25B2AA" w:rsidR="00086210" w:rsidRPr="00484837" w:rsidRDefault="004555D4" w:rsidP="00344305">
            <w:pPr>
              <w:tabs>
                <w:tab w:val="decimal" w:pos="525"/>
              </w:tabs>
              <w:ind w:right="-72"/>
              <w:jc w:val="center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2BA50BD" w14:textId="77777777" w:rsidR="00086210" w:rsidRPr="00484837" w:rsidRDefault="00086210" w:rsidP="00344305">
            <w:pPr>
              <w:tabs>
                <w:tab w:val="decimal" w:pos="504"/>
                <w:tab w:val="decimal" w:pos="615"/>
              </w:tabs>
              <w:ind w:right="-72"/>
              <w:jc w:val="right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0B85F30" w14:textId="743A47F1" w:rsidR="00086210" w:rsidRPr="00484837" w:rsidRDefault="004555D4" w:rsidP="00344305">
            <w:pPr>
              <w:ind w:right="75"/>
              <w:jc w:val="right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(206,935)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6C28B071" w14:textId="77777777" w:rsidR="00086210" w:rsidRPr="00484837" w:rsidRDefault="00086210" w:rsidP="00344305">
            <w:pPr>
              <w:tabs>
                <w:tab w:val="clear" w:pos="907"/>
                <w:tab w:val="decimal" w:pos="615"/>
                <w:tab w:val="decimal" w:pos="882"/>
              </w:tabs>
              <w:ind w:right="-72"/>
              <w:jc w:val="right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2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005D091" w14:textId="7AE6DE69" w:rsidR="00086210" w:rsidRPr="00484837" w:rsidRDefault="004555D4" w:rsidP="00344305">
            <w:pPr>
              <w:ind w:right="72"/>
              <w:jc w:val="center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-</w:t>
            </w:r>
          </w:p>
        </w:tc>
      </w:tr>
      <w:tr w:rsidR="00E027A2" w:rsidRPr="0079496B" w14:paraId="697A7DE4" w14:textId="77777777" w:rsidTr="007410CB">
        <w:trPr>
          <w:cantSplit/>
        </w:trPr>
        <w:tc>
          <w:tcPr>
            <w:tcW w:w="2700" w:type="dxa"/>
            <w:tcBorders>
              <w:top w:val="nil"/>
              <w:left w:val="nil"/>
              <w:right w:val="nil"/>
            </w:tcBorders>
            <w:vAlign w:val="bottom"/>
          </w:tcPr>
          <w:p w14:paraId="08DCA14A" w14:textId="77777777" w:rsidR="00E027A2" w:rsidRPr="0079496B" w:rsidRDefault="00E027A2" w:rsidP="00344305">
            <w:pPr>
              <w:ind w:left="-90" w:right="-126"/>
              <w:rPr>
                <w:rFonts w:asciiTheme="majorBidi" w:hAnsiTheme="majorBidi" w:cstheme="majorBidi"/>
                <w:sz w:val="26"/>
                <w:szCs w:val="26"/>
              </w:rPr>
            </w:pPr>
            <w:r w:rsidRPr="0079496B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32441E4" w14:textId="77777777" w:rsidR="00E027A2" w:rsidRPr="00484837" w:rsidRDefault="00E027A2" w:rsidP="00344305">
            <w:pPr>
              <w:tabs>
                <w:tab w:val="decimal" w:pos="805"/>
              </w:tabs>
              <w:ind w:right="-72"/>
              <w:jc w:val="right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1008F88" w14:textId="77777777" w:rsidR="00E027A2" w:rsidRPr="00484837" w:rsidRDefault="00E027A2" w:rsidP="00344305">
            <w:pPr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D8F4E17" w14:textId="77777777" w:rsidR="00E027A2" w:rsidRPr="00484837" w:rsidRDefault="00E027A2" w:rsidP="00344305">
            <w:pPr>
              <w:ind w:right="100"/>
              <w:jc w:val="right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DB3A198" w14:textId="77777777" w:rsidR="00E027A2" w:rsidRPr="00484837" w:rsidRDefault="00E027A2" w:rsidP="00344305">
            <w:pPr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46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F4B2ADF" w14:textId="1119772D" w:rsidR="00E027A2" w:rsidRPr="00484837" w:rsidRDefault="00E027A2" w:rsidP="00344305">
            <w:pPr>
              <w:ind w:right="100"/>
              <w:jc w:val="right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1B88101" w14:textId="77777777" w:rsidR="00E027A2" w:rsidRPr="00484837" w:rsidRDefault="00E027A2" w:rsidP="00344305">
            <w:pPr>
              <w:tabs>
                <w:tab w:val="decimal" w:pos="504"/>
                <w:tab w:val="decimal" w:pos="792"/>
              </w:tabs>
              <w:ind w:right="-72"/>
              <w:jc w:val="right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4E39F4F4" w14:textId="77777777" w:rsidR="00E027A2" w:rsidRPr="00484837" w:rsidRDefault="00E027A2" w:rsidP="00344305">
            <w:pPr>
              <w:tabs>
                <w:tab w:val="decimal" w:pos="646"/>
              </w:tabs>
              <w:ind w:right="38"/>
              <w:jc w:val="right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20771C92" w14:textId="77777777" w:rsidR="00E027A2" w:rsidRPr="00484837" w:rsidRDefault="00E027A2" w:rsidP="00344305">
            <w:pPr>
              <w:tabs>
                <w:tab w:val="clear" w:pos="907"/>
                <w:tab w:val="decimal" w:pos="792"/>
                <w:tab w:val="decimal" w:pos="882"/>
              </w:tabs>
              <w:ind w:right="-72"/>
              <w:jc w:val="right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24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48FBE0C" w14:textId="77777777" w:rsidR="00E027A2" w:rsidRPr="00484837" w:rsidRDefault="00E027A2" w:rsidP="00344305">
            <w:pPr>
              <w:ind w:right="72"/>
              <w:jc w:val="right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</w:tr>
      <w:tr w:rsidR="00E027A2" w:rsidRPr="0079496B" w14:paraId="09D6CC3D" w14:textId="77777777" w:rsidTr="007410CB">
        <w:trPr>
          <w:cantSplit/>
        </w:trPr>
        <w:tc>
          <w:tcPr>
            <w:tcW w:w="2700" w:type="dxa"/>
            <w:tcBorders>
              <w:left w:val="nil"/>
              <w:bottom w:val="nil"/>
              <w:right w:val="nil"/>
            </w:tcBorders>
            <w:vAlign w:val="bottom"/>
          </w:tcPr>
          <w:p w14:paraId="1B3C8220" w14:textId="77777777" w:rsidR="00E027A2" w:rsidRPr="0079496B" w:rsidRDefault="00E027A2" w:rsidP="004D00D0">
            <w:pPr>
              <w:pStyle w:val="ListParagraph"/>
              <w:numPr>
                <w:ilvl w:val="0"/>
                <w:numId w:val="11"/>
              </w:numPr>
              <w:ind w:right="-126" w:hanging="198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79496B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B58C77C" w14:textId="4A19D898" w:rsidR="00E027A2" w:rsidRPr="00484837" w:rsidRDefault="004555D4" w:rsidP="00344305">
            <w:pPr>
              <w:ind w:right="100"/>
              <w:jc w:val="right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221,74</w:t>
            </w:r>
            <w:r w:rsidR="001E2412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7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7E9D34A" w14:textId="77777777" w:rsidR="00E027A2" w:rsidRPr="00484837" w:rsidRDefault="00E027A2" w:rsidP="00344305">
            <w:pPr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05B7F73" w14:textId="64363FEF" w:rsidR="00E027A2" w:rsidRPr="00484837" w:rsidRDefault="004555D4" w:rsidP="00344305">
            <w:pPr>
              <w:tabs>
                <w:tab w:val="decimal" w:pos="589"/>
              </w:tabs>
              <w:ind w:right="-72"/>
              <w:jc w:val="center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1350FC8" w14:textId="77777777" w:rsidR="00E027A2" w:rsidRPr="00484837" w:rsidRDefault="00E027A2" w:rsidP="00344305">
            <w:pPr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46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BAB3D8D" w14:textId="46832EC2" w:rsidR="00E027A2" w:rsidRPr="00484837" w:rsidRDefault="004555D4" w:rsidP="00344305">
            <w:pPr>
              <w:ind w:right="100"/>
              <w:jc w:val="right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35,586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36546E7" w14:textId="77777777" w:rsidR="00E027A2" w:rsidRPr="00484837" w:rsidRDefault="00E027A2" w:rsidP="00344305">
            <w:pPr>
              <w:tabs>
                <w:tab w:val="decimal" w:pos="792"/>
              </w:tabs>
              <w:ind w:right="-72"/>
              <w:jc w:val="right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F5DEF5A" w14:textId="4BA5D491" w:rsidR="00E027A2" w:rsidRPr="00484837" w:rsidRDefault="004555D4" w:rsidP="00344305">
            <w:pPr>
              <w:tabs>
                <w:tab w:val="decimal" w:pos="646"/>
              </w:tabs>
              <w:ind w:right="38"/>
              <w:jc w:val="center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27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1B404AC" w14:textId="77777777" w:rsidR="00E027A2" w:rsidRPr="00484837" w:rsidRDefault="00E027A2" w:rsidP="00344305">
            <w:pPr>
              <w:tabs>
                <w:tab w:val="clear" w:pos="907"/>
                <w:tab w:val="decimal" w:pos="792"/>
                <w:tab w:val="decimal" w:pos="882"/>
              </w:tabs>
              <w:ind w:right="-72"/>
              <w:jc w:val="right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24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223FE13" w14:textId="0B7FAB85" w:rsidR="00E027A2" w:rsidRPr="00484837" w:rsidRDefault="004555D4" w:rsidP="00344305">
            <w:pPr>
              <w:ind w:right="100"/>
              <w:jc w:val="right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257,33</w:t>
            </w:r>
            <w:r w:rsidR="001E2412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3</w:t>
            </w:r>
          </w:p>
        </w:tc>
      </w:tr>
      <w:tr w:rsidR="00E027A2" w:rsidRPr="0079496B" w14:paraId="1E77D26E" w14:textId="77777777" w:rsidTr="007410CB">
        <w:trPr>
          <w:cantSplit/>
        </w:trPr>
        <w:tc>
          <w:tcPr>
            <w:tcW w:w="2700" w:type="dxa"/>
            <w:tcBorders>
              <w:left w:val="nil"/>
              <w:bottom w:val="nil"/>
              <w:right w:val="nil"/>
            </w:tcBorders>
            <w:vAlign w:val="bottom"/>
          </w:tcPr>
          <w:p w14:paraId="1065EF85" w14:textId="77777777" w:rsidR="00E027A2" w:rsidRPr="0079496B" w:rsidRDefault="00E027A2" w:rsidP="004D00D0">
            <w:pPr>
              <w:pStyle w:val="ListParagraph"/>
              <w:numPr>
                <w:ilvl w:val="0"/>
                <w:numId w:val="11"/>
              </w:numPr>
              <w:ind w:right="-126" w:hanging="198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79496B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รายได้ระหว่างส่วนงาน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1A26D00" w14:textId="525535CA" w:rsidR="00E027A2" w:rsidRPr="00484837" w:rsidRDefault="004555D4" w:rsidP="004555D4">
            <w:pPr>
              <w:ind w:right="100"/>
              <w:jc w:val="right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65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3C6EDE" w14:textId="77777777" w:rsidR="00E027A2" w:rsidRPr="00484837" w:rsidRDefault="00E027A2" w:rsidP="00344305">
            <w:pPr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C761AA3" w14:textId="103FAD10" w:rsidR="00E027A2" w:rsidRPr="00484837" w:rsidRDefault="004555D4" w:rsidP="00603552">
            <w:pPr>
              <w:tabs>
                <w:tab w:val="decimal" w:pos="589"/>
              </w:tabs>
              <w:ind w:right="-72"/>
              <w:jc w:val="center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E8867B" w14:textId="77777777" w:rsidR="00E027A2" w:rsidRPr="00484837" w:rsidRDefault="00E027A2" w:rsidP="00344305">
            <w:pPr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46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87BD70D" w14:textId="6A4976A2" w:rsidR="00E027A2" w:rsidRPr="00484837" w:rsidRDefault="004555D4" w:rsidP="00344305">
            <w:pPr>
              <w:ind w:right="100"/>
              <w:jc w:val="right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28,632</w:t>
            </w:r>
          </w:p>
        </w:tc>
        <w:tc>
          <w:tcPr>
            <w:tcW w:w="27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F5FAAC" w14:textId="77777777" w:rsidR="00E027A2" w:rsidRPr="00484837" w:rsidRDefault="00E027A2" w:rsidP="00344305">
            <w:pPr>
              <w:tabs>
                <w:tab w:val="decimal" w:pos="792"/>
              </w:tabs>
              <w:ind w:right="-72"/>
              <w:jc w:val="right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49E5001" w14:textId="125EA409" w:rsidR="00E027A2" w:rsidRPr="00484837" w:rsidRDefault="004555D4" w:rsidP="00344305">
            <w:pPr>
              <w:ind w:right="75"/>
              <w:jc w:val="right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(28,697)</w:t>
            </w:r>
          </w:p>
        </w:tc>
        <w:tc>
          <w:tcPr>
            <w:tcW w:w="27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70270D" w14:textId="77777777" w:rsidR="00E027A2" w:rsidRPr="00484837" w:rsidRDefault="00E027A2" w:rsidP="00344305">
            <w:pPr>
              <w:tabs>
                <w:tab w:val="clear" w:pos="907"/>
                <w:tab w:val="decimal" w:pos="792"/>
                <w:tab w:val="decimal" w:pos="882"/>
              </w:tabs>
              <w:ind w:right="-72"/>
              <w:jc w:val="right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24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197251F" w14:textId="5171C605" w:rsidR="00E027A2" w:rsidRPr="00484837" w:rsidRDefault="004555D4" w:rsidP="00344305">
            <w:pPr>
              <w:ind w:right="72"/>
              <w:jc w:val="center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-</w:t>
            </w:r>
          </w:p>
        </w:tc>
      </w:tr>
      <w:tr w:rsidR="00E027A2" w:rsidRPr="0079496B" w14:paraId="5AD15F16" w14:textId="77777777" w:rsidTr="007410CB">
        <w:trPr>
          <w:cantSplit/>
        </w:trPr>
        <w:tc>
          <w:tcPr>
            <w:tcW w:w="2700" w:type="dxa"/>
            <w:tcBorders>
              <w:left w:val="nil"/>
              <w:bottom w:val="nil"/>
              <w:right w:val="nil"/>
            </w:tcBorders>
            <w:vAlign w:val="bottom"/>
          </w:tcPr>
          <w:p w14:paraId="75D09A54" w14:textId="77777777" w:rsidR="00E027A2" w:rsidRPr="0079496B" w:rsidRDefault="00E027A2" w:rsidP="00344305">
            <w:pPr>
              <w:ind w:left="-90" w:right="-12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9496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รวมรายได้ตามส่วนงาน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EBD8216" w14:textId="2D865E4B" w:rsidR="00E027A2" w:rsidRPr="00484837" w:rsidRDefault="004555D4" w:rsidP="00344305">
            <w:pPr>
              <w:ind w:right="100"/>
              <w:jc w:val="right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  <w:r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1,633,65</w:t>
            </w:r>
            <w:r w:rsidR="001E2412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4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346813" w14:textId="77777777" w:rsidR="00E027A2" w:rsidRPr="00484837" w:rsidRDefault="00E027A2" w:rsidP="00344305">
            <w:pPr>
              <w:ind w:right="-72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08971D4" w14:textId="4855BA2B" w:rsidR="00E027A2" w:rsidRPr="00484837" w:rsidRDefault="004555D4" w:rsidP="00344305">
            <w:pPr>
              <w:ind w:right="100"/>
              <w:jc w:val="right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  <w:r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480,635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E08C16" w14:textId="77777777" w:rsidR="00E027A2" w:rsidRPr="00484837" w:rsidRDefault="00E027A2" w:rsidP="00344305">
            <w:pPr>
              <w:ind w:right="-72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046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86AF910" w14:textId="7630DD47" w:rsidR="00E027A2" w:rsidRPr="00484837" w:rsidRDefault="004555D4" w:rsidP="00344305">
            <w:pPr>
              <w:ind w:right="100"/>
              <w:jc w:val="right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  <w:r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64,218</w:t>
            </w:r>
          </w:p>
        </w:tc>
        <w:tc>
          <w:tcPr>
            <w:tcW w:w="27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E1C92E" w14:textId="77777777" w:rsidR="00E027A2" w:rsidRPr="00484837" w:rsidRDefault="00E027A2" w:rsidP="00344305">
            <w:pPr>
              <w:tabs>
                <w:tab w:val="decimal" w:pos="792"/>
              </w:tabs>
              <w:ind w:right="-72"/>
              <w:jc w:val="right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2EFD8E7" w14:textId="2EA6D460" w:rsidR="00E027A2" w:rsidRPr="00484837" w:rsidRDefault="004555D4" w:rsidP="00344305">
            <w:pPr>
              <w:ind w:right="75"/>
              <w:jc w:val="right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  <w:r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(235,632)</w:t>
            </w:r>
          </w:p>
        </w:tc>
        <w:tc>
          <w:tcPr>
            <w:tcW w:w="27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610509" w14:textId="77777777" w:rsidR="00E027A2" w:rsidRPr="00484837" w:rsidRDefault="00E027A2" w:rsidP="00344305">
            <w:pPr>
              <w:tabs>
                <w:tab w:val="clear" w:pos="907"/>
                <w:tab w:val="decimal" w:pos="792"/>
                <w:tab w:val="decimal" w:pos="882"/>
              </w:tabs>
              <w:ind w:right="-72"/>
              <w:jc w:val="right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024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30B1280" w14:textId="2E7B99FC" w:rsidR="00E027A2" w:rsidRPr="00484837" w:rsidRDefault="004555D4" w:rsidP="00344305">
            <w:pPr>
              <w:ind w:right="100"/>
              <w:jc w:val="right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cs/>
                <w:lang w:eastAsia="zh-CN"/>
              </w:rPr>
            </w:pPr>
            <w:r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1,942,87</w:t>
            </w:r>
            <w:r w:rsidR="001E2412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5</w:t>
            </w:r>
          </w:p>
        </w:tc>
      </w:tr>
      <w:tr w:rsidR="00E027A2" w:rsidRPr="007410CB" w14:paraId="5F8FEFDD" w14:textId="77777777" w:rsidTr="007410CB">
        <w:trPr>
          <w:cantSplit/>
        </w:trPr>
        <w:tc>
          <w:tcPr>
            <w:tcW w:w="2700" w:type="dxa"/>
            <w:tcBorders>
              <w:left w:val="nil"/>
              <w:bottom w:val="nil"/>
              <w:right w:val="nil"/>
            </w:tcBorders>
            <w:vAlign w:val="bottom"/>
          </w:tcPr>
          <w:p w14:paraId="2D39BDBD" w14:textId="77777777" w:rsidR="00E027A2" w:rsidRPr="007410CB" w:rsidRDefault="00E027A2" w:rsidP="00344305">
            <w:pPr>
              <w:ind w:left="-90" w:right="-126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B30D7F9" w14:textId="77777777" w:rsidR="00E027A2" w:rsidRPr="007410CB" w:rsidRDefault="00E027A2" w:rsidP="00344305">
            <w:pPr>
              <w:tabs>
                <w:tab w:val="decimal" w:pos="792"/>
              </w:tabs>
              <w:ind w:right="-72"/>
              <w:jc w:val="right"/>
              <w:rPr>
                <w:rFonts w:asciiTheme="majorBidi" w:eastAsia="SimSun" w:hAnsiTheme="majorBidi" w:cstheme="majorBidi"/>
                <w:sz w:val="16"/>
                <w:szCs w:val="1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BDA3CE8" w14:textId="77777777" w:rsidR="00E027A2" w:rsidRPr="007410CB" w:rsidRDefault="00E027A2" w:rsidP="00344305">
            <w:pPr>
              <w:tabs>
                <w:tab w:val="decimal" w:pos="792"/>
              </w:tabs>
              <w:ind w:right="-72"/>
              <w:rPr>
                <w:rFonts w:asciiTheme="majorBidi" w:eastAsia="SimSun" w:hAnsiTheme="majorBidi" w:cstheme="majorBidi"/>
                <w:sz w:val="16"/>
                <w:szCs w:val="16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E5F54C4" w14:textId="77777777" w:rsidR="00E027A2" w:rsidRPr="007410CB" w:rsidRDefault="00E027A2" w:rsidP="00344305">
            <w:pPr>
              <w:tabs>
                <w:tab w:val="decimal" w:pos="805"/>
              </w:tabs>
              <w:ind w:right="-72"/>
              <w:jc w:val="right"/>
              <w:rPr>
                <w:rFonts w:asciiTheme="majorBidi" w:eastAsia="SimSun" w:hAnsiTheme="majorBidi" w:cstheme="majorBidi"/>
                <w:sz w:val="16"/>
                <w:szCs w:val="1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A43BDCA" w14:textId="77777777" w:rsidR="00E027A2" w:rsidRPr="007410CB" w:rsidRDefault="00E027A2" w:rsidP="00344305">
            <w:pPr>
              <w:ind w:right="-72"/>
              <w:rPr>
                <w:rFonts w:asciiTheme="majorBidi" w:eastAsia="SimSun" w:hAnsiTheme="majorBidi" w:cstheme="majorBidi"/>
                <w:sz w:val="16"/>
                <w:szCs w:val="16"/>
                <w:lang w:eastAsia="zh-CN"/>
              </w:rPr>
            </w:pPr>
          </w:p>
        </w:tc>
        <w:tc>
          <w:tcPr>
            <w:tcW w:w="1046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3D4DF60" w14:textId="77777777" w:rsidR="00E027A2" w:rsidRPr="007410CB" w:rsidRDefault="00E027A2" w:rsidP="00344305">
            <w:pPr>
              <w:ind w:right="100"/>
              <w:jc w:val="right"/>
              <w:rPr>
                <w:rFonts w:asciiTheme="majorBidi" w:eastAsia="SimSun" w:hAnsiTheme="majorBidi" w:cstheme="majorBidi"/>
                <w:sz w:val="16"/>
                <w:szCs w:val="16"/>
                <w:lang w:eastAsia="zh-CN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88A3C6A" w14:textId="77777777" w:rsidR="00E027A2" w:rsidRPr="007410CB" w:rsidRDefault="00E027A2" w:rsidP="00344305">
            <w:pPr>
              <w:tabs>
                <w:tab w:val="decimal" w:pos="792"/>
              </w:tabs>
              <w:ind w:right="-72"/>
              <w:jc w:val="right"/>
              <w:rPr>
                <w:rFonts w:asciiTheme="majorBidi" w:eastAsia="SimSun" w:hAnsiTheme="majorBidi" w:cstheme="majorBidi"/>
                <w:sz w:val="16"/>
                <w:szCs w:val="16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A3CA6D8" w14:textId="77777777" w:rsidR="00E027A2" w:rsidRPr="007410CB" w:rsidRDefault="00E027A2" w:rsidP="00344305">
            <w:pPr>
              <w:tabs>
                <w:tab w:val="decimal" w:pos="646"/>
              </w:tabs>
              <w:ind w:right="38"/>
              <w:jc w:val="right"/>
              <w:rPr>
                <w:rFonts w:asciiTheme="majorBidi" w:eastAsia="SimSun" w:hAnsiTheme="majorBidi" w:cstheme="majorBidi"/>
                <w:b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3D97B5F" w14:textId="77777777" w:rsidR="00E027A2" w:rsidRPr="007410CB" w:rsidRDefault="00E027A2" w:rsidP="00344305">
            <w:pPr>
              <w:tabs>
                <w:tab w:val="clear" w:pos="907"/>
                <w:tab w:val="decimal" w:pos="792"/>
                <w:tab w:val="decimal" w:pos="882"/>
              </w:tabs>
              <w:ind w:right="-72"/>
              <w:jc w:val="right"/>
              <w:rPr>
                <w:rFonts w:asciiTheme="majorBidi" w:eastAsia="SimSun" w:hAnsiTheme="majorBidi" w:cstheme="majorBidi"/>
                <w:sz w:val="16"/>
                <w:szCs w:val="16"/>
                <w:lang w:eastAsia="zh-CN"/>
              </w:rPr>
            </w:pPr>
          </w:p>
        </w:tc>
        <w:tc>
          <w:tcPr>
            <w:tcW w:w="1024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95EA941" w14:textId="77777777" w:rsidR="00E027A2" w:rsidRPr="007410CB" w:rsidRDefault="00E027A2" w:rsidP="00344305">
            <w:pPr>
              <w:ind w:right="72"/>
              <w:jc w:val="right"/>
              <w:rPr>
                <w:rFonts w:asciiTheme="majorBidi" w:eastAsia="SimSun" w:hAnsiTheme="majorBidi" w:cstheme="majorBidi"/>
                <w:sz w:val="16"/>
                <w:szCs w:val="16"/>
                <w:lang w:eastAsia="zh-CN"/>
              </w:rPr>
            </w:pPr>
          </w:p>
        </w:tc>
      </w:tr>
      <w:tr w:rsidR="00E027A2" w:rsidRPr="0079496B" w14:paraId="4E804ED1" w14:textId="77777777" w:rsidTr="007410CB">
        <w:trPr>
          <w:cantSplit/>
        </w:trPr>
        <w:tc>
          <w:tcPr>
            <w:tcW w:w="2700" w:type="dxa"/>
            <w:tcBorders>
              <w:left w:val="nil"/>
              <w:bottom w:val="nil"/>
              <w:right w:val="nil"/>
            </w:tcBorders>
            <w:vAlign w:val="bottom"/>
          </w:tcPr>
          <w:p w14:paraId="2FF1D58A" w14:textId="77777777" w:rsidR="00E027A2" w:rsidRPr="0079496B" w:rsidRDefault="00E027A2" w:rsidP="00344305">
            <w:pPr>
              <w:ind w:left="-90" w:right="-12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9496B">
              <w:rPr>
                <w:rFonts w:asciiTheme="majorBidi" w:hAnsiTheme="majorBidi" w:cstheme="majorBidi"/>
                <w:sz w:val="26"/>
                <w:szCs w:val="26"/>
                <w:cs/>
              </w:rPr>
              <w:t>ต้นทุนขาย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99EA51" w14:textId="136286E3" w:rsidR="00E027A2" w:rsidRPr="00484837" w:rsidRDefault="004555D4" w:rsidP="00344305">
            <w:pPr>
              <w:ind w:right="75"/>
              <w:jc w:val="right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(457,401)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BF27CE" w14:textId="77777777" w:rsidR="00E027A2" w:rsidRPr="00484837" w:rsidRDefault="00E027A2" w:rsidP="00344305">
            <w:pPr>
              <w:tabs>
                <w:tab w:val="decimal" w:pos="792"/>
              </w:tabs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66BF68" w14:textId="72DDAD63" w:rsidR="00E027A2" w:rsidRPr="00484837" w:rsidRDefault="004555D4" w:rsidP="00344305">
            <w:pPr>
              <w:ind w:right="75"/>
              <w:jc w:val="right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(20</w:t>
            </w:r>
            <w:r w:rsidR="0018601C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6</w:t>
            </w:r>
            <w:r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,</w:t>
            </w:r>
            <w:r w:rsidR="0018601C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427</w:t>
            </w:r>
            <w:r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C9F41E" w14:textId="77777777" w:rsidR="00E027A2" w:rsidRPr="00484837" w:rsidRDefault="00E027A2" w:rsidP="00344305">
            <w:pPr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46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A6D5A0" w14:textId="2B8F606B" w:rsidR="00E027A2" w:rsidRPr="00484837" w:rsidRDefault="004555D4" w:rsidP="00344305">
            <w:pPr>
              <w:tabs>
                <w:tab w:val="decimal" w:pos="525"/>
              </w:tabs>
              <w:ind w:right="-72"/>
              <w:jc w:val="center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27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5E33D7" w14:textId="77777777" w:rsidR="00E027A2" w:rsidRPr="00484837" w:rsidRDefault="00E027A2" w:rsidP="00344305">
            <w:pPr>
              <w:tabs>
                <w:tab w:val="decimal" w:pos="792"/>
              </w:tabs>
              <w:ind w:right="-72"/>
              <w:jc w:val="right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F79B57" w14:textId="5F8C7FA7" w:rsidR="00E027A2" w:rsidRPr="00484837" w:rsidRDefault="004555D4" w:rsidP="003E10EB">
            <w:pPr>
              <w:tabs>
                <w:tab w:val="clear" w:pos="680"/>
                <w:tab w:val="left" w:pos="762"/>
              </w:tabs>
              <w:ind w:right="100"/>
              <w:jc w:val="right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228,008</w:t>
            </w:r>
          </w:p>
        </w:tc>
        <w:tc>
          <w:tcPr>
            <w:tcW w:w="27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0F4972" w14:textId="77777777" w:rsidR="00E027A2" w:rsidRPr="00484837" w:rsidRDefault="00E027A2" w:rsidP="00344305">
            <w:pPr>
              <w:tabs>
                <w:tab w:val="clear" w:pos="907"/>
                <w:tab w:val="decimal" w:pos="792"/>
                <w:tab w:val="decimal" w:pos="882"/>
              </w:tabs>
              <w:ind w:right="-72"/>
              <w:jc w:val="right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24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818962" w14:textId="520B7A8F" w:rsidR="00E027A2" w:rsidRPr="00484837" w:rsidRDefault="004555D4" w:rsidP="004555D4">
            <w:pPr>
              <w:ind w:right="75"/>
              <w:jc w:val="right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(43</w:t>
            </w:r>
            <w:r w:rsidR="0018601C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5</w:t>
            </w:r>
            <w:r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,8</w:t>
            </w:r>
            <w:r w:rsidR="0018601C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20</w:t>
            </w:r>
            <w:r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)</w:t>
            </w:r>
          </w:p>
        </w:tc>
      </w:tr>
      <w:tr w:rsidR="00E027A2" w:rsidRPr="0079496B" w14:paraId="39DA3324" w14:textId="77777777" w:rsidTr="007410CB">
        <w:trPr>
          <w:cantSplit/>
        </w:trPr>
        <w:tc>
          <w:tcPr>
            <w:tcW w:w="2700" w:type="dxa"/>
            <w:tcBorders>
              <w:left w:val="nil"/>
              <w:bottom w:val="nil"/>
              <w:right w:val="nil"/>
            </w:tcBorders>
            <w:vAlign w:val="bottom"/>
          </w:tcPr>
          <w:p w14:paraId="2B5C7614" w14:textId="77777777" w:rsidR="00E027A2" w:rsidRPr="0079496B" w:rsidRDefault="00E027A2" w:rsidP="00344305">
            <w:pPr>
              <w:ind w:left="-90" w:right="-12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9496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กำไรขั้นต้นตามส่วนงาน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52AA20E" w14:textId="159CBAA8" w:rsidR="00E027A2" w:rsidRPr="00484837" w:rsidRDefault="004555D4" w:rsidP="00344305">
            <w:pPr>
              <w:ind w:right="100"/>
              <w:jc w:val="right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  <w:r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1,176,25</w:t>
            </w:r>
            <w:r w:rsidR="001E2412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3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979CD3" w14:textId="77777777" w:rsidR="00E027A2" w:rsidRPr="00484837" w:rsidRDefault="00E027A2" w:rsidP="00344305">
            <w:pPr>
              <w:ind w:right="-72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66804CD" w14:textId="5758817A" w:rsidR="00E027A2" w:rsidRPr="00484837" w:rsidRDefault="004555D4" w:rsidP="00344305">
            <w:pPr>
              <w:ind w:right="100"/>
              <w:jc w:val="right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  <w:r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27</w:t>
            </w:r>
            <w:r w:rsidR="0018601C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4</w:t>
            </w:r>
            <w:r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,</w:t>
            </w:r>
            <w:r w:rsidR="0018601C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208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8CDE27" w14:textId="77777777" w:rsidR="00E027A2" w:rsidRPr="00484837" w:rsidRDefault="00E027A2" w:rsidP="00344305">
            <w:pPr>
              <w:ind w:right="-72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046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A33420D" w14:textId="3A2563A1" w:rsidR="00E027A2" w:rsidRPr="00484837" w:rsidRDefault="004555D4" w:rsidP="00344305">
            <w:pPr>
              <w:ind w:right="100"/>
              <w:jc w:val="right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  <w:r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64,218</w:t>
            </w:r>
          </w:p>
        </w:tc>
        <w:tc>
          <w:tcPr>
            <w:tcW w:w="27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79DC4B" w14:textId="77777777" w:rsidR="00E027A2" w:rsidRPr="00484837" w:rsidRDefault="00E027A2" w:rsidP="00344305">
            <w:pPr>
              <w:tabs>
                <w:tab w:val="decimal" w:pos="792"/>
              </w:tabs>
              <w:ind w:right="-72"/>
              <w:jc w:val="right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D04EE7A" w14:textId="7D6DA868" w:rsidR="00E027A2" w:rsidRPr="00484837" w:rsidRDefault="004555D4" w:rsidP="00344305">
            <w:pPr>
              <w:ind w:right="75"/>
              <w:jc w:val="right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  <w:r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(7,624)</w:t>
            </w:r>
          </w:p>
        </w:tc>
        <w:tc>
          <w:tcPr>
            <w:tcW w:w="27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3DB83B" w14:textId="77777777" w:rsidR="00E027A2" w:rsidRPr="00484837" w:rsidRDefault="00E027A2" w:rsidP="00344305">
            <w:pPr>
              <w:tabs>
                <w:tab w:val="clear" w:pos="907"/>
                <w:tab w:val="decimal" w:pos="792"/>
                <w:tab w:val="decimal" w:pos="882"/>
              </w:tabs>
              <w:ind w:right="-72"/>
              <w:jc w:val="right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024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7D17749" w14:textId="633D6F1F" w:rsidR="00E027A2" w:rsidRPr="00484837" w:rsidRDefault="004555D4" w:rsidP="00344305">
            <w:pPr>
              <w:ind w:right="100"/>
              <w:jc w:val="right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  <w:r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1,507,</w:t>
            </w:r>
            <w:r w:rsidR="0018601C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05</w:t>
            </w:r>
            <w:r w:rsidR="001E2412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5</w:t>
            </w:r>
          </w:p>
        </w:tc>
      </w:tr>
      <w:tr w:rsidR="00E027A2" w:rsidRPr="007410CB" w14:paraId="431053A5" w14:textId="77777777" w:rsidTr="007410CB">
        <w:trPr>
          <w:cantSplit/>
        </w:trPr>
        <w:tc>
          <w:tcPr>
            <w:tcW w:w="2700" w:type="dxa"/>
            <w:tcBorders>
              <w:left w:val="nil"/>
              <w:bottom w:val="nil"/>
              <w:right w:val="nil"/>
            </w:tcBorders>
            <w:vAlign w:val="bottom"/>
          </w:tcPr>
          <w:p w14:paraId="02E8BD3B" w14:textId="77777777" w:rsidR="00E027A2" w:rsidRPr="007410CB" w:rsidRDefault="00E027A2" w:rsidP="00344305">
            <w:pPr>
              <w:ind w:left="-90" w:right="-126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B0290C" w14:textId="77777777" w:rsidR="00E027A2" w:rsidRPr="007410CB" w:rsidRDefault="00E027A2" w:rsidP="00344305">
            <w:pPr>
              <w:tabs>
                <w:tab w:val="decimal" w:pos="792"/>
              </w:tabs>
              <w:ind w:right="-72"/>
              <w:rPr>
                <w:rFonts w:asciiTheme="majorBidi" w:eastAsia="SimSun" w:hAnsiTheme="majorBidi" w:cstheme="majorBidi"/>
                <w:sz w:val="16"/>
                <w:szCs w:val="1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237612" w14:textId="77777777" w:rsidR="00E027A2" w:rsidRPr="007410CB" w:rsidRDefault="00E027A2" w:rsidP="00344305">
            <w:pPr>
              <w:tabs>
                <w:tab w:val="decimal" w:pos="792"/>
              </w:tabs>
              <w:ind w:right="-72"/>
              <w:rPr>
                <w:rFonts w:asciiTheme="majorBidi" w:eastAsia="SimSun" w:hAnsiTheme="majorBidi" w:cstheme="majorBidi"/>
                <w:sz w:val="16"/>
                <w:szCs w:val="16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7570AC" w14:textId="77777777" w:rsidR="00E027A2" w:rsidRPr="007410CB" w:rsidRDefault="00E027A2" w:rsidP="00344305">
            <w:pPr>
              <w:tabs>
                <w:tab w:val="decimal" w:pos="805"/>
              </w:tabs>
              <w:ind w:left="-82" w:right="-72"/>
              <w:rPr>
                <w:rFonts w:asciiTheme="majorBidi" w:eastAsia="SimSun" w:hAnsiTheme="majorBidi" w:cstheme="majorBidi"/>
                <w:sz w:val="16"/>
                <w:szCs w:val="1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70520B" w14:textId="77777777" w:rsidR="00E027A2" w:rsidRPr="007410CB" w:rsidRDefault="00E027A2" w:rsidP="00344305">
            <w:pPr>
              <w:ind w:right="-72"/>
              <w:rPr>
                <w:rFonts w:asciiTheme="majorBidi" w:eastAsia="SimSun" w:hAnsiTheme="majorBidi" w:cstheme="majorBidi"/>
                <w:sz w:val="16"/>
                <w:szCs w:val="16"/>
                <w:lang w:eastAsia="zh-CN"/>
              </w:rPr>
            </w:pPr>
          </w:p>
        </w:tc>
        <w:tc>
          <w:tcPr>
            <w:tcW w:w="1046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086EDA" w14:textId="77777777" w:rsidR="00E027A2" w:rsidRPr="007410CB" w:rsidRDefault="00E027A2" w:rsidP="00344305">
            <w:pPr>
              <w:ind w:right="100"/>
              <w:jc w:val="right"/>
              <w:rPr>
                <w:rFonts w:asciiTheme="majorBidi" w:eastAsia="SimSun" w:hAnsiTheme="majorBidi" w:cstheme="majorBidi"/>
                <w:sz w:val="16"/>
                <w:szCs w:val="16"/>
                <w:lang w:eastAsia="zh-CN"/>
              </w:rPr>
            </w:pPr>
          </w:p>
        </w:tc>
        <w:tc>
          <w:tcPr>
            <w:tcW w:w="27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916887" w14:textId="77777777" w:rsidR="00E027A2" w:rsidRPr="007410CB" w:rsidRDefault="00E027A2" w:rsidP="00344305">
            <w:pPr>
              <w:tabs>
                <w:tab w:val="decimal" w:pos="792"/>
              </w:tabs>
              <w:ind w:right="-72"/>
              <w:rPr>
                <w:rFonts w:asciiTheme="majorBidi" w:eastAsia="SimSun" w:hAnsiTheme="majorBidi" w:cstheme="majorBidi"/>
                <w:sz w:val="16"/>
                <w:szCs w:val="16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63D9E2" w14:textId="77777777" w:rsidR="00E027A2" w:rsidRPr="007410CB" w:rsidRDefault="00E027A2" w:rsidP="00344305">
            <w:pPr>
              <w:tabs>
                <w:tab w:val="decimal" w:pos="522"/>
                <w:tab w:val="center" w:pos="710"/>
              </w:tabs>
              <w:ind w:right="38"/>
              <w:jc w:val="right"/>
              <w:rPr>
                <w:rFonts w:asciiTheme="majorBidi" w:eastAsia="SimSun" w:hAnsiTheme="majorBidi" w:cstheme="majorBidi"/>
                <w:sz w:val="16"/>
                <w:szCs w:val="16"/>
                <w:lang w:eastAsia="zh-CN"/>
              </w:rPr>
            </w:pPr>
          </w:p>
        </w:tc>
        <w:tc>
          <w:tcPr>
            <w:tcW w:w="27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AAA0F3" w14:textId="77777777" w:rsidR="00E027A2" w:rsidRPr="007410CB" w:rsidRDefault="00E027A2" w:rsidP="00344305">
            <w:pPr>
              <w:tabs>
                <w:tab w:val="clear" w:pos="907"/>
                <w:tab w:val="decimal" w:pos="792"/>
                <w:tab w:val="decimal" w:pos="882"/>
              </w:tabs>
              <w:ind w:right="-72"/>
              <w:jc w:val="right"/>
              <w:rPr>
                <w:rFonts w:asciiTheme="majorBidi" w:eastAsia="SimSun" w:hAnsiTheme="majorBidi" w:cstheme="majorBidi"/>
                <w:sz w:val="16"/>
                <w:szCs w:val="16"/>
                <w:lang w:eastAsia="zh-CN"/>
              </w:rPr>
            </w:pPr>
          </w:p>
        </w:tc>
        <w:tc>
          <w:tcPr>
            <w:tcW w:w="1024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ED48D7" w14:textId="77777777" w:rsidR="00E027A2" w:rsidRPr="007410CB" w:rsidRDefault="00E027A2" w:rsidP="00344305">
            <w:pPr>
              <w:ind w:right="72"/>
              <w:jc w:val="right"/>
              <w:rPr>
                <w:rFonts w:asciiTheme="majorBidi" w:eastAsia="SimSun" w:hAnsiTheme="majorBidi" w:cstheme="majorBidi"/>
                <w:sz w:val="16"/>
                <w:szCs w:val="16"/>
                <w:lang w:eastAsia="zh-CN"/>
              </w:rPr>
            </w:pPr>
          </w:p>
        </w:tc>
      </w:tr>
      <w:tr w:rsidR="00047FF3" w:rsidRPr="0079496B" w14:paraId="530C4F08" w14:textId="77777777" w:rsidTr="007410CB">
        <w:trPr>
          <w:cantSplit/>
        </w:trPr>
        <w:tc>
          <w:tcPr>
            <w:tcW w:w="2700" w:type="dxa"/>
            <w:tcBorders>
              <w:left w:val="nil"/>
              <w:bottom w:val="nil"/>
              <w:right w:val="nil"/>
            </w:tcBorders>
            <w:vAlign w:val="bottom"/>
          </w:tcPr>
          <w:p w14:paraId="6465BE60" w14:textId="77777777" w:rsidR="00047FF3" w:rsidRPr="0079496B" w:rsidRDefault="00047FF3" w:rsidP="00344305">
            <w:pPr>
              <w:ind w:left="-90" w:right="-12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9496B">
              <w:rPr>
                <w:rFonts w:asciiTheme="majorBidi" w:hAnsiTheme="majorBidi" w:cstheme="majorBidi"/>
                <w:sz w:val="26"/>
                <w:szCs w:val="26"/>
                <w:cs/>
              </w:rPr>
              <w:t>ต้นทุนในการจัดจำหน่าย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45561F" w14:textId="77777777" w:rsidR="00047FF3" w:rsidRPr="00484837" w:rsidRDefault="00047FF3" w:rsidP="00344305">
            <w:pPr>
              <w:tabs>
                <w:tab w:val="decimal" w:pos="792"/>
              </w:tabs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05B6A8" w14:textId="77777777" w:rsidR="00047FF3" w:rsidRPr="00484837" w:rsidRDefault="00047FF3" w:rsidP="00344305">
            <w:pPr>
              <w:tabs>
                <w:tab w:val="decimal" w:pos="792"/>
              </w:tabs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3D2B3D" w14:textId="77777777" w:rsidR="00047FF3" w:rsidRPr="00484837" w:rsidRDefault="00047FF3" w:rsidP="00344305">
            <w:pPr>
              <w:tabs>
                <w:tab w:val="decimal" w:pos="805"/>
              </w:tabs>
              <w:ind w:left="-82"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B0A5B1" w14:textId="77777777" w:rsidR="00047FF3" w:rsidRPr="00484837" w:rsidRDefault="00047FF3" w:rsidP="00344305">
            <w:pPr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46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D14BAB" w14:textId="77777777" w:rsidR="00047FF3" w:rsidRPr="00484837" w:rsidRDefault="00047FF3" w:rsidP="00344305">
            <w:pPr>
              <w:ind w:right="100"/>
              <w:jc w:val="right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50CD31" w14:textId="77777777" w:rsidR="00047FF3" w:rsidRPr="00484837" w:rsidRDefault="00047FF3" w:rsidP="00344305">
            <w:pPr>
              <w:tabs>
                <w:tab w:val="decimal" w:pos="792"/>
              </w:tabs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DCA41E" w14:textId="77777777" w:rsidR="00047FF3" w:rsidRPr="00484837" w:rsidRDefault="00047FF3" w:rsidP="00344305">
            <w:pPr>
              <w:tabs>
                <w:tab w:val="decimal" w:pos="522"/>
                <w:tab w:val="center" w:pos="710"/>
              </w:tabs>
              <w:ind w:right="38"/>
              <w:jc w:val="right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911281" w14:textId="77777777" w:rsidR="00047FF3" w:rsidRPr="00484837" w:rsidRDefault="00047FF3" w:rsidP="00344305">
            <w:pPr>
              <w:tabs>
                <w:tab w:val="clear" w:pos="907"/>
                <w:tab w:val="decimal" w:pos="792"/>
                <w:tab w:val="decimal" w:pos="882"/>
              </w:tabs>
              <w:ind w:right="-72"/>
              <w:jc w:val="right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24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7F9F39" w14:textId="4C135F88" w:rsidR="00047FF3" w:rsidRPr="00484837" w:rsidRDefault="004555D4" w:rsidP="00344305">
            <w:pPr>
              <w:ind w:right="75"/>
              <w:jc w:val="right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(675,860)</w:t>
            </w:r>
          </w:p>
        </w:tc>
      </w:tr>
      <w:tr w:rsidR="00047FF3" w:rsidRPr="0079496B" w14:paraId="669006F2" w14:textId="77777777" w:rsidTr="007410CB">
        <w:trPr>
          <w:cantSplit/>
        </w:trPr>
        <w:tc>
          <w:tcPr>
            <w:tcW w:w="2700" w:type="dxa"/>
            <w:tcBorders>
              <w:left w:val="nil"/>
              <w:bottom w:val="nil"/>
              <w:right w:val="nil"/>
            </w:tcBorders>
            <w:vAlign w:val="bottom"/>
          </w:tcPr>
          <w:p w14:paraId="1A40D387" w14:textId="77777777" w:rsidR="00047FF3" w:rsidRPr="0079496B" w:rsidRDefault="00047FF3" w:rsidP="00344305">
            <w:pPr>
              <w:ind w:left="-90" w:right="-12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9496B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3FFB1EB" w14:textId="77777777" w:rsidR="00047FF3" w:rsidRPr="00484837" w:rsidRDefault="00047FF3" w:rsidP="00344305">
            <w:pPr>
              <w:tabs>
                <w:tab w:val="decimal" w:pos="792"/>
              </w:tabs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594FF9" w14:textId="77777777" w:rsidR="00047FF3" w:rsidRPr="00484837" w:rsidRDefault="00047FF3" w:rsidP="00344305">
            <w:pPr>
              <w:tabs>
                <w:tab w:val="decimal" w:pos="792"/>
              </w:tabs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5DE7DC" w14:textId="77777777" w:rsidR="00047FF3" w:rsidRPr="00484837" w:rsidRDefault="00047FF3" w:rsidP="00344305">
            <w:pPr>
              <w:tabs>
                <w:tab w:val="decimal" w:pos="805"/>
              </w:tabs>
              <w:ind w:left="-82"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94CC0C" w14:textId="77777777" w:rsidR="00047FF3" w:rsidRPr="00484837" w:rsidRDefault="00047FF3" w:rsidP="00344305">
            <w:pPr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46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64BC21" w14:textId="77777777" w:rsidR="00047FF3" w:rsidRPr="00484837" w:rsidRDefault="00047FF3" w:rsidP="00344305">
            <w:pPr>
              <w:ind w:right="100"/>
              <w:jc w:val="right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921AAD" w14:textId="77777777" w:rsidR="00047FF3" w:rsidRPr="00484837" w:rsidRDefault="00047FF3" w:rsidP="00344305">
            <w:pPr>
              <w:tabs>
                <w:tab w:val="decimal" w:pos="792"/>
              </w:tabs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162CC6" w14:textId="77777777" w:rsidR="00047FF3" w:rsidRPr="00484837" w:rsidRDefault="00047FF3" w:rsidP="00344305">
            <w:pPr>
              <w:tabs>
                <w:tab w:val="decimal" w:pos="522"/>
                <w:tab w:val="center" w:pos="710"/>
              </w:tabs>
              <w:ind w:right="38"/>
              <w:jc w:val="right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C07E2B" w14:textId="77777777" w:rsidR="00047FF3" w:rsidRPr="00484837" w:rsidRDefault="00047FF3" w:rsidP="00344305">
            <w:pPr>
              <w:tabs>
                <w:tab w:val="clear" w:pos="907"/>
                <w:tab w:val="decimal" w:pos="792"/>
                <w:tab w:val="decimal" w:pos="882"/>
              </w:tabs>
              <w:ind w:right="-72"/>
              <w:jc w:val="right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24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B53A71" w14:textId="3DD604C8" w:rsidR="00047FF3" w:rsidRPr="00484837" w:rsidRDefault="004555D4" w:rsidP="00344305">
            <w:pPr>
              <w:ind w:right="75"/>
              <w:jc w:val="right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(434,308)</w:t>
            </w:r>
          </w:p>
        </w:tc>
      </w:tr>
      <w:tr w:rsidR="00047FF3" w:rsidRPr="0079496B" w14:paraId="12C10D05" w14:textId="77777777" w:rsidTr="007410CB">
        <w:trPr>
          <w:cantSplit/>
        </w:trPr>
        <w:tc>
          <w:tcPr>
            <w:tcW w:w="2700" w:type="dxa"/>
            <w:tcBorders>
              <w:left w:val="nil"/>
              <w:bottom w:val="nil"/>
              <w:right w:val="nil"/>
            </w:tcBorders>
            <w:vAlign w:val="bottom"/>
          </w:tcPr>
          <w:p w14:paraId="3E676288" w14:textId="03389C9F" w:rsidR="00047FF3" w:rsidRPr="0079496B" w:rsidRDefault="003F4C35" w:rsidP="00344305">
            <w:pPr>
              <w:ind w:left="-90" w:right="-12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ขาดทุนจากการด้อยค่า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F3BD579" w14:textId="77777777" w:rsidR="00047FF3" w:rsidRPr="00484837" w:rsidRDefault="00047FF3" w:rsidP="00344305">
            <w:pPr>
              <w:tabs>
                <w:tab w:val="decimal" w:pos="792"/>
              </w:tabs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79432B" w14:textId="77777777" w:rsidR="00047FF3" w:rsidRPr="00484837" w:rsidRDefault="00047FF3" w:rsidP="00344305">
            <w:pPr>
              <w:tabs>
                <w:tab w:val="decimal" w:pos="792"/>
              </w:tabs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12BC03" w14:textId="77777777" w:rsidR="00047FF3" w:rsidRPr="00484837" w:rsidRDefault="00047FF3" w:rsidP="00344305">
            <w:pPr>
              <w:tabs>
                <w:tab w:val="decimal" w:pos="805"/>
              </w:tabs>
              <w:ind w:left="-82"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C38E70" w14:textId="77777777" w:rsidR="00047FF3" w:rsidRPr="00484837" w:rsidRDefault="00047FF3" w:rsidP="00344305">
            <w:pPr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46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3C463C" w14:textId="77777777" w:rsidR="00047FF3" w:rsidRPr="00484837" w:rsidRDefault="00047FF3" w:rsidP="00344305">
            <w:pPr>
              <w:ind w:right="100"/>
              <w:jc w:val="right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5F6D34" w14:textId="77777777" w:rsidR="00047FF3" w:rsidRPr="00484837" w:rsidRDefault="00047FF3" w:rsidP="00344305">
            <w:pPr>
              <w:tabs>
                <w:tab w:val="decimal" w:pos="792"/>
              </w:tabs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ED0BAD" w14:textId="77777777" w:rsidR="00047FF3" w:rsidRPr="00484837" w:rsidRDefault="00047FF3" w:rsidP="00344305">
            <w:pPr>
              <w:tabs>
                <w:tab w:val="decimal" w:pos="522"/>
                <w:tab w:val="center" w:pos="710"/>
              </w:tabs>
              <w:ind w:right="38"/>
              <w:jc w:val="right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E5D6FF" w14:textId="77777777" w:rsidR="00047FF3" w:rsidRPr="00484837" w:rsidRDefault="00047FF3" w:rsidP="00344305">
            <w:pPr>
              <w:tabs>
                <w:tab w:val="clear" w:pos="907"/>
                <w:tab w:val="decimal" w:pos="792"/>
                <w:tab w:val="decimal" w:pos="882"/>
              </w:tabs>
              <w:ind w:right="-72"/>
              <w:jc w:val="right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24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75D034" w14:textId="1026FA0A" w:rsidR="00047FF3" w:rsidRPr="00484837" w:rsidRDefault="004555D4" w:rsidP="00344305">
            <w:pPr>
              <w:ind w:right="75"/>
              <w:jc w:val="right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(216,003)</w:t>
            </w:r>
          </w:p>
        </w:tc>
      </w:tr>
      <w:tr w:rsidR="00047FF3" w:rsidRPr="0079496B" w14:paraId="509B331E" w14:textId="77777777" w:rsidTr="007410CB">
        <w:trPr>
          <w:cantSplit/>
        </w:trPr>
        <w:tc>
          <w:tcPr>
            <w:tcW w:w="2700" w:type="dxa"/>
            <w:tcBorders>
              <w:left w:val="nil"/>
              <w:bottom w:val="nil"/>
              <w:right w:val="nil"/>
            </w:tcBorders>
            <w:vAlign w:val="bottom"/>
          </w:tcPr>
          <w:p w14:paraId="131D4027" w14:textId="77777777" w:rsidR="00047FF3" w:rsidRPr="0079496B" w:rsidRDefault="00047FF3" w:rsidP="00344305">
            <w:pPr>
              <w:ind w:left="-90" w:right="-12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9496B">
              <w:rPr>
                <w:rFonts w:asciiTheme="majorBidi" w:hAnsiTheme="majorBidi" w:cstheme="majorBidi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432C8A5" w14:textId="77777777" w:rsidR="00047FF3" w:rsidRPr="00484837" w:rsidRDefault="00047FF3" w:rsidP="00344305">
            <w:pPr>
              <w:tabs>
                <w:tab w:val="decimal" w:pos="792"/>
              </w:tabs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484FCA" w14:textId="77777777" w:rsidR="00047FF3" w:rsidRPr="00484837" w:rsidRDefault="00047FF3" w:rsidP="00344305">
            <w:pPr>
              <w:tabs>
                <w:tab w:val="decimal" w:pos="792"/>
              </w:tabs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29B6CC" w14:textId="77777777" w:rsidR="00047FF3" w:rsidRPr="00484837" w:rsidRDefault="00047FF3" w:rsidP="00344305">
            <w:pPr>
              <w:tabs>
                <w:tab w:val="decimal" w:pos="805"/>
              </w:tabs>
              <w:ind w:left="-82"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5695B7" w14:textId="77777777" w:rsidR="00047FF3" w:rsidRPr="00484837" w:rsidRDefault="00047FF3" w:rsidP="00344305">
            <w:pPr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46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BA4CA6" w14:textId="77777777" w:rsidR="00047FF3" w:rsidRPr="00484837" w:rsidRDefault="00047FF3" w:rsidP="00344305">
            <w:pPr>
              <w:ind w:right="100"/>
              <w:jc w:val="right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1B3480" w14:textId="77777777" w:rsidR="00047FF3" w:rsidRPr="00484837" w:rsidRDefault="00047FF3" w:rsidP="00344305">
            <w:pPr>
              <w:tabs>
                <w:tab w:val="decimal" w:pos="792"/>
              </w:tabs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B9F52E" w14:textId="77777777" w:rsidR="00047FF3" w:rsidRPr="00484837" w:rsidRDefault="00047FF3" w:rsidP="00344305">
            <w:pPr>
              <w:tabs>
                <w:tab w:val="decimal" w:pos="522"/>
                <w:tab w:val="center" w:pos="710"/>
              </w:tabs>
              <w:ind w:right="38"/>
              <w:jc w:val="right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FFC818" w14:textId="77777777" w:rsidR="00047FF3" w:rsidRPr="00484837" w:rsidRDefault="00047FF3" w:rsidP="00344305">
            <w:pPr>
              <w:tabs>
                <w:tab w:val="clear" w:pos="907"/>
                <w:tab w:val="decimal" w:pos="792"/>
                <w:tab w:val="decimal" w:pos="882"/>
              </w:tabs>
              <w:ind w:right="-72"/>
              <w:jc w:val="right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24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AC0727" w14:textId="6A13210D" w:rsidR="00047FF3" w:rsidRPr="00484837" w:rsidRDefault="004555D4" w:rsidP="00344305">
            <w:pPr>
              <w:ind w:right="75"/>
              <w:jc w:val="right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(4,392)</w:t>
            </w:r>
          </w:p>
        </w:tc>
      </w:tr>
      <w:tr w:rsidR="003F4C35" w:rsidRPr="0079496B" w14:paraId="7711D606" w14:textId="77777777" w:rsidTr="001E33B8">
        <w:trPr>
          <w:cantSplit/>
        </w:trPr>
        <w:tc>
          <w:tcPr>
            <w:tcW w:w="378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56BBCDF9" w14:textId="60E54335" w:rsidR="003F4C35" w:rsidRPr="003F4C35" w:rsidRDefault="003F4C35" w:rsidP="003F4C35">
            <w:pPr>
              <w:ind w:left="-90" w:right="-126"/>
              <w:rPr>
                <w:rFonts w:asciiTheme="majorBidi" w:hAnsiTheme="majorBidi" w:cstheme="majorBidi"/>
                <w:sz w:val="26"/>
                <w:szCs w:val="26"/>
              </w:rPr>
            </w:pPr>
            <w:r w:rsidRPr="003F4C35">
              <w:rPr>
                <w:rFonts w:asciiTheme="majorBidi" w:hAnsiTheme="majorBidi" w:cstheme="majorBidi"/>
                <w:sz w:val="26"/>
                <w:szCs w:val="26"/>
                <w:cs/>
              </w:rPr>
              <w:t>ส่วนแบ่ง</w:t>
            </w:r>
            <w:r w:rsidRPr="003F4C35">
              <w:rPr>
                <w:rFonts w:asciiTheme="majorBidi" w:hAnsiTheme="majorBidi" w:cstheme="majorBidi" w:hint="cs"/>
                <w:sz w:val="26"/>
                <w:szCs w:val="26"/>
                <w:cs/>
              </w:rPr>
              <w:t>ขาดทุน</w:t>
            </w:r>
            <w:r w:rsidRPr="003F4C35">
              <w:rPr>
                <w:rFonts w:asciiTheme="majorBidi" w:hAnsiTheme="majorBidi" w:cstheme="majorBidi"/>
                <w:sz w:val="26"/>
                <w:szCs w:val="26"/>
                <w:cs/>
              </w:rPr>
              <w:t>จากเงินลงทุนในการร่วมค้า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D9A83D" w14:textId="77777777" w:rsidR="003F4C35" w:rsidRPr="00484837" w:rsidRDefault="003F4C35" w:rsidP="00344305">
            <w:pPr>
              <w:tabs>
                <w:tab w:val="decimal" w:pos="792"/>
              </w:tabs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1823BF" w14:textId="77777777" w:rsidR="003F4C35" w:rsidRPr="00484837" w:rsidRDefault="003F4C35" w:rsidP="00344305">
            <w:pPr>
              <w:tabs>
                <w:tab w:val="decimal" w:pos="805"/>
              </w:tabs>
              <w:ind w:left="-82"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202C55" w14:textId="77777777" w:rsidR="003F4C35" w:rsidRPr="00484837" w:rsidRDefault="003F4C35" w:rsidP="00344305">
            <w:pPr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46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517977" w14:textId="77777777" w:rsidR="003F4C35" w:rsidRPr="00484837" w:rsidRDefault="003F4C35" w:rsidP="00344305">
            <w:pPr>
              <w:ind w:right="100"/>
              <w:jc w:val="right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ADBA19" w14:textId="77777777" w:rsidR="003F4C35" w:rsidRPr="00484837" w:rsidRDefault="003F4C35" w:rsidP="00344305">
            <w:pPr>
              <w:tabs>
                <w:tab w:val="decimal" w:pos="792"/>
              </w:tabs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C93231" w14:textId="77777777" w:rsidR="003F4C35" w:rsidRPr="00484837" w:rsidRDefault="003F4C35" w:rsidP="00344305">
            <w:pPr>
              <w:tabs>
                <w:tab w:val="decimal" w:pos="522"/>
                <w:tab w:val="center" w:pos="710"/>
              </w:tabs>
              <w:ind w:right="38"/>
              <w:jc w:val="right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9744DC" w14:textId="77777777" w:rsidR="003F4C35" w:rsidRPr="00484837" w:rsidRDefault="003F4C35" w:rsidP="00344305">
            <w:pPr>
              <w:tabs>
                <w:tab w:val="clear" w:pos="907"/>
                <w:tab w:val="decimal" w:pos="792"/>
                <w:tab w:val="decimal" w:pos="882"/>
              </w:tabs>
              <w:ind w:right="-72"/>
              <w:jc w:val="right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24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2399B92" w14:textId="5FFA6AD9" w:rsidR="003F4C35" w:rsidRPr="00484837" w:rsidRDefault="003F4C35" w:rsidP="00344305">
            <w:pPr>
              <w:ind w:right="75"/>
              <w:jc w:val="right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(48)</w:t>
            </w:r>
          </w:p>
        </w:tc>
      </w:tr>
      <w:tr w:rsidR="00047FF3" w:rsidRPr="0079496B" w14:paraId="10F77625" w14:textId="77777777" w:rsidTr="007410CB">
        <w:trPr>
          <w:cantSplit/>
        </w:trPr>
        <w:tc>
          <w:tcPr>
            <w:tcW w:w="2700" w:type="dxa"/>
            <w:tcBorders>
              <w:left w:val="nil"/>
              <w:right w:val="nil"/>
            </w:tcBorders>
            <w:vAlign w:val="bottom"/>
          </w:tcPr>
          <w:p w14:paraId="024CA7E9" w14:textId="77777777" w:rsidR="00047FF3" w:rsidRPr="0079496B" w:rsidRDefault="00047FF3" w:rsidP="00344305">
            <w:pPr>
              <w:ind w:left="-90" w:right="-12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9496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1D24646" w14:textId="77777777" w:rsidR="00047FF3" w:rsidRPr="00484837" w:rsidRDefault="00047FF3" w:rsidP="00344305">
            <w:pPr>
              <w:tabs>
                <w:tab w:val="decimal" w:pos="792"/>
              </w:tabs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ADEC0DB" w14:textId="77777777" w:rsidR="00047FF3" w:rsidRPr="00484837" w:rsidRDefault="00047FF3" w:rsidP="00344305">
            <w:pPr>
              <w:tabs>
                <w:tab w:val="decimal" w:pos="792"/>
              </w:tabs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E993860" w14:textId="77777777" w:rsidR="00047FF3" w:rsidRPr="00484837" w:rsidRDefault="00047FF3" w:rsidP="00344305">
            <w:pPr>
              <w:tabs>
                <w:tab w:val="decimal" w:pos="805"/>
              </w:tabs>
              <w:ind w:left="-82"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71471CB" w14:textId="77777777" w:rsidR="00047FF3" w:rsidRPr="00484837" w:rsidRDefault="00047FF3" w:rsidP="00344305">
            <w:pPr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46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65E7E6B" w14:textId="77777777" w:rsidR="00047FF3" w:rsidRPr="00484837" w:rsidRDefault="00047FF3" w:rsidP="00344305">
            <w:pPr>
              <w:ind w:right="38"/>
              <w:jc w:val="right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224AA82" w14:textId="77777777" w:rsidR="00047FF3" w:rsidRPr="00484837" w:rsidRDefault="00047FF3" w:rsidP="00344305">
            <w:pPr>
              <w:tabs>
                <w:tab w:val="decimal" w:pos="792"/>
              </w:tabs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3AE1CAF" w14:textId="77777777" w:rsidR="00047FF3" w:rsidRPr="00484837" w:rsidRDefault="00047FF3" w:rsidP="00344305">
            <w:pPr>
              <w:tabs>
                <w:tab w:val="decimal" w:pos="522"/>
              </w:tabs>
              <w:ind w:left="-82" w:right="154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298F4F26" w14:textId="77777777" w:rsidR="00047FF3" w:rsidRPr="00484837" w:rsidRDefault="00047FF3" w:rsidP="00344305">
            <w:pPr>
              <w:tabs>
                <w:tab w:val="clear" w:pos="907"/>
                <w:tab w:val="decimal" w:pos="792"/>
                <w:tab w:val="decimal" w:pos="882"/>
              </w:tabs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24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9DC3C05" w14:textId="2338214E" w:rsidR="00047FF3" w:rsidRPr="00484837" w:rsidRDefault="004555D4" w:rsidP="00344305">
            <w:pPr>
              <w:ind w:right="100"/>
              <w:jc w:val="right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  <w:r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17</w:t>
            </w:r>
            <w:r w:rsidR="0018601C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6</w:t>
            </w:r>
            <w:r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,</w:t>
            </w:r>
            <w:r w:rsidR="0018601C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44</w:t>
            </w:r>
            <w:r w:rsidR="001E2412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4</w:t>
            </w:r>
          </w:p>
        </w:tc>
      </w:tr>
    </w:tbl>
    <w:p w14:paraId="007C1355" w14:textId="07FBFF0E" w:rsidR="00364BDF" w:rsidRDefault="00364BDF" w:rsidP="00344305">
      <w:pPr>
        <w:ind w:left="547"/>
        <w:jc w:val="thaiDistribute"/>
        <w:rPr>
          <w:rFonts w:ascii="Angsana New" w:hAnsi="Angsana New"/>
          <w:sz w:val="26"/>
          <w:szCs w:val="26"/>
        </w:rPr>
      </w:pPr>
      <w:r>
        <w:rPr>
          <w:rFonts w:ascii="Angsana New" w:hAnsi="Angsana New"/>
          <w:sz w:val="26"/>
          <w:szCs w:val="26"/>
        </w:rPr>
        <w:br w:type="page"/>
      </w:r>
    </w:p>
    <w:p w14:paraId="099045E7" w14:textId="77777777" w:rsidR="00724DB3" w:rsidRPr="007410CB" w:rsidRDefault="00724DB3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b/>
          <w:bCs/>
          <w:sz w:val="2"/>
          <w:szCs w:val="2"/>
        </w:rPr>
      </w:pPr>
    </w:p>
    <w:p w14:paraId="6E446D56" w14:textId="169E3918" w:rsidR="00BD3370" w:rsidRPr="00BD3370" w:rsidRDefault="00BD3370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b/>
          <w:bCs/>
          <w:sz w:val="2"/>
          <w:szCs w:val="2"/>
        </w:rPr>
      </w:pPr>
    </w:p>
    <w:tbl>
      <w:tblPr>
        <w:tblW w:w="9090" w:type="dxa"/>
        <w:tblInd w:w="522" w:type="dxa"/>
        <w:tblLayout w:type="fixed"/>
        <w:tblLook w:val="0000" w:firstRow="0" w:lastRow="0" w:firstColumn="0" w:lastColumn="0" w:noHBand="0" w:noVBand="0"/>
      </w:tblPr>
      <w:tblGrid>
        <w:gridCol w:w="2700"/>
        <w:gridCol w:w="1080"/>
        <w:gridCol w:w="270"/>
        <w:gridCol w:w="1080"/>
        <w:gridCol w:w="270"/>
        <w:gridCol w:w="990"/>
        <w:gridCol w:w="56"/>
        <w:gridCol w:w="214"/>
        <w:gridCol w:w="56"/>
        <w:gridCol w:w="1080"/>
        <w:gridCol w:w="34"/>
        <w:gridCol w:w="236"/>
        <w:gridCol w:w="34"/>
        <w:gridCol w:w="990"/>
      </w:tblGrid>
      <w:tr w:rsidR="00BD3370" w:rsidRPr="0079496B" w14:paraId="2D7E20C5" w14:textId="77777777" w:rsidTr="007410CB">
        <w:trPr>
          <w:cantSplit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52237553" w14:textId="3E2AF87C" w:rsidR="00BD3370" w:rsidRPr="0079496B" w:rsidRDefault="00BD3370" w:rsidP="006E661F">
            <w:pPr>
              <w:pStyle w:val="7I-7H-3"/>
              <w:ind w:left="-90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9496B">
              <w:rPr>
                <w:rFonts w:asciiTheme="majorBidi" w:hAnsiTheme="majorBidi" w:cstheme="majorBidi"/>
                <w:sz w:val="26"/>
                <w:szCs w:val="26"/>
                <w:lang w:val="en-GB" w:eastAsia="en-US"/>
              </w:rPr>
              <w:br w:type="page"/>
            </w:r>
            <w:r w:rsidRPr="0079496B">
              <w:rPr>
                <w:rFonts w:asciiTheme="majorBidi" w:hAnsiTheme="majorBidi" w:cstheme="majorBidi"/>
                <w:sz w:val="26"/>
                <w:szCs w:val="26"/>
                <w:cs/>
              </w:rPr>
              <w:br w:type="page"/>
            </w:r>
            <w:r w:rsidRPr="0079496B">
              <w:rPr>
                <w:rFonts w:asciiTheme="majorBidi" w:hAnsiTheme="majorBidi" w:cstheme="majorBidi"/>
                <w:sz w:val="26"/>
                <w:szCs w:val="26"/>
                <w:cs/>
              </w:rPr>
              <w:br w:type="page"/>
            </w:r>
            <w:r w:rsidRPr="0079496B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br w:type="page"/>
            </w:r>
            <w:r w:rsidRPr="0079496B">
              <w:rPr>
                <w:rFonts w:asciiTheme="majorBidi" w:hAnsiTheme="majorBidi" w:cstheme="majorBidi"/>
                <w:sz w:val="26"/>
                <w:szCs w:val="26"/>
                <w:cs/>
              </w:rPr>
              <w:br w:type="page"/>
            </w:r>
          </w:p>
        </w:tc>
        <w:tc>
          <w:tcPr>
            <w:tcW w:w="6390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558DF5F" w14:textId="77777777" w:rsidR="00BD3370" w:rsidRPr="0079496B" w:rsidRDefault="00BD3370" w:rsidP="006E661F">
            <w:pPr>
              <w:autoSpaceDE w:val="0"/>
              <w:autoSpaceDN w:val="0"/>
              <w:ind w:left="-29" w:right="-72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79496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BD3370" w:rsidRPr="0079496B" w14:paraId="3E536AB1" w14:textId="77777777" w:rsidTr="007410CB">
        <w:trPr>
          <w:cantSplit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5ABBF690" w14:textId="77777777" w:rsidR="00BD3370" w:rsidRPr="0079496B" w:rsidRDefault="00BD3370" w:rsidP="006E661F">
            <w:pPr>
              <w:pStyle w:val="7I-7H-3"/>
              <w:ind w:left="-9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77EED9B6" w14:textId="77777777" w:rsidR="00BD3370" w:rsidRPr="0079496B" w:rsidRDefault="00BD3370" w:rsidP="006E661F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9496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ขายตามสัญญา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21230E6F" w14:textId="77777777" w:rsidR="00BD3370" w:rsidRPr="0079496B" w:rsidRDefault="00BD3370" w:rsidP="006E661F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58ED80C7" w14:textId="77777777" w:rsidR="00BD3370" w:rsidRPr="0079496B" w:rsidRDefault="00BD3370" w:rsidP="006E661F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9496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ขายสด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2A7244EF" w14:textId="77777777" w:rsidR="00BD3370" w:rsidRPr="0079496B" w:rsidRDefault="00BD3370" w:rsidP="006E661F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7CCB5B37" w14:textId="77777777" w:rsidR="00BD3370" w:rsidRPr="0079496B" w:rsidRDefault="00BD3370" w:rsidP="006E661F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9496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ให้บริการ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</w:tcPr>
          <w:p w14:paraId="20773762" w14:textId="77777777" w:rsidR="00BD3370" w:rsidRPr="0079496B" w:rsidRDefault="00BD3370" w:rsidP="006E661F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18945B62" w14:textId="77777777" w:rsidR="00BD3370" w:rsidRPr="0079496B" w:rsidRDefault="00BD3370" w:rsidP="006E661F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</w:tcPr>
          <w:p w14:paraId="0E827B99" w14:textId="77777777" w:rsidR="00BD3370" w:rsidRPr="0079496B" w:rsidRDefault="00BD3370" w:rsidP="006E661F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3ECC4A83" w14:textId="77777777" w:rsidR="00BD3370" w:rsidRPr="0079496B" w:rsidRDefault="00BD3370" w:rsidP="006E661F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BD3370" w:rsidRPr="0079496B" w14:paraId="34A32E38" w14:textId="77777777" w:rsidTr="007410CB">
        <w:trPr>
          <w:cantSplit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2130DFBF" w14:textId="77777777" w:rsidR="00BD3370" w:rsidRPr="0079496B" w:rsidRDefault="00BD3370" w:rsidP="006E661F">
            <w:pPr>
              <w:pStyle w:val="7I-7H-3"/>
              <w:ind w:left="-9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6B0454E3" w14:textId="77777777" w:rsidR="00BD3370" w:rsidRPr="0079496B" w:rsidRDefault="00BD3370" w:rsidP="006E661F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9496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เช่าซื้อ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203972A4" w14:textId="77777777" w:rsidR="00BD3370" w:rsidRPr="0079496B" w:rsidRDefault="00BD3370" w:rsidP="006E661F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56EFBFE3" w14:textId="77777777" w:rsidR="00BD3370" w:rsidRPr="0079496B" w:rsidRDefault="00BD3370" w:rsidP="006E661F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9496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และขายเชื่อ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46A15E27" w14:textId="77777777" w:rsidR="00BD3370" w:rsidRPr="0079496B" w:rsidRDefault="00BD3370" w:rsidP="006E661F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37A5CD38" w14:textId="77777777" w:rsidR="00BD3370" w:rsidRPr="0079496B" w:rsidRDefault="00BD3370" w:rsidP="006E661F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9496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และอื่นๆ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</w:tcPr>
          <w:p w14:paraId="6EBEA905" w14:textId="77777777" w:rsidR="00BD3370" w:rsidRPr="0079496B" w:rsidRDefault="00BD3370" w:rsidP="006E661F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23671031" w14:textId="77777777" w:rsidR="00BD3370" w:rsidRPr="0079496B" w:rsidRDefault="00BD3370" w:rsidP="006E661F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79496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การตัดรายการ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</w:tcPr>
          <w:p w14:paraId="43E4E684" w14:textId="77777777" w:rsidR="00BD3370" w:rsidRPr="0079496B" w:rsidRDefault="00BD3370" w:rsidP="006E661F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3F6C3111" w14:textId="77777777" w:rsidR="00BD3370" w:rsidRPr="0079496B" w:rsidRDefault="00BD3370" w:rsidP="006E661F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9496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BD3370" w:rsidRPr="0079496B" w14:paraId="46704DC7" w14:textId="77777777" w:rsidTr="007410CB">
        <w:trPr>
          <w:cantSplit/>
        </w:trPr>
        <w:tc>
          <w:tcPr>
            <w:tcW w:w="2700" w:type="dxa"/>
            <w:tcBorders>
              <w:top w:val="nil"/>
              <w:left w:val="nil"/>
              <w:right w:val="nil"/>
            </w:tcBorders>
          </w:tcPr>
          <w:p w14:paraId="7330FA66" w14:textId="77777777" w:rsidR="00BD3370" w:rsidRPr="0079496B" w:rsidRDefault="00BD3370" w:rsidP="006E661F">
            <w:pPr>
              <w:ind w:left="-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90" w:type="dxa"/>
            <w:gridSpan w:val="13"/>
            <w:tcBorders>
              <w:top w:val="nil"/>
              <w:left w:val="nil"/>
              <w:right w:val="nil"/>
            </w:tcBorders>
          </w:tcPr>
          <w:p w14:paraId="39031603" w14:textId="77777777" w:rsidR="00BD3370" w:rsidRPr="0079496B" w:rsidRDefault="00BD3370" w:rsidP="006E661F">
            <w:pPr>
              <w:pStyle w:val="7I-7H-3"/>
              <w:ind w:left="-29" w:right="-111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/>
              </w:rPr>
            </w:pPr>
            <w:r w:rsidRPr="0079496B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/>
              </w:rPr>
              <w:t>(พันบาท)</w:t>
            </w:r>
          </w:p>
        </w:tc>
      </w:tr>
      <w:tr w:rsidR="00BD3370" w:rsidRPr="0079496B" w14:paraId="7756CF95" w14:textId="77777777" w:rsidTr="007410CB">
        <w:trPr>
          <w:cantSplit/>
        </w:trPr>
        <w:tc>
          <w:tcPr>
            <w:tcW w:w="9090" w:type="dxa"/>
            <w:gridSpan w:val="14"/>
            <w:tcBorders>
              <w:top w:val="nil"/>
              <w:left w:val="nil"/>
              <w:right w:val="nil"/>
            </w:tcBorders>
          </w:tcPr>
          <w:p w14:paraId="5D649938" w14:textId="77777777" w:rsidR="00BD3370" w:rsidRPr="0079496B" w:rsidRDefault="00BD3370" w:rsidP="006E661F">
            <w:pPr>
              <w:ind w:left="-108" w:right="-72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79496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สำหรับปีสิ้นสุดวันที่ </w:t>
            </w:r>
            <w:r w:rsidRPr="0079496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31 </w:t>
            </w:r>
            <w:r w:rsidRPr="0079496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ธันวาคม </w:t>
            </w:r>
            <w:r w:rsidRPr="0079496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2562</w:t>
            </w:r>
          </w:p>
        </w:tc>
      </w:tr>
      <w:tr w:rsidR="00BD3370" w:rsidRPr="0079496B" w14:paraId="004594C1" w14:textId="77777777" w:rsidTr="007410CB">
        <w:trPr>
          <w:cantSplit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6689F4" w14:textId="77777777" w:rsidR="00BD3370" w:rsidRPr="0079496B" w:rsidRDefault="00BD3370" w:rsidP="006E661F">
            <w:pPr>
              <w:ind w:left="-90" w:right="-126"/>
              <w:rPr>
                <w:rFonts w:asciiTheme="majorBidi" w:hAnsiTheme="majorBidi" w:cstheme="majorBidi"/>
                <w:sz w:val="26"/>
                <w:szCs w:val="26"/>
              </w:rPr>
            </w:pPr>
            <w:r w:rsidRPr="0079496B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70C7352C" w14:textId="77777777" w:rsidR="00BD3370" w:rsidRPr="0079496B" w:rsidRDefault="00BD3370" w:rsidP="00C93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ind w:left="-132" w:right="-8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54FC987" w14:textId="77777777" w:rsidR="00BD3370" w:rsidRPr="0079496B" w:rsidRDefault="00BD3370" w:rsidP="00C93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ind w:left="-132" w:right="-8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00F3134B" w14:textId="77777777" w:rsidR="00BD3370" w:rsidRPr="0079496B" w:rsidRDefault="00BD3370" w:rsidP="00C93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ind w:left="-132" w:right="-8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837D028" w14:textId="77777777" w:rsidR="00BD3370" w:rsidRPr="0079496B" w:rsidRDefault="00BD3370" w:rsidP="00C93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ind w:left="-132" w:right="-8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46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603952F1" w14:textId="77777777" w:rsidR="00BD3370" w:rsidRPr="0079496B" w:rsidRDefault="00BD3370" w:rsidP="00C93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ind w:left="-132" w:right="-8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</w:tcPr>
          <w:p w14:paraId="122FC6AD" w14:textId="77777777" w:rsidR="00BD3370" w:rsidRPr="0079496B" w:rsidRDefault="00BD3370" w:rsidP="00C93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ind w:left="-132" w:right="-8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4DE591D8" w14:textId="77777777" w:rsidR="00BD3370" w:rsidRPr="0079496B" w:rsidRDefault="00BD3370" w:rsidP="00C93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ind w:left="-132" w:right="-8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18F1BE" w14:textId="77777777" w:rsidR="00BD3370" w:rsidRPr="0079496B" w:rsidRDefault="00BD3370" w:rsidP="00C93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ind w:left="-132" w:right="-8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24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6FF03E8" w14:textId="77777777" w:rsidR="00BD3370" w:rsidRPr="0079496B" w:rsidRDefault="00BD3370" w:rsidP="00C93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ind w:left="-132" w:right="-8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</w:tr>
      <w:tr w:rsidR="00BD3370" w:rsidRPr="0079496B" w14:paraId="47E336EC" w14:textId="77777777" w:rsidTr="007410CB">
        <w:trPr>
          <w:cantSplit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686FCE" w14:textId="77777777" w:rsidR="00BD3370" w:rsidRPr="0079496B" w:rsidRDefault="00BD3370" w:rsidP="004D00D0">
            <w:pPr>
              <w:pStyle w:val="ListParagraph"/>
              <w:numPr>
                <w:ilvl w:val="0"/>
                <w:numId w:val="11"/>
              </w:numPr>
              <w:ind w:right="-126" w:hanging="198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79496B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995F473" w14:textId="77777777" w:rsidR="00BD3370" w:rsidRPr="00484837" w:rsidRDefault="00BD3370" w:rsidP="00C93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ind w:left="-132" w:right="-8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 w:rsidRPr="00484837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1,240,</w:t>
            </w:r>
            <w:r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209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8CFB3FC" w14:textId="77777777" w:rsidR="00BD3370" w:rsidRPr="00484837" w:rsidRDefault="00BD3370" w:rsidP="00C93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ind w:left="-132" w:right="-8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338C1CB" w14:textId="77777777" w:rsidR="00BD3370" w:rsidRPr="00484837" w:rsidRDefault="00BD3370" w:rsidP="00C93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ind w:left="-132" w:right="-8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 w:rsidRPr="00484837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216,15</w:t>
            </w:r>
            <w:r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36F78EA" w14:textId="77777777" w:rsidR="00BD3370" w:rsidRPr="00484837" w:rsidRDefault="00BD3370" w:rsidP="00C93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ind w:left="-132" w:right="-8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4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67E7FA0" w14:textId="7B17AAC5" w:rsidR="00BD3370" w:rsidRPr="00484837" w:rsidRDefault="00C9364F" w:rsidP="00C93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ind w:left="-132" w:right="-8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DF2F610" w14:textId="77777777" w:rsidR="00BD3370" w:rsidRPr="00484837" w:rsidRDefault="00BD3370" w:rsidP="00C93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ind w:left="-132" w:right="-8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CD6B4F4" w14:textId="3DF83C4F" w:rsidR="00BD3370" w:rsidRPr="00484837" w:rsidRDefault="00C9364F" w:rsidP="00C93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ind w:left="-132" w:right="-8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63E8D91E" w14:textId="77777777" w:rsidR="00BD3370" w:rsidRPr="00484837" w:rsidRDefault="00BD3370" w:rsidP="00C93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ind w:left="-132" w:right="-8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2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6DE43FD" w14:textId="77777777" w:rsidR="00BD3370" w:rsidRPr="00484837" w:rsidRDefault="00BD3370" w:rsidP="00C93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ind w:left="-132" w:right="-8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 w:rsidRPr="00484837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1,456,</w:t>
            </w:r>
            <w:r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364</w:t>
            </w:r>
          </w:p>
        </w:tc>
      </w:tr>
      <w:tr w:rsidR="00BD3370" w:rsidRPr="0079496B" w14:paraId="59A4E52C" w14:textId="77777777" w:rsidTr="007410CB">
        <w:trPr>
          <w:cantSplit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BED8DE" w14:textId="77777777" w:rsidR="00BD3370" w:rsidRPr="0079496B" w:rsidRDefault="00BD3370" w:rsidP="004D00D0">
            <w:pPr>
              <w:pStyle w:val="ListParagraph"/>
              <w:numPr>
                <w:ilvl w:val="0"/>
                <w:numId w:val="11"/>
              </w:numPr>
              <w:ind w:right="-126" w:hanging="198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79496B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รายได้ระหว่างส่วนงาน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E92B463" w14:textId="44CD4DEF" w:rsidR="00BD3370" w:rsidRPr="00484837" w:rsidRDefault="00C9364F" w:rsidP="00C93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ind w:left="-132" w:right="-8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D1EF7A1" w14:textId="77777777" w:rsidR="00BD3370" w:rsidRPr="00484837" w:rsidRDefault="00BD3370" w:rsidP="00C93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ind w:left="-132" w:right="-8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80EC823" w14:textId="77777777" w:rsidR="00BD3370" w:rsidRPr="00484837" w:rsidRDefault="00BD3370" w:rsidP="00C93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ind w:left="-132" w:right="-8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 w:rsidRPr="00484837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21</w:t>
            </w:r>
            <w:r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3</w:t>
            </w:r>
            <w:r w:rsidRPr="00484837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,9</w:t>
            </w:r>
            <w:r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6</w:t>
            </w:r>
            <w:r w:rsidRPr="00484837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1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A20A8E0" w14:textId="77777777" w:rsidR="00BD3370" w:rsidRPr="00484837" w:rsidRDefault="00BD3370" w:rsidP="00C93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ind w:left="-132" w:right="-8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4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1FB8220" w14:textId="0E32C902" w:rsidR="00BD3370" w:rsidRPr="00484837" w:rsidRDefault="00C9364F" w:rsidP="00C93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ind w:left="-132" w:right="-8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8BBDCEB" w14:textId="77777777" w:rsidR="00BD3370" w:rsidRPr="00484837" w:rsidRDefault="00BD3370" w:rsidP="00C93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ind w:left="-132" w:right="-8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A16EE4C" w14:textId="77777777" w:rsidR="00BD3370" w:rsidRPr="00484837" w:rsidRDefault="00BD3370" w:rsidP="00C93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ind w:left="-132" w:right="-8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 w:rsidRPr="00484837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(2</w:t>
            </w:r>
            <w:r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1</w:t>
            </w:r>
            <w:r w:rsidRPr="00484837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3,</w:t>
            </w:r>
            <w:r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961</w:t>
            </w:r>
            <w:r w:rsidRPr="00484837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5CC0CC06" w14:textId="77777777" w:rsidR="00BD3370" w:rsidRPr="00484837" w:rsidRDefault="00BD3370" w:rsidP="00C93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ind w:left="-132" w:right="-8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2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B5FEA1A" w14:textId="1856E999" w:rsidR="00BD3370" w:rsidRPr="00484837" w:rsidRDefault="00C9364F" w:rsidP="00C93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left="-132" w:right="-8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-</w:t>
            </w:r>
          </w:p>
        </w:tc>
      </w:tr>
      <w:tr w:rsidR="00BD3370" w:rsidRPr="0079496B" w14:paraId="6E4A36E2" w14:textId="77777777" w:rsidTr="007410CB">
        <w:trPr>
          <w:cantSplit/>
        </w:trPr>
        <w:tc>
          <w:tcPr>
            <w:tcW w:w="2700" w:type="dxa"/>
            <w:tcBorders>
              <w:top w:val="nil"/>
              <w:left w:val="nil"/>
              <w:right w:val="nil"/>
            </w:tcBorders>
            <w:vAlign w:val="bottom"/>
          </w:tcPr>
          <w:p w14:paraId="25F8C165" w14:textId="77777777" w:rsidR="00BD3370" w:rsidRPr="0079496B" w:rsidRDefault="00BD3370" w:rsidP="006E661F">
            <w:pPr>
              <w:ind w:left="-90" w:right="-126"/>
              <w:rPr>
                <w:rFonts w:asciiTheme="majorBidi" w:hAnsiTheme="majorBidi" w:cstheme="majorBidi"/>
                <w:sz w:val="26"/>
                <w:szCs w:val="26"/>
              </w:rPr>
            </w:pPr>
            <w:r w:rsidRPr="0079496B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320158F" w14:textId="77777777" w:rsidR="00BD3370" w:rsidRPr="00484837" w:rsidRDefault="00BD3370" w:rsidP="00C93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ind w:left="-132" w:right="-8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0E7EEF0" w14:textId="77777777" w:rsidR="00BD3370" w:rsidRPr="00484837" w:rsidRDefault="00BD3370" w:rsidP="00C93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ind w:left="-132" w:right="-8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CC61474" w14:textId="77777777" w:rsidR="00BD3370" w:rsidRPr="00484837" w:rsidRDefault="00BD3370" w:rsidP="00C93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ind w:left="-132" w:right="-8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60B6082" w14:textId="77777777" w:rsidR="00BD3370" w:rsidRPr="00484837" w:rsidRDefault="00BD3370" w:rsidP="00C93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ind w:left="-132" w:right="-8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46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D82482C" w14:textId="77777777" w:rsidR="00BD3370" w:rsidRPr="00484837" w:rsidRDefault="00BD3370" w:rsidP="00C93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ind w:left="-132" w:right="-8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A179DDF" w14:textId="77777777" w:rsidR="00BD3370" w:rsidRPr="00484837" w:rsidRDefault="00BD3370" w:rsidP="00C93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ind w:left="-132" w:right="-8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07103E58" w14:textId="77777777" w:rsidR="00BD3370" w:rsidRPr="00484837" w:rsidRDefault="00BD3370" w:rsidP="00C93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ind w:left="-132" w:right="-8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153470A4" w14:textId="77777777" w:rsidR="00BD3370" w:rsidRPr="00484837" w:rsidRDefault="00BD3370" w:rsidP="00C93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ind w:left="-132" w:right="-8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24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7D1FFAC" w14:textId="77777777" w:rsidR="00BD3370" w:rsidRPr="00484837" w:rsidRDefault="00BD3370" w:rsidP="00C93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ind w:left="-132" w:right="-8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</w:tr>
      <w:tr w:rsidR="00BD3370" w:rsidRPr="0079496B" w14:paraId="790A4CAD" w14:textId="77777777" w:rsidTr="007410CB">
        <w:trPr>
          <w:cantSplit/>
        </w:trPr>
        <w:tc>
          <w:tcPr>
            <w:tcW w:w="2700" w:type="dxa"/>
            <w:tcBorders>
              <w:left w:val="nil"/>
              <w:bottom w:val="nil"/>
              <w:right w:val="nil"/>
            </w:tcBorders>
            <w:vAlign w:val="bottom"/>
          </w:tcPr>
          <w:p w14:paraId="30286E4B" w14:textId="77777777" w:rsidR="00BD3370" w:rsidRPr="0079496B" w:rsidRDefault="00BD3370" w:rsidP="004D00D0">
            <w:pPr>
              <w:pStyle w:val="ListParagraph"/>
              <w:numPr>
                <w:ilvl w:val="0"/>
                <w:numId w:val="11"/>
              </w:numPr>
              <w:ind w:right="-126" w:hanging="198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79496B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A1C0632" w14:textId="77777777" w:rsidR="00BD3370" w:rsidRPr="00484837" w:rsidRDefault="00BD3370" w:rsidP="00C93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ind w:left="-132" w:right="-8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 w:rsidRPr="00484837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179,88</w:t>
            </w:r>
            <w:r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9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0266290" w14:textId="77777777" w:rsidR="00BD3370" w:rsidRPr="00484837" w:rsidRDefault="00BD3370" w:rsidP="00C93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ind w:left="-132" w:right="-8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BA00335" w14:textId="71EE16FD" w:rsidR="00BD3370" w:rsidRPr="00484837" w:rsidRDefault="00C9364F" w:rsidP="00C93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ind w:left="-132" w:right="-8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4A7DA60" w14:textId="77777777" w:rsidR="00BD3370" w:rsidRPr="00484837" w:rsidRDefault="00BD3370" w:rsidP="00C93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ind w:left="-132" w:right="-8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46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67171B7" w14:textId="77777777" w:rsidR="00BD3370" w:rsidRPr="00484837" w:rsidRDefault="00BD3370" w:rsidP="00C93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ind w:left="-132" w:right="-8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4</w:t>
            </w:r>
            <w:r w:rsidRPr="00484837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0,52</w:t>
            </w:r>
            <w:r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3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9242EFB" w14:textId="77777777" w:rsidR="00BD3370" w:rsidRPr="00484837" w:rsidRDefault="00BD3370" w:rsidP="00C93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ind w:left="-132" w:right="-8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C2B2130" w14:textId="4F2A17C2" w:rsidR="00BD3370" w:rsidRPr="00484837" w:rsidRDefault="00C9364F" w:rsidP="00C93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ind w:left="-132" w:right="-8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27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DA4E549" w14:textId="77777777" w:rsidR="00BD3370" w:rsidRPr="00484837" w:rsidRDefault="00BD3370" w:rsidP="00C93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ind w:left="-132" w:right="-8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24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9FCF9DB" w14:textId="77777777" w:rsidR="00BD3370" w:rsidRPr="00484837" w:rsidRDefault="00BD3370" w:rsidP="00C93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ind w:left="-132" w:right="-8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220</w:t>
            </w:r>
            <w:r w:rsidRPr="00484837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,4</w:t>
            </w:r>
            <w:r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12</w:t>
            </w:r>
          </w:p>
        </w:tc>
      </w:tr>
      <w:tr w:rsidR="00BD3370" w:rsidRPr="0079496B" w14:paraId="0031583E" w14:textId="77777777" w:rsidTr="007410CB">
        <w:trPr>
          <w:cantSplit/>
        </w:trPr>
        <w:tc>
          <w:tcPr>
            <w:tcW w:w="2700" w:type="dxa"/>
            <w:tcBorders>
              <w:left w:val="nil"/>
              <w:bottom w:val="nil"/>
              <w:right w:val="nil"/>
            </w:tcBorders>
            <w:vAlign w:val="bottom"/>
          </w:tcPr>
          <w:p w14:paraId="1B2C8E73" w14:textId="77777777" w:rsidR="00BD3370" w:rsidRPr="0079496B" w:rsidRDefault="00BD3370" w:rsidP="004D00D0">
            <w:pPr>
              <w:pStyle w:val="ListParagraph"/>
              <w:numPr>
                <w:ilvl w:val="0"/>
                <w:numId w:val="11"/>
              </w:numPr>
              <w:ind w:right="-126" w:hanging="198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79496B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รายได้ระหว่างส่วนงาน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7618029" w14:textId="3CF29B43" w:rsidR="00BD3370" w:rsidRPr="00484837" w:rsidRDefault="00C9364F" w:rsidP="00C93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ind w:left="-132" w:right="-8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7E6915" w14:textId="77777777" w:rsidR="00BD3370" w:rsidRPr="00484837" w:rsidRDefault="00BD3370" w:rsidP="00C93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ind w:left="-132" w:right="-8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6920959" w14:textId="2B35236D" w:rsidR="00BD3370" w:rsidRPr="00484837" w:rsidRDefault="00C9364F" w:rsidP="00C93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ind w:left="-132" w:right="-8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7D5014" w14:textId="77777777" w:rsidR="00BD3370" w:rsidRPr="00484837" w:rsidRDefault="00BD3370" w:rsidP="00C93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ind w:left="-132" w:right="-8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46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1760AAD" w14:textId="77777777" w:rsidR="00BD3370" w:rsidRPr="00484837" w:rsidRDefault="00BD3370" w:rsidP="00C93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ind w:left="-132" w:right="-8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6,583</w:t>
            </w:r>
          </w:p>
        </w:tc>
        <w:tc>
          <w:tcPr>
            <w:tcW w:w="27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84489D" w14:textId="77777777" w:rsidR="00BD3370" w:rsidRPr="00484837" w:rsidRDefault="00BD3370" w:rsidP="00C93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ind w:left="-132" w:right="-8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5E2B0F7" w14:textId="77777777" w:rsidR="00BD3370" w:rsidRPr="00484837" w:rsidRDefault="00BD3370" w:rsidP="00C93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ind w:left="-132" w:right="-8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 w:rsidRPr="00484837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(</w:t>
            </w:r>
            <w:r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6,583</w:t>
            </w:r>
            <w:r w:rsidRPr="00484837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27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ABA601" w14:textId="77777777" w:rsidR="00BD3370" w:rsidRPr="00484837" w:rsidRDefault="00BD3370" w:rsidP="00C93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ind w:left="-132" w:right="-8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24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80C6FFF" w14:textId="5FDD6B76" w:rsidR="00BD3370" w:rsidRPr="00484837" w:rsidRDefault="00C9364F" w:rsidP="00C93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left="-132" w:right="-8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-</w:t>
            </w:r>
          </w:p>
        </w:tc>
      </w:tr>
      <w:tr w:rsidR="00BD3370" w:rsidRPr="0079496B" w14:paraId="3FFCCA56" w14:textId="77777777" w:rsidTr="007410CB">
        <w:trPr>
          <w:cantSplit/>
        </w:trPr>
        <w:tc>
          <w:tcPr>
            <w:tcW w:w="2700" w:type="dxa"/>
            <w:tcBorders>
              <w:left w:val="nil"/>
              <w:bottom w:val="nil"/>
              <w:right w:val="nil"/>
            </w:tcBorders>
            <w:vAlign w:val="bottom"/>
          </w:tcPr>
          <w:p w14:paraId="0012E465" w14:textId="77777777" w:rsidR="00BD3370" w:rsidRPr="0079496B" w:rsidRDefault="00BD3370" w:rsidP="006E661F">
            <w:pPr>
              <w:ind w:left="-90" w:right="-12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9496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รวมรายได้ตามส่วนงาน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FD0AE10" w14:textId="77777777" w:rsidR="00BD3370" w:rsidRPr="00484837" w:rsidRDefault="00BD3370" w:rsidP="00C93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ind w:left="-132" w:right="-82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  <w:r w:rsidRPr="00484837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1,4</w:t>
            </w:r>
            <w:r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20</w:t>
            </w:r>
            <w:r w:rsidRPr="00484837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,</w:t>
            </w:r>
            <w:r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098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B28CF1" w14:textId="77777777" w:rsidR="00BD3370" w:rsidRPr="00484837" w:rsidRDefault="00BD3370" w:rsidP="00C93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ind w:left="-132" w:right="-82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3D5D7BC" w14:textId="77777777" w:rsidR="00BD3370" w:rsidRPr="00484837" w:rsidRDefault="00BD3370" w:rsidP="00C93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ind w:left="-132" w:right="-82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  <w:r w:rsidRPr="00484837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4</w:t>
            </w:r>
            <w:r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30</w:t>
            </w:r>
            <w:r w:rsidRPr="00484837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,1</w:t>
            </w:r>
            <w:r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16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C22D80" w14:textId="77777777" w:rsidR="00BD3370" w:rsidRPr="00484837" w:rsidRDefault="00BD3370" w:rsidP="00C93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ind w:left="-132" w:right="-82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046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D58580C" w14:textId="77777777" w:rsidR="00BD3370" w:rsidRPr="00484837" w:rsidRDefault="00BD3370" w:rsidP="00C93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ind w:left="-132" w:right="-82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  <w:r w:rsidRPr="00484837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47,10</w:t>
            </w:r>
            <w:r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6</w:t>
            </w:r>
          </w:p>
        </w:tc>
        <w:tc>
          <w:tcPr>
            <w:tcW w:w="27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36A851" w14:textId="77777777" w:rsidR="00BD3370" w:rsidRPr="00484837" w:rsidRDefault="00BD3370" w:rsidP="00C93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ind w:left="-132" w:right="-82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8E3EABE" w14:textId="77777777" w:rsidR="00BD3370" w:rsidRPr="00484837" w:rsidRDefault="00BD3370" w:rsidP="00C93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ind w:left="-132" w:right="-82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  <w:r w:rsidRPr="00484837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(</w:t>
            </w:r>
            <w:r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220,544</w:t>
            </w:r>
            <w:r w:rsidRPr="00484837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27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B14128" w14:textId="77777777" w:rsidR="00BD3370" w:rsidRPr="00484837" w:rsidRDefault="00BD3370" w:rsidP="00C93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ind w:left="-132" w:right="-82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024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D1D817A" w14:textId="77777777" w:rsidR="00BD3370" w:rsidRPr="00484837" w:rsidRDefault="00BD3370" w:rsidP="00C93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ind w:left="-132" w:right="-82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cs/>
                <w:lang w:eastAsia="zh-CN"/>
              </w:rPr>
            </w:pPr>
            <w:r w:rsidRPr="00484837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1,6</w:t>
            </w:r>
            <w:r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7</w:t>
            </w:r>
            <w:r w:rsidRPr="00484837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6,</w:t>
            </w:r>
            <w:r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7</w:t>
            </w:r>
            <w:r w:rsidRPr="00484837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76</w:t>
            </w:r>
          </w:p>
        </w:tc>
      </w:tr>
      <w:tr w:rsidR="00BD3370" w:rsidRPr="0079496B" w14:paraId="385DFE9A" w14:textId="77777777" w:rsidTr="007410CB">
        <w:trPr>
          <w:cantSplit/>
        </w:trPr>
        <w:tc>
          <w:tcPr>
            <w:tcW w:w="2700" w:type="dxa"/>
            <w:tcBorders>
              <w:left w:val="nil"/>
              <w:bottom w:val="nil"/>
              <w:right w:val="nil"/>
            </w:tcBorders>
            <w:vAlign w:val="bottom"/>
          </w:tcPr>
          <w:p w14:paraId="5FEB14BD" w14:textId="77777777" w:rsidR="00BD3370" w:rsidRPr="0079496B" w:rsidRDefault="00BD3370" w:rsidP="006E661F">
            <w:pPr>
              <w:ind w:left="-90" w:right="-126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8878C26" w14:textId="77777777" w:rsidR="00BD3370" w:rsidRPr="00484837" w:rsidRDefault="00BD3370" w:rsidP="00C93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ind w:left="-132" w:right="-8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3186073" w14:textId="77777777" w:rsidR="00BD3370" w:rsidRPr="00484837" w:rsidRDefault="00BD3370" w:rsidP="00C93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ind w:left="-132" w:right="-8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9390307" w14:textId="77777777" w:rsidR="00BD3370" w:rsidRPr="00484837" w:rsidRDefault="00BD3370" w:rsidP="00C93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ind w:left="-132" w:right="-8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B3608EB" w14:textId="77777777" w:rsidR="00BD3370" w:rsidRPr="00484837" w:rsidRDefault="00BD3370" w:rsidP="00C93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ind w:left="-132" w:right="-8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46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301165B" w14:textId="77777777" w:rsidR="00BD3370" w:rsidRPr="00484837" w:rsidRDefault="00BD3370" w:rsidP="00C93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ind w:left="-132" w:right="-8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BC38BFC" w14:textId="77777777" w:rsidR="00BD3370" w:rsidRPr="00484837" w:rsidRDefault="00BD3370" w:rsidP="00C93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ind w:left="-132" w:right="-8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7DDFDBE" w14:textId="77777777" w:rsidR="00BD3370" w:rsidRPr="00484837" w:rsidRDefault="00BD3370" w:rsidP="00C93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ind w:left="-132" w:right="-82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A5C2888" w14:textId="77777777" w:rsidR="00BD3370" w:rsidRPr="00484837" w:rsidRDefault="00BD3370" w:rsidP="00C93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ind w:left="-132" w:right="-8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24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C8BC053" w14:textId="77777777" w:rsidR="00BD3370" w:rsidRPr="00484837" w:rsidRDefault="00BD3370" w:rsidP="00C93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ind w:left="-132" w:right="-8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</w:tr>
      <w:tr w:rsidR="00BD3370" w:rsidRPr="0079496B" w14:paraId="4243B694" w14:textId="77777777" w:rsidTr="007410CB">
        <w:trPr>
          <w:cantSplit/>
        </w:trPr>
        <w:tc>
          <w:tcPr>
            <w:tcW w:w="2700" w:type="dxa"/>
            <w:tcBorders>
              <w:left w:val="nil"/>
              <w:bottom w:val="nil"/>
              <w:right w:val="nil"/>
            </w:tcBorders>
            <w:vAlign w:val="bottom"/>
          </w:tcPr>
          <w:p w14:paraId="08FD3A9B" w14:textId="77777777" w:rsidR="00BD3370" w:rsidRPr="0079496B" w:rsidRDefault="00BD3370" w:rsidP="006E661F">
            <w:pPr>
              <w:ind w:left="-90" w:right="-12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9496B">
              <w:rPr>
                <w:rFonts w:asciiTheme="majorBidi" w:hAnsiTheme="majorBidi" w:cstheme="majorBidi"/>
                <w:sz w:val="26"/>
                <w:szCs w:val="26"/>
                <w:cs/>
              </w:rPr>
              <w:t>ต้นทุนขาย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BE0BEB" w14:textId="77777777" w:rsidR="00BD3370" w:rsidRPr="00484837" w:rsidRDefault="00BD3370" w:rsidP="00C93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ind w:left="-132" w:right="-8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 w:rsidRPr="00484837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(</w:t>
            </w:r>
            <w:r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425,058</w:t>
            </w:r>
            <w:r w:rsidRPr="00484837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DC3EBE" w14:textId="77777777" w:rsidR="00BD3370" w:rsidRPr="00484837" w:rsidRDefault="00BD3370" w:rsidP="00C93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ind w:left="-132" w:right="-8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5FC8FB" w14:textId="77777777" w:rsidR="00BD3370" w:rsidRPr="00484837" w:rsidRDefault="00BD3370" w:rsidP="00C93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ind w:left="-132" w:right="-8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 w:rsidRPr="00484837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(201,39</w:t>
            </w:r>
            <w:r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2</w:t>
            </w:r>
            <w:r w:rsidRPr="00484837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AE035F" w14:textId="77777777" w:rsidR="00BD3370" w:rsidRPr="00484837" w:rsidRDefault="00BD3370" w:rsidP="00C93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ind w:left="-132" w:right="-8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46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C44A93" w14:textId="1312F0B7" w:rsidR="00BD3370" w:rsidRPr="00484837" w:rsidRDefault="00C9364F" w:rsidP="00C93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ind w:left="-132" w:right="-8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27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6DB4EF" w14:textId="77777777" w:rsidR="00BD3370" w:rsidRPr="00484837" w:rsidRDefault="00BD3370" w:rsidP="00C93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ind w:left="-132" w:right="-8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C2EBE5" w14:textId="77777777" w:rsidR="00BD3370" w:rsidRPr="00484837" w:rsidRDefault="00BD3370" w:rsidP="00C93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ind w:left="-132" w:right="-8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 w:rsidRPr="00484837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2</w:t>
            </w:r>
            <w:r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17,327</w:t>
            </w:r>
          </w:p>
        </w:tc>
        <w:tc>
          <w:tcPr>
            <w:tcW w:w="27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E09D70" w14:textId="77777777" w:rsidR="00BD3370" w:rsidRPr="00484837" w:rsidRDefault="00BD3370" w:rsidP="00C93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ind w:left="-132" w:right="-8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24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04A53B" w14:textId="77777777" w:rsidR="00BD3370" w:rsidRPr="00484837" w:rsidRDefault="00BD3370" w:rsidP="00C93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ind w:left="-132" w:right="-8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 w:rsidRPr="00484837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(</w:t>
            </w:r>
            <w:r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409,123</w:t>
            </w:r>
            <w:r w:rsidRPr="00484837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)</w:t>
            </w:r>
          </w:p>
        </w:tc>
      </w:tr>
      <w:tr w:rsidR="00BD3370" w:rsidRPr="0079496B" w14:paraId="73B9378C" w14:textId="77777777" w:rsidTr="007410CB">
        <w:trPr>
          <w:cantSplit/>
        </w:trPr>
        <w:tc>
          <w:tcPr>
            <w:tcW w:w="2700" w:type="dxa"/>
            <w:tcBorders>
              <w:left w:val="nil"/>
              <w:bottom w:val="nil"/>
              <w:right w:val="nil"/>
            </w:tcBorders>
            <w:vAlign w:val="bottom"/>
          </w:tcPr>
          <w:p w14:paraId="3AC02634" w14:textId="77777777" w:rsidR="00BD3370" w:rsidRPr="0079496B" w:rsidRDefault="00BD3370" w:rsidP="006E661F">
            <w:pPr>
              <w:ind w:left="-90" w:right="-12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9496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กำไรขั้นต้นตามส่วนงาน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8867BF1" w14:textId="77777777" w:rsidR="00BD3370" w:rsidRPr="00484837" w:rsidRDefault="00BD3370" w:rsidP="00C93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ind w:left="-132" w:right="-82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  <w:r w:rsidRPr="00484837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99</w:t>
            </w:r>
            <w:r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5</w:t>
            </w:r>
            <w:r w:rsidRPr="00484837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,0</w:t>
            </w:r>
            <w:r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40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4DD1B2" w14:textId="77777777" w:rsidR="00BD3370" w:rsidRPr="00484837" w:rsidRDefault="00BD3370" w:rsidP="00C93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ind w:left="-132" w:right="-82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6729152" w14:textId="77777777" w:rsidR="00BD3370" w:rsidRPr="00484837" w:rsidRDefault="00BD3370" w:rsidP="00C93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ind w:left="-132" w:right="-82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  <w:r w:rsidRPr="00484837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22</w:t>
            </w:r>
            <w:r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8</w:t>
            </w:r>
            <w:r w:rsidRPr="00484837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,7</w:t>
            </w:r>
            <w:r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2</w:t>
            </w:r>
            <w:r w:rsidRPr="00484837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4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3DFA11" w14:textId="77777777" w:rsidR="00BD3370" w:rsidRPr="00484837" w:rsidRDefault="00BD3370" w:rsidP="00C93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ind w:left="-132" w:right="-82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046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8AF1AA4" w14:textId="77777777" w:rsidR="00BD3370" w:rsidRPr="00484837" w:rsidRDefault="00BD3370" w:rsidP="00C93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ind w:left="-132" w:right="-82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  <w:r w:rsidRPr="00484837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47,10</w:t>
            </w:r>
            <w:r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6</w:t>
            </w:r>
          </w:p>
        </w:tc>
        <w:tc>
          <w:tcPr>
            <w:tcW w:w="27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9DF5D1" w14:textId="77777777" w:rsidR="00BD3370" w:rsidRPr="00484837" w:rsidRDefault="00BD3370" w:rsidP="00C93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ind w:left="-132" w:right="-82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6EC5705" w14:textId="77777777" w:rsidR="00BD3370" w:rsidRPr="00484837" w:rsidRDefault="00BD3370" w:rsidP="00C93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ind w:left="-132" w:right="-82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  <w:r w:rsidRPr="00484837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(</w:t>
            </w:r>
            <w:r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3,217</w:t>
            </w:r>
            <w:r w:rsidRPr="00484837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27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D36402" w14:textId="77777777" w:rsidR="00BD3370" w:rsidRPr="00484837" w:rsidRDefault="00BD3370" w:rsidP="00C93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ind w:left="-132" w:right="-82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024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FB0910B" w14:textId="77777777" w:rsidR="00BD3370" w:rsidRPr="00484837" w:rsidRDefault="00BD3370" w:rsidP="00C93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ind w:left="-132" w:right="-82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  <w:r w:rsidRPr="00484837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1,267,</w:t>
            </w:r>
            <w:r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653</w:t>
            </w:r>
          </w:p>
        </w:tc>
      </w:tr>
      <w:tr w:rsidR="00BD3370" w:rsidRPr="0079496B" w14:paraId="5930C920" w14:textId="77777777" w:rsidTr="007410CB">
        <w:trPr>
          <w:cantSplit/>
        </w:trPr>
        <w:tc>
          <w:tcPr>
            <w:tcW w:w="2700" w:type="dxa"/>
            <w:tcBorders>
              <w:left w:val="nil"/>
              <w:bottom w:val="nil"/>
              <w:right w:val="nil"/>
            </w:tcBorders>
            <w:vAlign w:val="bottom"/>
          </w:tcPr>
          <w:p w14:paraId="2394ECEC" w14:textId="77777777" w:rsidR="00BD3370" w:rsidRPr="0079496B" w:rsidRDefault="00BD3370" w:rsidP="006E661F">
            <w:pPr>
              <w:ind w:left="-90" w:right="-126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51E557" w14:textId="77777777" w:rsidR="00BD3370" w:rsidRPr="00484837" w:rsidRDefault="00BD3370" w:rsidP="00C93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ind w:left="-132" w:right="-8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D7F8A6" w14:textId="77777777" w:rsidR="00BD3370" w:rsidRPr="00484837" w:rsidRDefault="00BD3370" w:rsidP="00C93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ind w:left="-132" w:right="-8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6ABB11" w14:textId="77777777" w:rsidR="00BD3370" w:rsidRPr="00484837" w:rsidRDefault="00BD3370" w:rsidP="00C93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ind w:left="-132" w:right="-8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974EF2" w14:textId="77777777" w:rsidR="00BD3370" w:rsidRPr="00484837" w:rsidRDefault="00BD3370" w:rsidP="00C93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ind w:left="-132" w:right="-8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46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BC769B" w14:textId="77777777" w:rsidR="00BD3370" w:rsidRPr="00484837" w:rsidRDefault="00BD3370" w:rsidP="00C93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ind w:left="-132" w:right="-8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1EBFDE" w14:textId="77777777" w:rsidR="00BD3370" w:rsidRPr="00484837" w:rsidRDefault="00BD3370" w:rsidP="00C93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ind w:left="-132" w:right="-8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B3A442" w14:textId="77777777" w:rsidR="00BD3370" w:rsidRPr="00484837" w:rsidRDefault="00BD3370" w:rsidP="00C93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ind w:left="-132" w:right="-8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B12E14" w14:textId="77777777" w:rsidR="00BD3370" w:rsidRPr="00484837" w:rsidRDefault="00BD3370" w:rsidP="00C93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ind w:left="-132" w:right="-8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24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416E4A" w14:textId="77777777" w:rsidR="00BD3370" w:rsidRPr="00484837" w:rsidRDefault="00BD3370" w:rsidP="00C93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ind w:left="-132" w:right="-8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</w:tr>
      <w:tr w:rsidR="00BD3370" w:rsidRPr="0079496B" w14:paraId="0F9CF324" w14:textId="77777777" w:rsidTr="007410CB">
        <w:trPr>
          <w:cantSplit/>
        </w:trPr>
        <w:tc>
          <w:tcPr>
            <w:tcW w:w="2700" w:type="dxa"/>
            <w:tcBorders>
              <w:left w:val="nil"/>
              <w:bottom w:val="nil"/>
              <w:right w:val="nil"/>
            </w:tcBorders>
            <w:vAlign w:val="bottom"/>
          </w:tcPr>
          <w:p w14:paraId="3FA0ABF7" w14:textId="77777777" w:rsidR="00BD3370" w:rsidRPr="0079496B" w:rsidRDefault="00BD3370" w:rsidP="006E661F">
            <w:pPr>
              <w:ind w:left="-90" w:right="-12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9496B">
              <w:rPr>
                <w:rFonts w:asciiTheme="majorBidi" w:hAnsiTheme="majorBidi" w:cstheme="majorBidi"/>
                <w:sz w:val="26"/>
                <w:szCs w:val="26"/>
                <w:cs/>
              </w:rPr>
              <w:t>ต้นทุนในการจัดจำหน่าย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F1E652" w14:textId="77777777" w:rsidR="00BD3370" w:rsidRPr="00484837" w:rsidRDefault="00BD3370" w:rsidP="00C93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ind w:left="-132" w:right="-8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1D8520" w14:textId="77777777" w:rsidR="00BD3370" w:rsidRPr="00484837" w:rsidRDefault="00BD3370" w:rsidP="00C93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ind w:left="-132" w:right="-8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88CBFA" w14:textId="77777777" w:rsidR="00BD3370" w:rsidRPr="00484837" w:rsidRDefault="00BD3370" w:rsidP="00C93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ind w:left="-132" w:right="-8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062E3A" w14:textId="77777777" w:rsidR="00BD3370" w:rsidRPr="00484837" w:rsidRDefault="00BD3370" w:rsidP="00C93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ind w:left="-132" w:right="-8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46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28635F" w14:textId="77777777" w:rsidR="00BD3370" w:rsidRPr="00484837" w:rsidRDefault="00BD3370" w:rsidP="00C93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ind w:left="-132" w:right="-8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7940E6" w14:textId="77777777" w:rsidR="00BD3370" w:rsidRPr="00484837" w:rsidRDefault="00BD3370" w:rsidP="00C93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ind w:left="-132" w:right="-8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BBAE77" w14:textId="77777777" w:rsidR="00BD3370" w:rsidRPr="00484837" w:rsidRDefault="00BD3370" w:rsidP="00C93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ind w:left="-132" w:right="-8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20EF43" w14:textId="77777777" w:rsidR="00BD3370" w:rsidRPr="00484837" w:rsidRDefault="00BD3370" w:rsidP="00C93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ind w:left="-132" w:right="-8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24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87A3A0" w14:textId="77777777" w:rsidR="00BD3370" w:rsidRPr="00484837" w:rsidRDefault="00BD3370" w:rsidP="00C93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ind w:left="-132" w:right="-8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 w:rsidRPr="00484837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(593,669)</w:t>
            </w:r>
          </w:p>
        </w:tc>
      </w:tr>
      <w:tr w:rsidR="00BD3370" w:rsidRPr="0079496B" w14:paraId="4D6A6B90" w14:textId="77777777" w:rsidTr="007410CB">
        <w:trPr>
          <w:cantSplit/>
        </w:trPr>
        <w:tc>
          <w:tcPr>
            <w:tcW w:w="2700" w:type="dxa"/>
            <w:tcBorders>
              <w:left w:val="nil"/>
              <w:bottom w:val="nil"/>
              <w:right w:val="nil"/>
            </w:tcBorders>
            <w:vAlign w:val="bottom"/>
          </w:tcPr>
          <w:p w14:paraId="13286088" w14:textId="77777777" w:rsidR="00BD3370" w:rsidRPr="0079496B" w:rsidRDefault="00BD3370" w:rsidP="006E661F">
            <w:pPr>
              <w:ind w:left="-90" w:right="-12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9496B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F0BFA94" w14:textId="77777777" w:rsidR="00BD3370" w:rsidRPr="00484837" w:rsidRDefault="00BD3370" w:rsidP="00C93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ind w:left="-132" w:right="-8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98C9F2" w14:textId="77777777" w:rsidR="00BD3370" w:rsidRPr="00484837" w:rsidRDefault="00BD3370" w:rsidP="00C93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ind w:left="-132" w:right="-8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881C02" w14:textId="77777777" w:rsidR="00BD3370" w:rsidRPr="00484837" w:rsidRDefault="00BD3370" w:rsidP="00C93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ind w:left="-132" w:right="-8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A7636C" w14:textId="77777777" w:rsidR="00BD3370" w:rsidRPr="00484837" w:rsidRDefault="00BD3370" w:rsidP="00C93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ind w:left="-132" w:right="-8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46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9E193F" w14:textId="77777777" w:rsidR="00BD3370" w:rsidRPr="00484837" w:rsidRDefault="00BD3370" w:rsidP="00C93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ind w:left="-132" w:right="-8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3B7F1E" w14:textId="77777777" w:rsidR="00BD3370" w:rsidRPr="00484837" w:rsidRDefault="00BD3370" w:rsidP="00C93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ind w:left="-132" w:right="-8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889E35" w14:textId="77777777" w:rsidR="00BD3370" w:rsidRPr="00484837" w:rsidRDefault="00BD3370" w:rsidP="00C93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ind w:left="-132" w:right="-8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2A17D8" w14:textId="77777777" w:rsidR="00BD3370" w:rsidRPr="00484837" w:rsidRDefault="00BD3370" w:rsidP="00C93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ind w:left="-132" w:right="-8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24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E182FA" w14:textId="77777777" w:rsidR="00BD3370" w:rsidRPr="00484837" w:rsidRDefault="00BD3370" w:rsidP="00C93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ind w:left="-132" w:right="-8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 w:rsidRPr="00484837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(</w:t>
            </w:r>
            <w:r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401,864</w:t>
            </w:r>
            <w:r w:rsidRPr="00484837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)</w:t>
            </w:r>
          </w:p>
        </w:tc>
      </w:tr>
      <w:tr w:rsidR="00BD3370" w:rsidRPr="0079496B" w14:paraId="72D3296B" w14:textId="77777777" w:rsidTr="007410CB">
        <w:trPr>
          <w:cantSplit/>
        </w:trPr>
        <w:tc>
          <w:tcPr>
            <w:tcW w:w="2700" w:type="dxa"/>
            <w:tcBorders>
              <w:left w:val="nil"/>
              <w:bottom w:val="nil"/>
              <w:right w:val="nil"/>
            </w:tcBorders>
            <w:vAlign w:val="bottom"/>
          </w:tcPr>
          <w:p w14:paraId="06AD5CBE" w14:textId="77777777" w:rsidR="00BD3370" w:rsidRPr="0079496B" w:rsidRDefault="00BD3370" w:rsidP="006E661F">
            <w:pPr>
              <w:ind w:left="-90" w:right="-12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9496B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หนี้สูญและหนี้สงสัยจะสูญ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3CB87F1" w14:textId="77777777" w:rsidR="00BD3370" w:rsidRPr="00484837" w:rsidRDefault="00BD3370" w:rsidP="00C93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ind w:left="-132" w:right="-8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2AF4C0" w14:textId="77777777" w:rsidR="00BD3370" w:rsidRPr="00484837" w:rsidRDefault="00BD3370" w:rsidP="00C93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ind w:left="-132" w:right="-8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FC5F89" w14:textId="77777777" w:rsidR="00BD3370" w:rsidRPr="00484837" w:rsidRDefault="00BD3370" w:rsidP="00C93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ind w:left="-132" w:right="-8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E9F94B" w14:textId="77777777" w:rsidR="00BD3370" w:rsidRPr="00484837" w:rsidRDefault="00BD3370" w:rsidP="00C93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ind w:left="-132" w:right="-8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46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0D62B9" w14:textId="77777777" w:rsidR="00BD3370" w:rsidRPr="00484837" w:rsidRDefault="00BD3370" w:rsidP="00C93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ind w:left="-132" w:right="-8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91410D" w14:textId="77777777" w:rsidR="00BD3370" w:rsidRPr="00484837" w:rsidRDefault="00BD3370" w:rsidP="00C93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ind w:left="-132" w:right="-8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7974A7" w14:textId="77777777" w:rsidR="00BD3370" w:rsidRPr="00484837" w:rsidRDefault="00BD3370" w:rsidP="00C93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ind w:left="-132" w:right="-8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7CF7D8" w14:textId="77777777" w:rsidR="00BD3370" w:rsidRPr="00484837" w:rsidRDefault="00BD3370" w:rsidP="00C93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ind w:left="-132" w:right="-8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24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3CF6C1" w14:textId="77777777" w:rsidR="00BD3370" w:rsidRPr="00484837" w:rsidRDefault="00BD3370" w:rsidP="00C93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ind w:left="-132" w:right="-8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 w:rsidRPr="00484837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(134,200)</w:t>
            </w:r>
          </w:p>
        </w:tc>
      </w:tr>
      <w:tr w:rsidR="00BD3370" w:rsidRPr="0079496B" w14:paraId="681D1E53" w14:textId="77777777" w:rsidTr="007410CB">
        <w:trPr>
          <w:cantSplit/>
        </w:trPr>
        <w:tc>
          <w:tcPr>
            <w:tcW w:w="2700" w:type="dxa"/>
            <w:tcBorders>
              <w:left w:val="nil"/>
              <w:bottom w:val="nil"/>
              <w:right w:val="nil"/>
            </w:tcBorders>
            <w:vAlign w:val="bottom"/>
          </w:tcPr>
          <w:p w14:paraId="29E8EFE0" w14:textId="77777777" w:rsidR="00BD3370" w:rsidRPr="0079496B" w:rsidRDefault="00BD3370" w:rsidP="006E661F">
            <w:pPr>
              <w:ind w:left="-90" w:right="-12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9496B">
              <w:rPr>
                <w:rFonts w:asciiTheme="majorBidi" w:hAnsiTheme="majorBidi" w:cstheme="majorBidi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8471D8B" w14:textId="77777777" w:rsidR="00BD3370" w:rsidRPr="00484837" w:rsidRDefault="00BD3370" w:rsidP="00C93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ind w:left="-132" w:right="-8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454E0B" w14:textId="77777777" w:rsidR="00BD3370" w:rsidRPr="00484837" w:rsidRDefault="00BD3370" w:rsidP="00C93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ind w:left="-132" w:right="-8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CFA8BA" w14:textId="77777777" w:rsidR="00BD3370" w:rsidRPr="00484837" w:rsidRDefault="00BD3370" w:rsidP="00C93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ind w:left="-132" w:right="-8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88D245" w14:textId="77777777" w:rsidR="00BD3370" w:rsidRPr="00484837" w:rsidRDefault="00BD3370" w:rsidP="00C93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ind w:left="-132" w:right="-8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46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F76DB8" w14:textId="77777777" w:rsidR="00BD3370" w:rsidRPr="00484837" w:rsidRDefault="00BD3370" w:rsidP="00C93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ind w:left="-132" w:right="-8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38FEB7" w14:textId="77777777" w:rsidR="00BD3370" w:rsidRPr="00484837" w:rsidRDefault="00BD3370" w:rsidP="00C93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ind w:left="-132" w:right="-8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908846" w14:textId="77777777" w:rsidR="00BD3370" w:rsidRPr="00484837" w:rsidRDefault="00BD3370" w:rsidP="00C93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ind w:left="-132" w:right="-8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C8BE71" w14:textId="77777777" w:rsidR="00BD3370" w:rsidRPr="00484837" w:rsidRDefault="00BD3370" w:rsidP="00C93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ind w:left="-132" w:right="-8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24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3EED29" w14:textId="77777777" w:rsidR="00BD3370" w:rsidRPr="00484837" w:rsidRDefault="00BD3370" w:rsidP="00C93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ind w:left="-132" w:right="-8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 w:rsidRPr="00484837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(1,0</w:t>
            </w:r>
            <w:r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22</w:t>
            </w:r>
            <w:r w:rsidRPr="00484837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)</w:t>
            </w:r>
          </w:p>
        </w:tc>
      </w:tr>
      <w:tr w:rsidR="003F4C35" w:rsidRPr="0079496B" w14:paraId="738926D4" w14:textId="77777777" w:rsidTr="001E33B8">
        <w:trPr>
          <w:cantSplit/>
        </w:trPr>
        <w:tc>
          <w:tcPr>
            <w:tcW w:w="378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774F6175" w14:textId="3E0952EC" w:rsidR="003F4C35" w:rsidRPr="003F4C35" w:rsidRDefault="003F4C35" w:rsidP="003F4C35">
            <w:pPr>
              <w:ind w:left="-90" w:right="-126"/>
              <w:rPr>
                <w:rFonts w:asciiTheme="majorBidi" w:hAnsiTheme="majorBidi" w:cstheme="majorBidi"/>
                <w:sz w:val="26"/>
                <w:szCs w:val="26"/>
              </w:rPr>
            </w:pPr>
            <w:r w:rsidRPr="0079496B">
              <w:rPr>
                <w:rFonts w:asciiTheme="majorBidi" w:hAnsiTheme="majorBidi" w:cstheme="majorBidi"/>
                <w:sz w:val="26"/>
                <w:szCs w:val="26"/>
                <w:cs/>
              </w:rPr>
              <w:t>ส่วนแบ่ง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ขาดทุน</w:t>
            </w:r>
            <w:r w:rsidRPr="0079496B">
              <w:rPr>
                <w:rFonts w:asciiTheme="majorBidi" w:hAnsiTheme="majorBidi" w:cstheme="majorBidi"/>
                <w:sz w:val="26"/>
                <w:szCs w:val="26"/>
                <w:cs/>
              </w:rPr>
              <w:t>จากเงินลงทุนในการร่วมค้า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5ABCF1" w14:textId="77777777" w:rsidR="003F4C35" w:rsidRPr="00484837" w:rsidRDefault="003F4C35" w:rsidP="00C93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ind w:left="-132" w:right="-8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0F31B5" w14:textId="77777777" w:rsidR="003F4C35" w:rsidRPr="00484837" w:rsidRDefault="003F4C35" w:rsidP="00C93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ind w:left="-132" w:right="-8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F2C386" w14:textId="77777777" w:rsidR="003F4C35" w:rsidRPr="00484837" w:rsidRDefault="003F4C35" w:rsidP="00C93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ind w:left="-132" w:right="-8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46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43AC32" w14:textId="77777777" w:rsidR="003F4C35" w:rsidRPr="00484837" w:rsidRDefault="003F4C35" w:rsidP="00C93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ind w:left="-132" w:right="-8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31BCB4" w14:textId="77777777" w:rsidR="003F4C35" w:rsidRPr="00484837" w:rsidRDefault="003F4C35" w:rsidP="00C93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ind w:left="-132" w:right="-8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210441" w14:textId="77777777" w:rsidR="003F4C35" w:rsidRPr="00484837" w:rsidRDefault="003F4C35" w:rsidP="00C93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ind w:left="-132" w:right="-8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AD1AA9" w14:textId="77777777" w:rsidR="003F4C35" w:rsidRPr="00484837" w:rsidRDefault="003F4C35" w:rsidP="00C93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ind w:left="-132" w:right="-8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24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AE4B88F" w14:textId="77777777" w:rsidR="003F4C35" w:rsidRPr="00484837" w:rsidRDefault="003F4C35" w:rsidP="00C93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ind w:left="-132" w:right="-8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 w:rsidRPr="00484837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(351)</w:t>
            </w:r>
          </w:p>
        </w:tc>
      </w:tr>
      <w:tr w:rsidR="00BD3370" w:rsidRPr="0079496B" w14:paraId="591B498D" w14:textId="77777777" w:rsidTr="007410CB">
        <w:trPr>
          <w:cantSplit/>
        </w:trPr>
        <w:tc>
          <w:tcPr>
            <w:tcW w:w="2700" w:type="dxa"/>
            <w:tcBorders>
              <w:left w:val="nil"/>
              <w:right w:val="nil"/>
            </w:tcBorders>
            <w:vAlign w:val="bottom"/>
          </w:tcPr>
          <w:p w14:paraId="6FA38DE5" w14:textId="77777777" w:rsidR="00BD3370" w:rsidRPr="0079496B" w:rsidRDefault="00BD3370" w:rsidP="006E661F">
            <w:pPr>
              <w:ind w:left="-90" w:right="-12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9496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0878632" w14:textId="77777777" w:rsidR="00BD3370" w:rsidRPr="00484837" w:rsidRDefault="00BD3370" w:rsidP="00C93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ind w:left="-132" w:right="-8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A341DAF" w14:textId="77777777" w:rsidR="00BD3370" w:rsidRPr="00484837" w:rsidRDefault="00BD3370" w:rsidP="00C93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ind w:left="-132" w:right="-8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C637D3E" w14:textId="77777777" w:rsidR="00BD3370" w:rsidRPr="00484837" w:rsidRDefault="00BD3370" w:rsidP="00C93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ind w:left="-132" w:right="-8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FC895FA" w14:textId="77777777" w:rsidR="00BD3370" w:rsidRPr="00484837" w:rsidRDefault="00BD3370" w:rsidP="00C93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ind w:left="-132" w:right="-8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46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D2E8B95" w14:textId="77777777" w:rsidR="00BD3370" w:rsidRPr="00484837" w:rsidRDefault="00BD3370" w:rsidP="00C93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ind w:left="-132" w:right="-8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DADC564" w14:textId="77777777" w:rsidR="00BD3370" w:rsidRPr="00484837" w:rsidRDefault="00BD3370" w:rsidP="00C93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ind w:left="-132" w:right="-8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E7A8DAF" w14:textId="77777777" w:rsidR="00BD3370" w:rsidRPr="00484837" w:rsidRDefault="00BD3370" w:rsidP="00C93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ind w:left="-132" w:right="-8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0E9A2BE6" w14:textId="77777777" w:rsidR="00BD3370" w:rsidRPr="00484837" w:rsidRDefault="00BD3370" w:rsidP="00C93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ind w:left="-132" w:right="-8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24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B92C84F" w14:textId="77777777" w:rsidR="00BD3370" w:rsidRPr="00484837" w:rsidRDefault="00BD3370" w:rsidP="00C93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ind w:left="-132" w:right="-82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  <w:r w:rsidRPr="00484837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1</w:t>
            </w:r>
            <w:r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36,547</w:t>
            </w:r>
          </w:p>
        </w:tc>
      </w:tr>
    </w:tbl>
    <w:p w14:paraId="53A30F99" w14:textId="62885079" w:rsidR="00CB5123" w:rsidRDefault="00CB5123" w:rsidP="007410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br w:type="page"/>
      </w:r>
    </w:p>
    <w:p w14:paraId="2E7D1573" w14:textId="170EB167" w:rsidR="00F063C0" w:rsidRDefault="007711E0" w:rsidP="007410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hanging="547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B50CB6">
        <w:rPr>
          <w:rFonts w:asciiTheme="majorBidi" w:hAnsiTheme="majorBidi" w:cstheme="majorBidi"/>
          <w:b/>
          <w:bCs/>
          <w:sz w:val="30"/>
          <w:szCs w:val="30"/>
        </w:rPr>
        <w:t>2</w:t>
      </w:r>
      <w:r w:rsidR="00252B28">
        <w:rPr>
          <w:rFonts w:asciiTheme="majorBidi" w:hAnsiTheme="majorBidi" w:cstheme="majorBidi"/>
          <w:b/>
          <w:bCs/>
          <w:sz w:val="30"/>
          <w:szCs w:val="30"/>
        </w:rPr>
        <w:t>5</w:t>
      </w:r>
      <w:r w:rsidRPr="00B50CB6">
        <w:rPr>
          <w:rFonts w:asciiTheme="majorBidi" w:hAnsiTheme="majorBidi" w:cstheme="majorBidi"/>
          <w:b/>
          <w:bCs/>
          <w:sz w:val="30"/>
          <w:szCs w:val="30"/>
          <w:cs/>
        </w:rPr>
        <w:tab/>
        <w:t>กำไรต่อ</w:t>
      </w:r>
      <w:r w:rsidRPr="001E33B8">
        <w:rPr>
          <w:rFonts w:asciiTheme="majorBidi" w:hAnsiTheme="majorBidi" w:cstheme="majorBidi"/>
          <w:b/>
          <w:bCs/>
          <w:sz w:val="30"/>
          <w:szCs w:val="30"/>
          <w:cs/>
        </w:rPr>
        <w:t>หุ้น</w:t>
      </w:r>
      <w:r w:rsidR="00BE579B">
        <w:rPr>
          <w:rFonts w:asciiTheme="majorBidi" w:hAnsiTheme="majorBidi" w:cstheme="majorBidi" w:hint="cs"/>
          <w:b/>
          <w:bCs/>
          <w:sz w:val="30"/>
          <w:szCs w:val="30"/>
          <w:cs/>
        </w:rPr>
        <w:t>ขั้นพื้นฐาน</w:t>
      </w:r>
    </w:p>
    <w:p w14:paraId="0FACAC21" w14:textId="77777777" w:rsidR="006B1BE8" w:rsidRPr="00726000" w:rsidRDefault="006B1BE8" w:rsidP="007410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hanging="547"/>
        <w:jc w:val="thaiDistribute"/>
        <w:rPr>
          <w:rFonts w:asciiTheme="majorBidi" w:hAnsiTheme="majorBidi" w:cstheme="majorBidi"/>
          <w:b/>
          <w:bCs/>
          <w:sz w:val="24"/>
          <w:szCs w:val="24"/>
        </w:rPr>
      </w:pPr>
    </w:p>
    <w:p w14:paraId="6E542F2C" w14:textId="7097C0CE" w:rsidR="006B1BE8" w:rsidRDefault="006B1BE8" w:rsidP="007410CB">
      <w:pPr>
        <w:tabs>
          <w:tab w:val="left" w:pos="720"/>
          <w:tab w:val="left" w:pos="960"/>
        </w:tabs>
        <w:ind w:left="547" w:hanging="54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 w:rsidRPr="00CA3E4A">
        <w:rPr>
          <w:rFonts w:ascii="Angsana New" w:hAnsi="Angsana New"/>
          <w:spacing w:val="-4"/>
          <w:sz w:val="30"/>
          <w:szCs w:val="30"/>
          <w:cs/>
        </w:rPr>
        <w:t xml:space="preserve">กำไรต่อหุ้นขั้นพื้นฐานคำนวณโดยหารกำไรสำหรับปีที่เป็นของผู้ถือหุ้นของบริษัทฯ </w:t>
      </w:r>
      <w:r w:rsidRPr="00CA3E4A">
        <w:rPr>
          <w:rFonts w:ascii="Angsana New" w:hAnsi="Angsana New"/>
          <w:spacing w:val="-4"/>
          <w:sz w:val="30"/>
          <w:szCs w:val="30"/>
        </w:rPr>
        <w:t>(</w:t>
      </w:r>
      <w:r w:rsidRPr="00CA3E4A">
        <w:rPr>
          <w:rFonts w:ascii="Angsana New" w:hAnsi="Angsana New"/>
          <w:spacing w:val="-4"/>
          <w:sz w:val="30"/>
          <w:szCs w:val="30"/>
          <w:cs/>
        </w:rPr>
        <w:t>ไม่รวมกำไรขาดทุนเบ็ดเสร็จ</w:t>
      </w:r>
      <w:r w:rsidRPr="006B1BE8">
        <w:rPr>
          <w:rFonts w:ascii="Angsana New" w:hAnsi="Angsana New"/>
          <w:sz w:val="30"/>
          <w:szCs w:val="30"/>
          <w:cs/>
        </w:rPr>
        <w:t>อื่น) ด้วยจำนวนถัวเฉลี่ยถ่วงน้ำหนักของหุ้นสามัญที่ออกอยู่ในระหว่างปี</w:t>
      </w:r>
    </w:p>
    <w:p w14:paraId="08CC845E" w14:textId="77777777" w:rsidR="007410CB" w:rsidRPr="006B1BE8" w:rsidRDefault="007410CB" w:rsidP="007410CB">
      <w:pPr>
        <w:tabs>
          <w:tab w:val="left" w:pos="720"/>
          <w:tab w:val="left" w:pos="960"/>
        </w:tabs>
        <w:ind w:left="547" w:hanging="547"/>
        <w:jc w:val="thaiDistribute"/>
        <w:rPr>
          <w:rFonts w:ascii="Angsana New" w:hAnsi="Angsana New"/>
          <w:sz w:val="30"/>
          <w:szCs w:val="30"/>
        </w:rPr>
      </w:pPr>
    </w:p>
    <w:tbl>
      <w:tblPr>
        <w:tblW w:w="9180" w:type="dxa"/>
        <w:tblInd w:w="45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80"/>
        <w:gridCol w:w="1166"/>
        <w:gridCol w:w="270"/>
        <w:gridCol w:w="1203"/>
        <w:gridCol w:w="236"/>
        <w:gridCol w:w="1103"/>
        <w:gridCol w:w="342"/>
        <w:gridCol w:w="1080"/>
      </w:tblGrid>
      <w:tr w:rsidR="00FC6D71" w:rsidRPr="00681518" w14:paraId="3B92C07D" w14:textId="77777777" w:rsidTr="005D111A">
        <w:trPr>
          <w:trHeight w:val="353"/>
        </w:trPr>
        <w:tc>
          <w:tcPr>
            <w:tcW w:w="3780" w:type="dxa"/>
          </w:tcPr>
          <w:p w14:paraId="7F6C32FA" w14:textId="77777777" w:rsidR="00FC6D71" w:rsidRPr="00681518" w:rsidRDefault="00FC6D71" w:rsidP="005D111A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39" w:type="dxa"/>
            <w:gridSpan w:val="3"/>
            <w:vAlign w:val="center"/>
          </w:tcPr>
          <w:p w14:paraId="74EC8B97" w14:textId="77777777" w:rsidR="00FC6D71" w:rsidRPr="00681518" w:rsidRDefault="00FC6D71" w:rsidP="005D111A">
            <w:pPr>
              <w:tabs>
                <w:tab w:val="left" w:pos="540"/>
              </w:tabs>
              <w:spacing w:line="240" w:lineRule="atLeast"/>
              <w:ind w:firstLine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8151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31B419EA" w14:textId="77777777" w:rsidR="00FC6D71" w:rsidRPr="00681518" w:rsidRDefault="00FC6D71" w:rsidP="005D111A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5" w:type="dxa"/>
            <w:gridSpan w:val="3"/>
          </w:tcPr>
          <w:p w14:paraId="6552FBCC" w14:textId="77777777" w:rsidR="00FC6D71" w:rsidRPr="00681518" w:rsidRDefault="00FC6D71" w:rsidP="005D111A">
            <w:pPr>
              <w:tabs>
                <w:tab w:val="left" w:pos="540"/>
              </w:tabs>
              <w:spacing w:line="240" w:lineRule="atLeast"/>
              <w:ind w:firstLine="7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8151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C6D71" w:rsidRPr="00681518" w14:paraId="6A6EB5CA" w14:textId="77777777" w:rsidTr="005D111A">
        <w:tc>
          <w:tcPr>
            <w:tcW w:w="3780" w:type="dxa"/>
          </w:tcPr>
          <w:p w14:paraId="07EF4D29" w14:textId="06965FCF" w:rsidR="00FC6D71" w:rsidRPr="00681518" w:rsidRDefault="00FC6D71" w:rsidP="005D111A">
            <w:pPr>
              <w:pStyle w:val="BodyText"/>
              <w:spacing w:after="0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8151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ปี</w:t>
            </w:r>
            <w:r w:rsidRPr="0068151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68151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66" w:type="dxa"/>
          </w:tcPr>
          <w:p w14:paraId="026FD7E5" w14:textId="77777777" w:rsidR="00FC6D71" w:rsidRPr="00681518" w:rsidRDefault="00FC6D71" w:rsidP="005D111A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681518">
              <w:rPr>
                <w:rFonts w:ascii="Angsana New" w:hAnsi="Angsana New" w:hint="cs"/>
                <w:bCs/>
                <w:sz w:val="30"/>
                <w:szCs w:val="30"/>
              </w:rPr>
              <w:t>25</w:t>
            </w:r>
            <w:r>
              <w:rPr>
                <w:rFonts w:ascii="Angsana New" w:hAnsi="Angsana New"/>
                <w:bCs/>
                <w:sz w:val="30"/>
                <w:szCs w:val="30"/>
              </w:rPr>
              <w:t>6</w:t>
            </w:r>
            <w:r w:rsidRPr="00681518">
              <w:rPr>
                <w:rFonts w:ascii="Angsana New" w:hAnsi="Angsana New"/>
                <w:bCs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17BA0FEF" w14:textId="77777777" w:rsidR="00FC6D71" w:rsidRPr="00681518" w:rsidRDefault="00FC6D71" w:rsidP="005D111A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03" w:type="dxa"/>
          </w:tcPr>
          <w:p w14:paraId="58020FF4" w14:textId="77777777" w:rsidR="00FC6D71" w:rsidRPr="00681518" w:rsidRDefault="00FC6D71" w:rsidP="005D111A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681518">
              <w:rPr>
                <w:rFonts w:ascii="Angsana New" w:hAnsi="Angsana New" w:hint="cs"/>
                <w:bCs/>
                <w:sz w:val="30"/>
                <w:szCs w:val="30"/>
              </w:rPr>
              <w:t>25</w:t>
            </w:r>
            <w:r>
              <w:rPr>
                <w:rFonts w:ascii="Angsana New" w:hAnsi="Angsana New"/>
                <w:bCs/>
                <w:sz w:val="30"/>
                <w:szCs w:val="30"/>
              </w:rPr>
              <w:t>6</w:t>
            </w:r>
            <w:r w:rsidRPr="00681518">
              <w:rPr>
                <w:rFonts w:ascii="Angsana New" w:hAnsi="Angsana New" w:hint="cs"/>
                <w:bCs/>
                <w:sz w:val="30"/>
                <w:szCs w:val="30"/>
              </w:rPr>
              <w:t>2</w:t>
            </w:r>
          </w:p>
        </w:tc>
        <w:tc>
          <w:tcPr>
            <w:tcW w:w="236" w:type="dxa"/>
          </w:tcPr>
          <w:p w14:paraId="622AE319" w14:textId="77777777" w:rsidR="00FC6D71" w:rsidRPr="00681518" w:rsidRDefault="00FC6D71" w:rsidP="005D111A">
            <w:pPr>
              <w:pStyle w:val="a1"/>
              <w:tabs>
                <w:tab w:val="clear" w:pos="360"/>
                <w:tab w:val="clear" w:pos="720"/>
                <w:tab w:val="clear" w:pos="1080"/>
                <w:tab w:val="left" w:pos="454"/>
                <w:tab w:val="left" w:pos="540"/>
                <w:tab w:val="decimal" w:pos="963"/>
                <w:tab w:val="left" w:pos="2807"/>
              </w:tabs>
              <w:spacing w:line="240" w:lineRule="atLeast"/>
              <w:ind w:left="-108" w:right="-189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03" w:type="dxa"/>
          </w:tcPr>
          <w:p w14:paraId="22571FA8" w14:textId="77777777" w:rsidR="00FC6D71" w:rsidRPr="00681518" w:rsidRDefault="00FC6D71" w:rsidP="005D111A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681518">
              <w:rPr>
                <w:rFonts w:ascii="Angsana New" w:hAnsi="Angsana New" w:hint="cs"/>
                <w:bCs/>
                <w:sz w:val="30"/>
                <w:szCs w:val="30"/>
              </w:rPr>
              <w:t>25</w:t>
            </w:r>
            <w:r>
              <w:rPr>
                <w:rFonts w:ascii="Angsana New" w:hAnsi="Angsana New"/>
                <w:bCs/>
                <w:sz w:val="30"/>
                <w:szCs w:val="30"/>
              </w:rPr>
              <w:t>6</w:t>
            </w:r>
            <w:r w:rsidRPr="00681518">
              <w:rPr>
                <w:rFonts w:ascii="Angsana New" w:hAnsi="Angsana New" w:hint="cs"/>
                <w:bCs/>
                <w:sz w:val="30"/>
                <w:szCs w:val="30"/>
              </w:rPr>
              <w:t>3</w:t>
            </w:r>
          </w:p>
        </w:tc>
        <w:tc>
          <w:tcPr>
            <w:tcW w:w="342" w:type="dxa"/>
          </w:tcPr>
          <w:p w14:paraId="03664740" w14:textId="77777777" w:rsidR="00FC6D71" w:rsidRPr="00681518" w:rsidRDefault="00FC6D71" w:rsidP="005D111A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5C82637" w14:textId="77777777" w:rsidR="00FC6D71" w:rsidRPr="00681518" w:rsidRDefault="00FC6D71" w:rsidP="005D111A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681518">
              <w:rPr>
                <w:rFonts w:ascii="Angsana New" w:hAnsi="Angsana New" w:hint="cs"/>
                <w:bCs/>
                <w:sz w:val="30"/>
                <w:szCs w:val="30"/>
              </w:rPr>
              <w:t>25</w:t>
            </w:r>
            <w:r>
              <w:rPr>
                <w:rFonts w:ascii="Angsana New" w:hAnsi="Angsana New"/>
                <w:bCs/>
                <w:sz w:val="30"/>
                <w:szCs w:val="30"/>
              </w:rPr>
              <w:t>6</w:t>
            </w:r>
            <w:r w:rsidRPr="00681518">
              <w:rPr>
                <w:rFonts w:ascii="Angsana New" w:hAnsi="Angsana New" w:hint="cs"/>
                <w:bCs/>
                <w:sz w:val="30"/>
                <w:szCs w:val="30"/>
              </w:rPr>
              <w:t>2</w:t>
            </w:r>
          </w:p>
        </w:tc>
      </w:tr>
      <w:tr w:rsidR="00FC6D71" w:rsidRPr="00681518" w14:paraId="0FE4F6BB" w14:textId="77777777" w:rsidTr="005D111A">
        <w:trPr>
          <w:trHeight w:val="389"/>
        </w:trPr>
        <w:tc>
          <w:tcPr>
            <w:tcW w:w="3780" w:type="dxa"/>
          </w:tcPr>
          <w:p w14:paraId="3440EDDC" w14:textId="77777777" w:rsidR="00FC6D71" w:rsidRPr="00681518" w:rsidRDefault="00FC6D71" w:rsidP="005D111A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400" w:type="dxa"/>
            <w:gridSpan w:val="7"/>
          </w:tcPr>
          <w:p w14:paraId="39F1E4D8" w14:textId="77777777" w:rsidR="00FC6D71" w:rsidRPr="00681518" w:rsidRDefault="00FC6D71" w:rsidP="005D111A">
            <w:pPr>
              <w:tabs>
                <w:tab w:val="left" w:pos="540"/>
              </w:tabs>
              <w:spacing w:line="240" w:lineRule="atLeast"/>
              <w:ind w:firstLine="72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681518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</w:t>
            </w:r>
            <w:r w:rsidRPr="00681518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</w:t>
            </w:r>
            <w:r w:rsidRPr="00681518">
              <w:rPr>
                <w:rFonts w:ascii="Angsana New" w:hAnsi="Angsana New" w:hint="cs"/>
                <w:i/>
                <w:iCs/>
                <w:sz w:val="30"/>
                <w:szCs w:val="30"/>
              </w:rPr>
              <w:t xml:space="preserve">/ </w:t>
            </w:r>
            <w:r w:rsidRPr="00681518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 พันหุ้น)</w:t>
            </w:r>
          </w:p>
        </w:tc>
      </w:tr>
      <w:tr w:rsidR="00FC6D71" w:rsidRPr="00681518" w14:paraId="72A33654" w14:textId="77777777" w:rsidTr="005D111A">
        <w:tc>
          <w:tcPr>
            <w:tcW w:w="3780" w:type="dxa"/>
          </w:tcPr>
          <w:p w14:paraId="5DDA299E" w14:textId="77777777" w:rsidR="00FC6D71" w:rsidRPr="00681518" w:rsidRDefault="00FC6D71" w:rsidP="005D111A">
            <w:pPr>
              <w:pStyle w:val="BodyText"/>
              <w:spacing w:after="0"/>
              <w:ind w:left="212" w:right="-131" w:hanging="21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8151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กำไรที่เป็นส่วนของผู้ถือหุ้นสามัญ</w:t>
            </w:r>
            <w:r w:rsidRPr="00681518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        </w:t>
            </w:r>
          </w:p>
        </w:tc>
        <w:tc>
          <w:tcPr>
            <w:tcW w:w="1166" w:type="dxa"/>
            <w:tcBorders>
              <w:bottom w:val="nil"/>
            </w:tcBorders>
          </w:tcPr>
          <w:p w14:paraId="157B6965" w14:textId="77777777" w:rsidR="00FC6D71" w:rsidRPr="00681518" w:rsidRDefault="00FC6D71" w:rsidP="005D111A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A86F6BF" w14:textId="77777777" w:rsidR="00FC6D71" w:rsidRPr="00681518" w:rsidRDefault="00FC6D71" w:rsidP="005D111A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3" w:type="dxa"/>
            <w:tcBorders>
              <w:bottom w:val="nil"/>
            </w:tcBorders>
          </w:tcPr>
          <w:p w14:paraId="66B4D9EC" w14:textId="77777777" w:rsidR="00FC6D71" w:rsidRPr="00681518" w:rsidRDefault="00FC6D71" w:rsidP="005D111A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43191916" w14:textId="77777777" w:rsidR="00FC6D71" w:rsidRPr="00681518" w:rsidRDefault="00FC6D71" w:rsidP="005D111A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3" w:type="dxa"/>
            <w:tcBorders>
              <w:bottom w:val="nil"/>
            </w:tcBorders>
          </w:tcPr>
          <w:p w14:paraId="34E43F7A" w14:textId="77777777" w:rsidR="00FC6D71" w:rsidRPr="00681518" w:rsidRDefault="00FC6D71" w:rsidP="005D111A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42" w:type="dxa"/>
          </w:tcPr>
          <w:p w14:paraId="33640709" w14:textId="77777777" w:rsidR="00FC6D71" w:rsidRPr="00681518" w:rsidRDefault="00FC6D71" w:rsidP="005D111A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1F6EA456" w14:textId="77777777" w:rsidR="00FC6D71" w:rsidRPr="00681518" w:rsidRDefault="00FC6D71" w:rsidP="005D111A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C32BB6" w:rsidRPr="00681518" w14:paraId="5D48AB49" w14:textId="77777777" w:rsidTr="00DD31B5">
        <w:tc>
          <w:tcPr>
            <w:tcW w:w="3780" w:type="dxa"/>
          </w:tcPr>
          <w:p w14:paraId="7A683278" w14:textId="77777777" w:rsidR="00C32BB6" w:rsidRPr="00681518" w:rsidRDefault="00C32BB6" w:rsidP="00C32BB6">
            <w:pPr>
              <w:pStyle w:val="BodyText"/>
              <w:spacing w:after="0"/>
              <w:ind w:left="212" w:right="-131" w:firstLine="3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8151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ของบริษัท</w:t>
            </w:r>
          </w:p>
        </w:tc>
        <w:tc>
          <w:tcPr>
            <w:tcW w:w="116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A650C79" w14:textId="17A88109" w:rsidR="00C32BB6" w:rsidRPr="00681518" w:rsidRDefault="00C32BB6" w:rsidP="00C32BB6">
            <w:pPr>
              <w:pStyle w:val="acctfourfigures"/>
              <w:tabs>
                <w:tab w:val="clear" w:pos="765"/>
                <w:tab w:val="decimal" w:pos="939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14</w:t>
            </w:r>
            <w:r w:rsidR="006A4F14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6A4F14">
              <w:rPr>
                <w:rFonts w:ascii="Angsana New" w:hAnsi="Angsana New"/>
                <w:b/>
                <w:bCs/>
                <w:sz w:val="30"/>
                <w:szCs w:val="30"/>
              </w:rPr>
              <w:t>126</w:t>
            </w:r>
          </w:p>
        </w:tc>
        <w:tc>
          <w:tcPr>
            <w:tcW w:w="270" w:type="dxa"/>
            <w:shd w:val="clear" w:color="auto" w:fill="auto"/>
          </w:tcPr>
          <w:p w14:paraId="619C4091" w14:textId="77777777" w:rsidR="00C32BB6" w:rsidRPr="00681518" w:rsidRDefault="00C32BB6" w:rsidP="00C32BB6">
            <w:pPr>
              <w:pStyle w:val="acctfourfigures"/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3" w:type="dxa"/>
            <w:tcBorders>
              <w:bottom w:val="double" w:sz="4" w:space="0" w:color="auto"/>
            </w:tcBorders>
            <w:shd w:val="clear" w:color="auto" w:fill="auto"/>
          </w:tcPr>
          <w:p w14:paraId="4265E6DF" w14:textId="2D94F956" w:rsidR="00C32BB6" w:rsidRPr="00DD31B5" w:rsidRDefault="00C32BB6" w:rsidP="00C32BB6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-11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D31B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109,628</w:t>
            </w:r>
          </w:p>
        </w:tc>
        <w:tc>
          <w:tcPr>
            <w:tcW w:w="236" w:type="dxa"/>
            <w:shd w:val="clear" w:color="auto" w:fill="auto"/>
          </w:tcPr>
          <w:p w14:paraId="5A56DDF0" w14:textId="77777777" w:rsidR="00C32BB6" w:rsidRPr="00DD31B5" w:rsidRDefault="00C32BB6" w:rsidP="00C32BB6">
            <w:pPr>
              <w:pStyle w:val="acctfourfigures"/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18D33BA" w14:textId="7D5192F7" w:rsidR="00C32BB6" w:rsidRPr="00DD31B5" w:rsidRDefault="00C32BB6" w:rsidP="00C32BB6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right="-1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D31B5">
              <w:rPr>
                <w:rFonts w:ascii="Angsana New" w:hAnsi="Angsana New"/>
                <w:b/>
                <w:bCs/>
                <w:sz w:val="30"/>
                <w:szCs w:val="30"/>
              </w:rPr>
              <w:t>124,252</w:t>
            </w:r>
          </w:p>
        </w:tc>
        <w:tc>
          <w:tcPr>
            <w:tcW w:w="342" w:type="dxa"/>
            <w:shd w:val="clear" w:color="auto" w:fill="auto"/>
          </w:tcPr>
          <w:p w14:paraId="310643DB" w14:textId="77777777" w:rsidR="00C32BB6" w:rsidRPr="00DD31B5" w:rsidRDefault="00C32BB6" w:rsidP="00C32BB6">
            <w:pPr>
              <w:pStyle w:val="acctfourfigures"/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86607DE" w14:textId="2C24D352" w:rsidR="00C32BB6" w:rsidRPr="00DD31B5" w:rsidRDefault="00C32BB6" w:rsidP="00C32BB6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right="-1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D31B5">
              <w:rPr>
                <w:rFonts w:ascii="Angsana New" w:hAnsi="Angsana New"/>
                <w:b/>
                <w:bCs/>
                <w:sz w:val="30"/>
                <w:szCs w:val="30"/>
              </w:rPr>
              <w:t>101,070</w:t>
            </w:r>
          </w:p>
        </w:tc>
      </w:tr>
      <w:tr w:rsidR="00C32BB6" w:rsidRPr="00681518" w14:paraId="76F57A1E" w14:textId="77777777" w:rsidTr="00DD31B5">
        <w:tc>
          <w:tcPr>
            <w:tcW w:w="3780" w:type="dxa"/>
          </w:tcPr>
          <w:p w14:paraId="47DFEEFA" w14:textId="77777777" w:rsidR="00C32BB6" w:rsidRPr="00681518" w:rsidRDefault="00C32BB6" w:rsidP="00C32BB6">
            <w:pPr>
              <w:pStyle w:val="BodyText"/>
              <w:spacing w:after="0"/>
              <w:ind w:left="212" w:right="-131" w:hanging="2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4DFD664" w14:textId="77777777" w:rsidR="00C32BB6" w:rsidRPr="00681518" w:rsidRDefault="00C32BB6" w:rsidP="00C32BB6">
            <w:pPr>
              <w:pStyle w:val="acctfourfigures"/>
              <w:tabs>
                <w:tab w:val="clear" w:pos="765"/>
                <w:tab w:val="decimal" w:pos="1118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A30B7E8" w14:textId="77777777" w:rsidR="00C32BB6" w:rsidRPr="00681518" w:rsidRDefault="00C32BB6" w:rsidP="00C32BB6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  <w:tcBorders>
              <w:top w:val="double" w:sz="4" w:space="0" w:color="auto"/>
            </w:tcBorders>
            <w:shd w:val="clear" w:color="auto" w:fill="auto"/>
          </w:tcPr>
          <w:p w14:paraId="4A0C299B" w14:textId="77777777" w:rsidR="00C32BB6" w:rsidRPr="00DD31B5" w:rsidRDefault="00C32BB6" w:rsidP="00C32BB6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FA4EF7B" w14:textId="77777777" w:rsidR="00C32BB6" w:rsidRPr="00DD31B5" w:rsidRDefault="00C32BB6" w:rsidP="00C32BB6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3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584292A" w14:textId="77777777" w:rsidR="00C32BB6" w:rsidRPr="00DD31B5" w:rsidRDefault="00C32BB6" w:rsidP="00C32BB6">
            <w:pPr>
              <w:pStyle w:val="acctfourfigures"/>
              <w:tabs>
                <w:tab w:val="clear" w:pos="765"/>
                <w:tab w:val="decimal" w:pos="1136"/>
              </w:tabs>
              <w:spacing w:line="240" w:lineRule="atLeast"/>
              <w:ind w:right="6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2" w:type="dxa"/>
            <w:shd w:val="clear" w:color="auto" w:fill="auto"/>
          </w:tcPr>
          <w:p w14:paraId="3A2BDDD1" w14:textId="77777777" w:rsidR="00C32BB6" w:rsidRPr="00DD31B5" w:rsidRDefault="00C32BB6" w:rsidP="00C32BB6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FE95F30" w14:textId="77777777" w:rsidR="00C32BB6" w:rsidRPr="00DD31B5" w:rsidRDefault="00C32BB6" w:rsidP="00C32BB6">
            <w:pPr>
              <w:pStyle w:val="acctfourfigures"/>
              <w:tabs>
                <w:tab w:val="clear" w:pos="765"/>
              </w:tabs>
              <w:spacing w:line="240" w:lineRule="atLeast"/>
              <w:ind w:right="-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32BB6" w:rsidRPr="00681518" w14:paraId="3D2F1025" w14:textId="77777777" w:rsidTr="00DD31B5">
        <w:tc>
          <w:tcPr>
            <w:tcW w:w="3780" w:type="dxa"/>
          </w:tcPr>
          <w:p w14:paraId="425ACE41" w14:textId="77777777" w:rsidR="00C32BB6" w:rsidRPr="00681518" w:rsidRDefault="00C32BB6" w:rsidP="00C32BB6">
            <w:pPr>
              <w:pStyle w:val="BodyText"/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8151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จำนวนหุ้นสามัญที่ออกจำหน่ายแล้ว</w:t>
            </w:r>
            <w:r w:rsidRPr="0068151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166" w:type="dxa"/>
            <w:shd w:val="clear" w:color="auto" w:fill="auto"/>
          </w:tcPr>
          <w:p w14:paraId="30A7691C" w14:textId="77777777" w:rsidR="00C32BB6" w:rsidRPr="00681518" w:rsidRDefault="00C32BB6" w:rsidP="00C32BB6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left="-52"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1781451" w14:textId="77777777" w:rsidR="00C32BB6" w:rsidRPr="00681518" w:rsidRDefault="00C32BB6" w:rsidP="00C32BB6">
            <w:pPr>
              <w:pStyle w:val="acctfourfigures"/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3" w:type="dxa"/>
            <w:shd w:val="clear" w:color="auto" w:fill="auto"/>
          </w:tcPr>
          <w:p w14:paraId="16B0234C" w14:textId="77777777" w:rsidR="00C32BB6" w:rsidRPr="00DD31B5" w:rsidRDefault="00C32BB6" w:rsidP="00C32BB6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left="-52" w:right="-1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7E46D31A" w14:textId="77777777" w:rsidR="00C32BB6" w:rsidRPr="00DD31B5" w:rsidRDefault="00C32BB6" w:rsidP="00C32BB6">
            <w:pPr>
              <w:pStyle w:val="acctfourfigures"/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3" w:type="dxa"/>
            <w:shd w:val="clear" w:color="auto" w:fill="auto"/>
          </w:tcPr>
          <w:p w14:paraId="7E1D8AFF" w14:textId="77777777" w:rsidR="00C32BB6" w:rsidRPr="00DD31B5" w:rsidRDefault="00C32BB6" w:rsidP="00C32BB6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42" w:type="dxa"/>
            <w:shd w:val="clear" w:color="auto" w:fill="auto"/>
          </w:tcPr>
          <w:p w14:paraId="4E6A50E5" w14:textId="77777777" w:rsidR="00C32BB6" w:rsidRPr="00DD31B5" w:rsidRDefault="00C32BB6" w:rsidP="00C32BB6">
            <w:pPr>
              <w:pStyle w:val="acctfourfigures"/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FAE4F8F" w14:textId="77777777" w:rsidR="00C32BB6" w:rsidRPr="00DD31B5" w:rsidRDefault="00C32BB6" w:rsidP="00C32BB6">
            <w:pPr>
              <w:pStyle w:val="acctfourfigures"/>
              <w:tabs>
                <w:tab w:val="clear" w:pos="765"/>
              </w:tabs>
              <w:spacing w:line="240" w:lineRule="atLeast"/>
              <w:ind w:right="-1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C32BB6" w:rsidRPr="00681518" w14:paraId="36D75CCD" w14:textId="77777777" w:rsidTr="00DD31B5">
        <w:tc>
          <w:tcPr>
            <w:tcW w:w="3780" w:type="dxa"/>
            <w:vAlign w:val="bottom"/>
          </w:tcPr>
          <w:p w14:paraId="518B2432" w14:textId="695843B8" w:rsidR="00C32BB6" w:rsidRPr="00681518" w:rsidRDefault="00C32BB6" w:rsidP="00C32BB6">
            <w:pPr>
              <w:ind w:right="-662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681518">
              <w:rPr>
                <w:rFonts w:ascii="Angsana New" w:hAnsi="Angsana New" w:hint="cs"/>
                <w:sz w:val="30"/>
                <w:szCs w:val="30"/>
                <w:cs/>
              </w:rPr>
              <w:t xml:space="preserve">จำนวนหุ้นสามัญที่ออก ณ วันที่ </w:t>
            </w:r>
            <w:r w:rsidR="00694B12" w:rsidRPr="00694B12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681518">
              <w:rPr>
                <w:rFonts w:ascii="Angsana New" w:hAnsi="Angsana New" w:hint="cs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1166" w:type="dxa"/>
            <w:tcBorders>
              <w:bottom w:val="nil"/>
            </w:tcBorders>
            <w:shd w:val="clear" w:color="auto" w:fill="auto"/>
          </w:tcPr>
          <w:p w14:paraId="61F87A50" w14:textId="03E3338C" w:rsidR="00C32BB6" w:rsidRPr="00EF47C5" w:rsidRDefault="00C32BB6" w:rsidP="00C32BB6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52" w:right="-1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Cordia New"/>
                <w:sz w:val="30"/>
                <w:szCs w:val="38"/>
                <w:lang w:val="en-US" w:bidi="th-TH"/>
              </w:rPr>
              <w:t>549,682</w:t>
            </w:r>
          </w:p>
        </w:tc>
        <w:tc>
          <w:tcPr>
            <w:tcW w:w="270" w:type="dxa"/>
            <w:shd w:val="clear" w:color="auto" w:fill="auto"/>
          </w:tcPr>
          <w:p w14:paraId="14793B56" w14:textId="77777777" w:rsidR="00C32BB6" w:rsidRPr="00EF47C5" w:rsidRDefault="00C32BB6" w:rsidP="00C32BB6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  <w:tcBorders>
              <w:bottom w:val="nil"/>
            </w:tcBorders>
            <w:shd w:val="clear" w:color="auto" w:fill="auto"/>
          </w:tcPr>
          <w:p w14:paraId="09E617C7" w14:textId="0370AAA1" w:rsidR="00C32BB6" w:rsidRPr="00DD31B5" w:rsidRDefault="00C32BB6" w:rsidP="00C32BB6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-11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D31B5">
              <w:rPr>
                <w:rFonts w:ascii="Angsana New" w:hAnsi="Angsana New"/>
                <w:sz w:val="30"/>
                <w:szCs w:val="30"/>
                <w:lang w:val="en-US"/>
              </w:rPr>
              <w:t>549,682</w:t>
            </w:r>
          </w:p>
        </w:tc>
        <w:tc>
          <w:tcPr>
            <w:tcW w:w="236" w:type="dxa"/>
            <w:shd w:val="clear" w:color="auto" w:fill="auto"/>
          </w:tcPr>
          <w:p w14:paraId="5B2AF659" w14:textId="77777777" w:rsidR="00C32BB6" w:rsidRPr="00DD31B5" w:rsidRDefault="00C32BB6" w:rsidP="00C32BB6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3" w:type="dxa"/>
            <w:tcBorders>
              <w:bottom w:val="nil"/>
            </w:tcBorders>
            <w:shd w:val="clear" w:color="auto" w:fill="auto"/>
          </w:tcPr>
          <w:p w14:paraId="1A3991FF" w14:textId="38D077F9" w:rsidR="00C32BB6" w:rsidRPr="00DD31B5" w:rsidRDefault="00C32BB6" w:rsidP="00C32BB6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-198"/>
              <w:rPr>
                <w:rFonts w:ascii="Angsana New" w:hAnsi="Angsana New" w:cs="Cordia New"/>
                <w:sz w:val="30"/>
                <w:szCs w:val="38"/>
                <w:lang w:val="en-US" w:bidi="th-TH"/>
              </w:rPr>
            </w:pPr>
            <w:r w:rsidRPr="00DD31B5">
              <w:rPr>
                <w:rFonts w:ascii="Angsana New" w:hAnsi="Angsana New" w:cs="Cordia New"/>
                <w:sz w:val="30"/>
                <w:szCs w:val="38"/>
                <w:lang w:val="en-US" w:bidi="th-TH"/>
              </w:rPr>
              <w:t>549,682</w:t>
            </w:r>
          </w:p>
        </w:tc>
        <w:tc>
          <w:tcPr>
            <w:tcW w:w="342" w:type="dxa"/>
            <w:shd w:val="clear" w:color="auto" w:fill="auto"/>
          </w:tcPr>
          <w:p w14:paraId="2DA29910" w14:textId="77777777" w:rsidR="00C32BB6" w:rsidRPr="00DD31B5" w:rsidRDefault="00C32BB6" w:rsidP="00C32BB6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51D6C1D8" w14:textId="41FDD5A9" w:rsidR="00C32BB6" w:rsidRPr="00DD31B5" w:rsidRDefault="00C32BB6" w:rsidP="00C32BB6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right="-118"/>
              <w:rPr>
                <w:rFonts w:ascii="Angsana New" w:hAnsi="Angsana New"/>
                <w:sz w:val="30"/>
                <w:szCs w:val="30"/>
              </w:rPr>
            </w:pPr>
            <w:r w:rsidRPr="00DD31B5">
              <w:rPr>
                <w:rFonts w:ascii="Angsana New" w:hAnsi="Angsana New"/>
                <w:sz w:val="30"/>
                <w:szCs w:val="30"/>
                <w:lang w:val="en-US"/>
              </w:rPr>
              <w:t>549,682</w:t>
            </w:r>
          </w:p>
        </w:tc>
      </w:tr>
      <w:tr w:rsidR="00C32BB6" w:rsidRPr="00681518" w14:paraId="097F83F3" w14:textId="77777777" w:rsidTr="00DD31B5">
        <w:tc>
          <w:tcPr>
            <w:tcW w:w="3780" w:type="dxa"/>
          </w:tcPr>
          <w:p w14:paraId="7F0FFC6F" w14:textId="77777777" w:rsidR="00C32BB6" w:rsidRPr="00681518" w:rsidRDefault="00C32BB6" w:rsidP="00C32BB6">
            <w:pPr>
              <w:ind w:right="-662"/>
              <w:rPr>
                <w:rFonts w:ascii="Angsana New" w:hAnsi="Angsana New"/>
                <w:sz w:val="30"/>
                <w:szCs w:val="30"/>
              </w:rPr>
            </w:pPr>
            <w:r w:rsidRPr="00681518">
              <w:rPr>
                <w:rFonts w:ascii="Angsana New" w:hAnsi="Angsana New"/>
                <w:sz w:val="30"/>
                <w:szCs w:val="30"/>
                <w:cs/>
              </w:rPr>
              <w:t>ผลกระทบ</w:t>
            </w:r>
            <w:r w:rsidRPr="00681518">
              <w:rPr>
                <w:rFonts w:ascii="Angsana New" w:hAnsi="Angsana New" w:hint="cs"/>
                <w:sz w:val="30"/>
                <w:szCs w:val="30"/>
                <w:cs/>
              </w:rPr>
              <w:t>จากหุ้นทุนซื้อคืน</w:t>
            </w:r>
          </w:p>
        </w:tc>
        <w:tc>
          <w:tcPr>
            <w:tcW w:w="1166" w:type="dxa"/>
            <w:tcBorders>
              <w:bottom w:val="single" w:sz="4" w:space="0" w:color="auto"/>
            </w:tcBorders>
            <w:shd w:val="clear" w:color="auto" w:fill="auto"/>
          </w:tcPr>
          <w:p w14:paraId="235437F8" w14:textId="3E3D224E" w:rsidR="00C32BB6" w:rsidRPr="00C32BB6" w:rsidRDefault="00C32BB6" w:rsidP="00C32BB6">
            <w:pPr>
              <w:pStyle w:val="acctfourfigures"/>
              <w:tabs>
                <w:tab w:val="clear" w:pos="765"/>
                <w:tab w:val="decimal" w:pos="948"/>
              </w:tabs>
              <w:spacing w:line="240" w:lineRule="atLeast"/>
              <w:ind w:left="-52" w:right="-118"/>
              <w:rPr>
                <w:rFonts w:ascii="Angsana New" w:hAnsi="Angsana New" w:cs="Cordia New"/>
                <w:sz w:val="30"/>
                <w:szCs w:val="38"/>
                <w:lang w:val="en-US" w:bidi="th-TH"/>
              </w:rPr>
            </w:pPr>
            <w:r w:rsidRPr="00C32BB6">
              <w:rPr>
                <w:rFonts w:ascii="Angsana New" w:hAnsi="Angsana New" w:cs="Cordia New"/>
                <w:sz w:val="30"/>
                <w:szCs w:val="38"/>
                <w:lang w:val="en-US" w:bidi="th-TH"/>
              </w:rPr>
              <w:t>(1,455)</w:t>
            </w:r>
          </w:p>
        </w:tc>
        <w:tc>
          <w:tcPr>
            <w:tcW w:w="270" w:type="dxa"/>
            <w:shd w:val="clear" w:color="auto" w:fill="auto"/>
          </w:tcPr>
          <w:p w14:paraId="70F3F27E" w14:textId="77777777" w:rsidR="00C32BB6" w:rsidRPr="00EF47C5" w:rsidRDefault="00C32BB6" w:rsidP="00C32BB6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  <w:tcBorders>
              <w:bottom w:val="single" w:sz="4" w:space="0" w:color="auto"/>
            </w:tcBorders>
            <w:shd w:val="clear" w:color="auto" w:fill="auto"/>
          </w:tcPr>
          <w:p w14:paraId="59AABDF7" w14:textId="3677C043" w:rsidR="00C32BB6" w:rsidRPr="00DD31B5" w:rsidRDefault="00C32BB6" w:rsidP="00C32BB6">
            <w:pPr>
              <w:pStyle w:val="acctfourfigures"/>
              <w:tabs>
                <w:tab w:val="clear" w:pos="765"/>
                <w:tab w:val="decimal" w:pos="722"/>
              </w:tabs>
              <w:spacing w:line="240" w:lineRule="atLeast"/>
              <w:ind w:left="-52" w:right="-118"/>
              <w:rPr>
                <w:rFonts w:ascii="Angsana New" w:hAnsi="Angsana New"/>
                <w:sz w:val="30"/>
                <w:szCs w:val="30"/>
              </w:rPr>
            </w:pPr>
            <w:r w:rsidRPr="00DD31B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6467FAE" w14:textId="77777777" w:rsidR="00C32BB6" w:rsidRPr="00DD31B5" w:rsidRDefault="00C32BB6" w:rsidP="00C32BB6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3" w:type="dxa"/>
            <w:tcBorders>
              <w:bottom w:val="single" w:sz="4" w:space="0" w:color="auto"/>
            </w:tcBorders>
            <w:shd w:val="clear" w:color="auto" w:fill="auto"/>
          </w:tcPr>
          <w:p w14:paraId="599CEC9C" w14:textId="04967C6A" w:rsidR="00C32BB6" w:rsidRPr="00DD31B5" w:rsidRDefault="00C32BB6" w:rsidP="00C32BB6">
            <w:pPr>
              <w:pStyle w:val="acctfourfigures"/>
              <w:tabs>
                <w:tab w:val="clear" w:pos="765"/>
                <w:tab w:val="decimal" w:pos="888"/>
              </w:tabs>
              <w:spacing w:line="240" w:lineRule="atLeast"/>
              <w:ind w:right="-198"/>
              <w:rPr>
                <w:rFonts w:ascii="Angsana New" w:hAnsi="Angsana New" w:cs="Cordia New"/>
                <w:sz w:val="30"/>
                <w:szCs w:val="38"/>
                <w:lang w:val="en-US" w:bidi="th-TH"/>
              </w:rPr>
            </w:pPr>
            <w:r w:rsidRPr="00DD31B5">
              <w:rPr>
                <w:rFonts w:ascii="Angsana New" w:hAnsi="Angsana New" w:cs="Cordia New"/>
                <w:sz w:val="30"/>
                <w:szCs w:val="38"/>
                <w:lang w:val="en-US" w:bidi="th-TH"/>
              </w:rPr>
              <w:t>(1,455)</w:t>
            </w:r>
          </w:p>
        </w:tc>
        <w:tc>
          <w:tcPr>
            <w:tcW w:w="342" w:type="dxa"/>
            <w:shd w:val="clear" w:color="auto" w:fill="auto"/>
          </w:tcPr>
          <w:p w14:paraId="742DF190" w14:textId="77777777" w:rsidR="00C32BB6" w:rsidRPr="00DD31B5" w:rsidRDefault="00C32BB6" w:rsidP="00C32BB6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19919CD" w14:textId="29E189C6" w:rsidR="00C32BB6" w:rsidRPr="00DD31B5" w:rsidRDefault="00C32BB6" w:rsidP="00C32BB6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52" w:right="-118"/>
              <w:rPr>
                <w:rFonts w:ascii="Angsana New" w:hAnsi="Angsana New"/>
                <w:sz w:val="30"/>
                <w:szCs w:val="30"/>
              </w:rPr>
            </w:pPr>
            <w:r w:rsidRPr="00DD31B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32BB6" w:rsidRPr="001B708F" w14:paraId="6CAA504A" w14:textId="77777777" w:rsidTr="00DD31B5">
        <w:tc>
          <w:tcPr>
            <w:tcW w:w="3780" w:type="dxa"/>
          </w:tcPr>
          <w:p w14:paraId="7BF5B6C6" w14:textId="77777777" w:rsidR="00C32BB6" w:rsidRPr="00681518" w:rsidRDefault="00C32BB6" w:rsidP="00C32BB6">
            <w:pPr>
              <w:pStyle w:val="BodyText"/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8151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จำนวนหุ้นสามัญโดยวิธีถัวเฉลี่ยถ่วงน้ำหนัก</w:t>
            </w:r>
          </w:p>
          <w:p w14:paraId="1C71BE4C" w14:textId="65F6FB7B" w:rsidR="00C32BB6" w:rsidRPr="00681518" w:rsidRDefault="00C32BB6" w:rsidP="00C32BB6">
            <w:pPr>
              <w:pStyle w:val="BodyText"/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8151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</w:t>
            </w:r>
            <w:r w:rsidRPr="0068151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  <w:r w:rsidRPr="0068151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16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752E0B8" w14:textId="4A59D6C3" w:rsidR="00C32BB6" w:rsidRPr="00C32BB6" w:rsidRDefault="00C32BB6" w:rsidP="00C32BB6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548,227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183A81E" w14:textId="77777777" w:rsidR="00C32BB6" w:rsidRPr="00681518" w:rsidRDefault="00C32BB6" w:rsidP="00C32BB6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FC49AA3" w14:textId="4155D251" w:rsidR="00C32BB6" w:rsidRPr="00DD31B5" w:rsidRDefault="00C32BB6" w:rsidP="00C32BB6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left="-52" w:right="3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D31B5">
              <w:rPr>
                <w:rFonts w:ascii="Angsana New" w:hAnsi="Angsana New"/>
                <w:b/>
                <w:bCs/>
                <w:sz w:val="30"/>
                <w:szCs w:val="30"/>
              </w:rPr>
              <w:t>549,682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46D1011" w14:textId="77777777" w:rsidR="00C32BB6" w:rsidRPr="00DD31B5" w:rsidRDefault="00C32BB6" w:rsidP="00C32BB6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9B36CAC" w14:textId="19FD5285" w:rsidR="00C32BB6" w:rsidRPr="00DD31B5" w:rsidRDefault="00C32BB6" w:rsidP="00C32BB6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right="-1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D31B5">
              <w:rPr>
                <w:rFonts w:ascii="Angsana New" w:hAnsi="Angsana New"/>
                <w:b/>
                <w:bCs/>
                <w:sz w:val="30"/>
                <w:szCs w:val="30"/>
              </w:rPr>
              <w:t>548,227</w:t>
            </w:r>
          </w:p>
        </w:tc>
        <w:tc>
          <w:tcPr>
            <w:tcW w:w="342" w:type="dxa"/>
            <w:shd w:val="clear" w:color="auto" w:fill="auto"/>
            <w:vAlign w:val="bottom"/>
          </w:tcPr>
          <w:p w14:paraId="735CEA1B" w14:textId="77777777" w:rsidR="00C32BB6" w:rsidRPr="00DD31B5" w:rsidRDefault="00C32BB6" w:rsidP="00C32BB6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BF2CCDF" w14:textId="7F14B9DE" w:rsidR="00C32BB6" w:rsidRPr="00DD31B5" w:rsidRDefault="00C32BB6" w:rsidP="00C32BB6">
            <w:pPr>
              <w:pStyle w:val="acctfourfigures"/>
              <w:tabs>
                <w:tab w:val="clear" w:pos="765"/>
              </w:tabs>
              <w:spacing w:line="240" w:lineRule="atLeast"/>
              <w:ind w:right="-1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D31B5">
              <w:rPr>
                <w:rFonts w:ascii="Angsana New" w:hAnsi="Angsana New"/>
                <w:b/>
                <w:bCs/>
                <w:sz w:val="30"/>
                <w:szCs w:val="30"/>
              </w:rPr>
              <w:t>549,682</w:t>
            </w:r>
          </w:p>
        </w:tc>
      </w:tr>
      <w:tr w:rsidR="00C32BB6" w:rsidRPr="001B708F" w14:paraId="13FF36FB" w14:textId="77777777" w:rsidTr="00DD31B5">
        <w:tc>
          <w:tcPr>
            <w:tcW w:w="3780" w:type="dxa"/>
            <w:tcBorders>
              <w:bottom w:val="nil"/>
            </w:tcBorders>
          </w:tcPr>
          <w:p w14:paraId="5CD71972" w14:textId="77777777" w:rsidR="00C32BB6" w:rsidRPr="001B708F" w:rsidRDefault="00C32BB6" w:rsidP="00C32BB6">
            <w:pPr>
              <w:tabs>
                <w:tab w:val="left" w:pos="16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42F82047" w14:textId="77777777" w:rsidR="00C32BB6" w:rsidRPr="001B708F" w:rsidRDefault="00C32BB6" w:rsidP="00C32BB6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left="-52"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43FB12EB" w14:textId="77777777" w:rsidR="00C32BB6" w:rsidRPr="001B708F" w:rsidRDefault="00C32BB6" w:rsidP="00C32BB6">
            <w:pPr>
              <w:pStyle w:val="acctfourfigures"/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3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12119405" w14:textId="77777777" w:rsidR="00C32BB6" w:rsidRPr="00DD31B5" w:rsidRDefault="00C32BB6" w:rsidP="00C32BB6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left="-52" w:right="-118"/>
              <w:rPr>
                <w:rFonts w:ascii="Angsana New" w:hAnsi="Angsana New" w:cs="Cordia New"/>
                <w:b/>
                <w:bCs/>
                <w:sz w:val="30"/>
                <w:szCs w:val="38"/>
                <w:cs/>
                <w:lang w:bidi="th-TH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476844B4" w14:textId="77777777" w:rsidR="00C32BB6" w:rsidRPr="00DD31B5" w:rsidRDefault="00C32BB6" w:rsidP="00C32BB6">
            <w:pPr>
              <w:pStyle w:val="acctfourfigures"/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3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062092C6" w14:textId="77777777" w:rsidR="00C32BB6" w:rsidRPr="00DD31B5" w:rsidRDefault="00C32BB6" w:rsidP="00C32BB6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42" w:type="dxa"/>
            <w:tcBorders>
              <w:bottom w:val="nil"/>
            </w:tcBorders>
            <w:shd w:val="clear" w:color="auto" w:fill="auto"/>
          </w:tcPr>
          <w:p w14:paraId="2AAB6031" w14:textId="77777777" w:rsidR="00C32BB6" w:rsidRPr="00DD31B5" w:rsidRDefault="00C32BB6" w:rsidP="00C32BB6">
            <w:pPr>
              <w:pStyle w:val="acctfourfigures"/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0B95FC5D" w14:textId="77777777" w:rsidR="00C32BB6" w:rsidRPr="00DD31B5" w:rsidRDefault="00C32BB6" w:rsidP="00C32BB6">
            <w:pPr>
              <w:pStyle w:val="acctfourfigures"/>
              <w:tabs>
                <w:tab w:val="clear" w:pos="765"/>
              </w:tabs>
              <w:spacing w:line="240" w:lineRule="atLeast"/>
              <w:ind w:right="-1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C32BB6" w:rsidRPr="00275F54" w14:paraId="3CE26359" w14:textId="77777777" w:rsidTr="00DD31B5">
        <w:tc>
          <w:tcPr>
            <w:tcW w:w="3780" w:type="dxa"/>
            <w:tcBorders>
              <w:bottom w:val="nil"/>
            </w:tcBorders>
          </w:tcPr>
          <w:p w14:paraId="40ED01B1" w14:textId="77777777" w:rsidR="00C32BB6" w:rsidRPr="001B708F" w:rsidRDefault="00C32BB6" w:rsidP="00C32BB6">
            <w:pPr>
              <w:pStyle w:val="BodyText"/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B708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กำไรต่อหุ้นขั้นพื้นฐาน </w:t>
            </w:r>
            <w:r w:rsidRPr="001B708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166" w:type="dxa"/>
            <w:tcBorders>
              <w:bottom w:val="double" w:sz="4" w:space="0" w:color="auto"/>
            </w:tcBorders>
            <w:shd w:val="clear" w:color="auto" w:fill="auto"/>
          </w:tcPr>
          <w:p w14:paraId="5F66BA37" w14:textId="3D6F0E5D" w:rsidR="00C32BB6" w:rsidRPr="006960B9" w:rsidRDefault="00C32BB6" w:rsidP="00C32BB6">
            <w:pPr>
              <w:pStyle w:val="acctfourfigures"/>
              <w:tabs>
                <w:tab w:val="clear" w:pos="765"/>
                <w:tab w:val="decimal" w:pos="812"/>
              </w:tabs>
              <w:spacing w:line="240" w:lineRule="atLeast"/>
              <w:ind w:right="11"/>
              <w:rPr>
                <w:rFonts w:ascii="Angsana New" w:hAnsi="Angsana New" w:cs="Cordia New"/>
                <w:b/>
                <w:bCs/>
                <w:sz w:val="30"/>
                <w:szCs w:val="38"/>
                <w:cs/>
                <w:lang w:val="en-US" w:bidi="th-TH"/>
              </w:rPr>
            </w:pPr>
            <w:r w:rsidRPr="00C32BB6">
              <w:rPr>
                <w:rFonts w:ascii="Angsana New" w:hAnsi="Angsana New"/>
                <w:b/>
                <w:bCs/>
                <w:sz w:val="30"/>
                <w:szCs w:val="30"/>
              </w:rPr>
              <w:t>0.2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="006A4F14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0302C4CC" w14:textId="77777777" w:rsidR="00C32BB6" w:rsidRPr="001B708F" w:rsidRDefault="00C32BB6" w:rsidP="00C32BB6">
            <w:pPr>
              <w:pStyle w:val="acctfourfigures"/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3" w:type="dxa"/>
            <w:tcBorders>
              <w:bottom w:val="double" w:sz="4" w:space="0" w:color="auto"/>
            </w:tcBorders>
            <w:shd w:val="clear" w:color="auto" w:fill="auto"/>
          </w:tcPr>
          <w:p w14:paraId="1C448068" w14:textId="31344B43" w:rsidR="00C32BB6" w:rsidRPr="00DD31B5" w:rsidRDefault="00C32BB6" w:rsidP="00C32BB6">
            <w:pPr>
              <w:pStyle w:val="acctfourfigures"/>
              <w:tabs>
                <w:tab w:val="clear" w:pos="765"/>
                <w:tab w:val="decimal" w:pos="618"/>
              </w:tabs>
              <w:spacing w:line="240" w:lineRule="atLeast"/>
              <w:ind w:right="-1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D31B5">
              <w:rPr>
                <w:rFonts w:ascii="Angsana New" w:hAnsi="Angsana New"/>
                <w:b/>
                <w:bCs/>
                <w:sz w:val="30"/>
                <w:szCs w:val="30"/>
              </w:rPr>
              <w:t>0.199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0AFED567" w14:textId="77777777" w:rsidR="00C32BB6" w:rsidRPr="00DD31B5" w:rsidRDefault="00C32BB6" w:rsidP="00C32BB6">
            <w:pPr>
              <w:pStyle w:val="acctfourfigures"/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3" w:type="dxa"/>
            <w:tcBorders>
              <w:bottom w:val="double" w:sz="4" w:space="0" w:color="auto"/>
            </w:tcBorders>
            <w:shd w:val="clear" w:color="auto" w:fill="auto"/>
          </w:tcPr>
          <w:p w14:paraId="6D4D7CB3" w14:textId="0EFBC916" w:rsidR="00C32BB6" w:rsidRPr="00DD31B5" w:rsidRDefault="00C32BB6" w:rsidP="00C32BB6">
            <w:pPr>
              <w:pStyle w:val="acctfourfigures"/>
              <w:tabs>
                <w:tab w:val="clear" w:pos="765"/>
                <w:tab w:val="decimal" w:pos="528"/>
              </w:tabs>
              <w:spacing w:line="240" w:lineRule="atLeast"/>
              <w:ind w:right="-1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D31B5">
              <w:rPr>
                <w:rFonts w:ascii="Angsana New" w:hAnsi="Angsana New"/>
                <w:b/>
                <w:bCs/>
                <w:sz w:val="30"/>
                <w:szCs w:val="30"/>
              </w:rPr>
              <w:t>0.227</w:t>
            </w:r>
          </w:p>
        </w:tc>
        <w:tc>
          <w:tcPr>
            <w:tcW w:w="342" w:type="dxa"/>
            <w:tcBorders>
              <w:bottom w:val="nil"/>
            </w:tcBorders>
            <w:shd w:val="clear" w:color="auto" w:fill="auto"/>
          </w:tcPr>
          <w:p w14:paraId="50B5C647" w14:textId="77777777" w:rsidR="00C32BB6" w:rsidRPr="00DD31B5" w:rsidRDefault="00C32BB6" w:rsidP="00C32BB6">
            <w:pPr>
              <w:pStyle w:val="acctfourfigures"/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68847752" w14:textId="5F90A92A" w:rsidR="00C32BB6" w:rsidRPr="00DD31B5" w:rsidRDefault="00C32BB6" w:rsidP="00C32BB6">
            <w:pPr>
              <w:pStyle w:val="acctfourfigures"/>
              <w:tabs>
                <w:tab w:val="clear" w:pos="765"/>
                <w:tab w:val="decimal" w:pos="812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D31B5">
              <w:rPr>
                <w:rFonts w:ascii="Angsana New" w:hAnsi="Angsana New"/>
                <w:b/>
                <w:bCs/>
                <w:sz w:val="30"/>
                <w:szCs w:val="30"/>
              </w:rPr>
              <w:t>0.184</w:t>
            </w:r>
          </w:p>
        </w:tc>
      </w:tr>
    </w:tbl>
    <w:p w14:paraId="41D6C0C5" w14:textId="569B0342" w:rsidR="00C01851" w:rsidRDefault="00C01851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</w:p>
    <w:p w14:paraId="3EF80A37" w14:textId="77777777" w:rsidR="00C01851" w:rsidRDefault="00C01851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b/>
          <w:b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</w:p>
    <w:p w14:paraId="0176E190" w14:textId="4C7DF7CD" w:rsidR="003F3167" w:rsidRPr="00B50CB6" w:rsidRDefault="003F3167" w:rsidP="003F31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hanging="547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B50CB6">
        <w:rPr>
          <w:rFonts w:asciiTheme="majorBidi" w:hAnsiTheme="majorBidi" w:cstheme="majorBidi"/>
          <w:b/>
          <w:bCs/>
          <w:sz w:val="30"/>
          <w:szCs w:val="30"/>
        </w:rPr>
        <w:t>2</w:t>
      </w:r>
      <w:r w:rsidR="00252B28">
        <w:rPr>
          <w:rFonts w:asciiTheme="majorBidi" w:hAnsiTheme="majorBidi" w:cstheme="majorBidi"/>
          <w:b/>
          <w:bCs/>
          <w:sz w:val="30"/>
          <w:szCs w:val="30"/>
        </w:rPr>
        <w:t>6</w:t>
      </w:r>
      <w:r w:rsidRPr="00B50CB6">
        <w:rPr>
          <w:rFonts w:asciiTheme="majorBidi" w:hAnsiTheme="majorBidi" w:cstheme="majorBidi"/>
          <w:b/>
          <w:bCs/>
          <w:sz w:val="30"/>
          <w:szCs w:val="30"/>
          <w:cs/>
        </w:rPr>
        <w:tab/>
      </w:r>
      <w:r>
        <w:rPr>
          <w:rFonts w:asciiTheme="majorBidi" w:hAnsiTheme="majorBidi" w:cstheme="majorBidi" w:hint="cs"/>
          <w:b/>
          <w:bCs/>
          <w:sz w:val="30"/>
          <w:szCs w:val="30"/>
          <w:cs/>
        </w:rPr>
        <w:t>เงินปันผล</w:t>
      </w:r>
    </w:p>
    <w:p w14:paraId="26912F18" w14:textId="2A5E579C" w:rsidR="00A054F4" w:rsidRPr="000C5111" w:rsidRDefault="00A054F4" w:rsidP="00382A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4"/>
          <w:szCs w:val="24"/>
        </w:rPr>
      </w:pPr>
      <w:r>
        <w:tab/>
      </w:r>
      <w:r w:rsidR="000C5111">
        <w:rPr>
          <w:rFonts w:asciiTheme="majorBidi" w:hAnsiTheme="majorBidi" w:cstheme="majorBidi"/>
          <w:sz w:val="24"/>
          <w:szCs w:val="24"/>
        </w:rPr>
        <w:br/>
      </w:r>
      <w:r w:rsidRPr="00A054F4">
        <w:rPr>
          <w:rFonts w:asciiTheme="majorBidi" w:hAnsiTheme="majorBidi" w:cstheme="majorBidi"/>
          <w:sz w:val="30"/>
          <w:szCs w:val="30"/>
          <w:cs/>
        </w:rPr>
        <w:t>ผู้ถือหุ้นของบริษัทได้อนุมัติเงินปันผลดังต่อไปนี้</w:t>
      </w:r>
    </w:p>
    <w:p w14:paraId="2AC87D78" w14:textId="77777777" w:rsidR="00A054F4" w:rsidRPr="00C01851" w:rsidRDefault="00A054F4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4"/>
          <w:szCs w:val="24"/>
          <w:highlight w:val="cyan"/>
          <w:cs/>
        </w:rPr>
      </w:pPr>
    </w:p>
    <w:tbl>
      <w:tblPr>
        <w:tblW w:w="8766" w:type="dxa"/>
        <w:tblInd w:w="317" w:type="dxa"/>
        <w:tblLook w:val="04A0" w:firstRow="1" w:lastRow="0" w:firstColumn="1" w:lastColumn="0" w:noHBand="0" w:noVBand="1"/>
      </w:tblPr>
      <w:tblGrid>
        <w:gridCol w:w="3168"/>
        <w:gridCol w:w="1440"/>
        <w:gridCol w:w="1350"/>
        <w:gridCol w:w="1278"/>
        <w:gridCol w:w="236"/>
        <w:gridCol w:w="1294"/>
      </w:tblGrid>
      <w:tr w:rsidR="00A054F4" w:rsidRPr="00070776" w14:paraId="7F5D7930" w14:textId="77777777" w:rsidTr="000C5111">
        <w:tc>
          <w:tcPr>
            <w:tcW w:w="3168" w:type="dxa"/>
            <w:shd w:val="clear" w:color="auto" w:fill="auto"/>
            <w:vAlign w:val="bottom"/>
          </w:tcPr>
          <w:p w14:paraId="68821E96" w14:textId="77777777" w:rsidR="00A054F4" w:rsidRPr="00070776" w:rsidRDefault="00A054F4" w:rsidP="00344305">
            <w:pPr>
              <w:ind w:left="119" w:right="-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2DC50F5" w14:textId="77777777" w:rsidR="00A054F4" w:rsidRPr="00070776" w:rsidRDefault="00A054F4" w:rsidP="00344305">
            <w:pPr>
              <w:tabs>
                <w:tab w:val="left" w:pos="540"/>
              </w:tabs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0776">
              <w:rPr>
                <w:rFonts w:ascii="Angsana New" w:hAnsi="Angsana New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91AB97F" w14:textId="77777777" w:rsidR="00A054F4" w:rsidRPr="00070776" w:rsidRDefault="00A054F4" w:rsidP="00344305">
            <w:pPr>
              <w:tabs>
                <w:tab w:val="left" w:pos="540"/>
              </w:tabs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0776">
              <w:rPr>
                <w:rFonts w:ascii="Angsana New" w:hAnsi="Angsana New" w:hint="cs"/>
                <w:sz w:val="30"/>
                <w:szCs w:val="30"/>
                <w:cs/>
              </w:rPr>
              <w:t>กำหนดจ่าย</w:t>
            </w:r>
          </w:p>
          <w:p w14:paraId="514B0597" w14:textId="77777777" w:rsidR="00A054F4" w:rsidRPr="00070776" w:rsidRDefault="00A054F4" w:rsidP="00344305">
            <w:pPr>
              <w:tabs>
                <w:tab w:val="left" w:pos="540"/>
              </w:tabs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70776">
              <w:rPr>
                <w:rFonts w:ascii="Angsana New" w:hAnsi="Angsana New" w:hint="cs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4622647F" w14:textId="77777777" w:rsidR="00A054F4" w:rsidRPr="00070776" w:rsidRDefault="00A054F4" w:rsidP="00344305">
            <w:pPr>
              <w:tabs>
                <w:tab w:val="left" w:pos="540"/>
              </w:tabs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70776">
              <w:rPr>
                <w:rFonts w:ascii="Angsana New" w:hAnsi="Angsana New" w:hint="cs"/>
                <w:sz w:val="30"/>
                <w:szCs w:val="30"/>
                <w:cs/>
              </w:rPr>
              <w:t>อัตราเงินปันผลต่อหุ้น</w:t>
            </w:r>
          </w:p>
        </w:tc>
        <w:tc>
          <w:tcPr>
            <w:tcW w:w="236" w:type="dxa"/>
            <w:shd w:val="clear" w:color="auto" w:fill="auto"/>
          </w:tcPr>
          <w:p w14:paraId="30763288" w14:textId="77777777" w:rsidR="00A054F4" w:rsidRPr="00070776" w:rsidRDefault="00A054F4" w:rsidP="00344305">
            <w:pPr>
              <w:ind w:left="-103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417D4F71" w14:textId="77777777" w:rsidR="00A054F4" w:rsidRPr="00070776" w:rsidDel="00D43E7A" w:rsidRDefault="00A054F4" w:rsidP="00344305">
            <w:pPr>
              <w:tabs>
                <w:tab w:val="left" w:pos="540"/>
              </w:tabs>
              <w:ind w:left="-103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70776">
              <w:rPr>
                <w:rFonts w:ascii="Angsana New" w:hAnsi="Angsana New" w:hint="cs"/>
                <w:sz w:val="30"/>
                <w:szCs w:val="30"/>
                <w:cs/>
              </w:rPr>
              <w:t>จำนวนเงิน</w:t>
            </w:r>
          </w:p>
        </w:tc>
      </w:tr>
      <w:tr w:rsidR="00A054F4" w:rsidRPr="00070776" w14:paraId="1E6EE7B1" w14:textId="77777777" w:rsidTr="000C5111">
        <w:tc>
          <w:tcPr>
            <w:tcW w:w="3168" w:type="dxa"/>
            <w:shd w:val="clear" w:color="auto" w:fill="auto"/>
          </w:tcPr>
          <w:p w14:paraId="3FFF3028" w14:textId="77777777" w:rsidR="00A054F4" w:rsidRPr="00070776" w:rsidRDefault="00A054F4" w:rsidP="00344305">
            <w:pPr>
              <w:ind w:right="-5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3BE742FA" w14:textId="77777777" w:rsidR="00A054F4" w:rsidRPr="00070776" w:rsidRDefault="00A054F4" w:rsidP="00344305">
            <w:pPr>
              <w:tabs>
                <w:tab w:val="left" w:pos="540"/>
              </w:tabs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32013F7F" w14:textId="77777777" w:rsidR="00A054F4" w:rsidRPr="00070776" w:rsidRDefault="00A054F4" w:rsidP="00344305">
            <w:pPr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78" w:type="dxa"/>
            <w:shd w:val="clear" w:color="auto" w:fill="auto"/>
          </w:tcPr>
          <w:p w14:paraId="74EDBA55" w14:textId="77777777" w:rsidR="00A054F4" w:rsidRPr="00070776" w:rsidRDefault="00A054F4" w:rsidP="00344305">
            <w:pPr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7077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6" w:type="dxa"/>
            <w:shd w:val="clear" w:color="auto" w:fill="auto"/>
          </w:tcPr>
          <w:p w14:paraId="5F124EDB" w14:textId="77777777" w:rsidR="00A054F4" w:rsidRPr="00070776" w:rsidRDefault="00A054F4" w:rsidP="00344305">
            <w:pPr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4" w:type="dxa"/>
            <w:shd w:val="clear" w:color="auto" w:fill="auto"/>
          </w:tcPr>
          <w:p w14:paraId="5C680AB0" w14:textId="77777777" w:rsidR="00A054F4" w:rsidRPr="00070776" w:rsidRDefault="00A054F4" w:rsidP="00344305">
            <w:pPr>
              <w:tabs>
                <w:tab w:val="left" w:pos="540"/>
              </w:tabs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07077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07077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1E3E43" w:rsidRPr="00070776" w14:paraId="736354B4" w14:textId="77777777" w:rsidTr="00DD31B5">
        <w:tc>
          <w:tcPr>
            <w:tcW w:w="3168" w:type="dxa"/>
            <w:shd w:val="clear" w:color="auto" w:fill="auto"/>
          </w:tcPr>
          <w:p w14:paraId="1FBB3E67" w14:textId="67CCF888" w:rsidR="001E3E43" w:rsidRPr="00DA4FD9" w:rsidRDefault="001E3E43" w:rsidP="001E3E43">
            <w:pPr>
              <w:tabs>
                <w:tab w:val="clear" w:pos="227"/>
                <w:tab w:val="left" w:pos="140"/>
              </w:tabs>
              <w:ind w:right="-52" w:firstLine="119"/>
              <w:rPr>
                <w:rFonts w:ascii="Angsana New" w:hAnsi="Angsana New"/>
                <w:sz w:val="30"/>
                <w:szCs w:val="30"/>
              </w:rPr>
            </w:pPr>
            <w:r w:rsidRPr="00070776">
              <w:rPr>
                <w:rFonts w:ascii="Angsana New" w:hAnsi="Angsana New" w:hint="cs"/>
                <w:sz w:val="30"/>
                <w:szCs w:val="30"/>
                <w:cs/>
              </w:rPr>
              <w:t>เงินปันผลระหว่างกาล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ปี </w:t>
            </w: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40" w:type="dxa"/>
            <w:shd w:val="clear" w:color="auto" w:fill="auto"/>
          </w:tcPr>
          <w:p w14:paraId="6D55CBBC" w14:textId="0B2937FE" w:rsidR="001E3E43" w:rsidRPr="00DA4FD9" w:rsidRDefault="001E3E43" w:rsidP="001E3E43">
            <w:pPr>
              <w:tabs>
                <w:tab w:val="left" w:pos="540"/>
              </w:tabs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13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สิงหาคม </w:t>
            </w: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350" w:type="dxa"/>
            <w:shd w:val="clear" w:color="auto" w:fill="auto"/>
          </w:tcPr>
          <w:p w14:paraId="0F75CEBB" w14:textId="4755BC80" w:rsidR="001E3E43" w:rsidRPr="00DA4FD9" w:rsidRDefault="001E3E43" w:rsidP="001E3E43">
            <w:pPr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กันยายน </w:t>
            </w: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278" w:type="dxa"/>
            <w:shd w:val="clear" w:color="auto" w:fill="auto"/>
          </w:tcPr>
          <w:p w14:paraId="358890E9" w14:textId="3F2D614D" w:rsidR="001E3E43" w:rsidRPr="00DA4FD9" w:rsidRDefault="001E3E43" w:rsidP="001E3E43">
            <w:pPr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0.09</w:t>
            </w:r>
          </w:p>
        </w:tc>
        <w:tc>
          <w:tcPr>
            <w:tcW w:w="236" w:type="dxa"/>
            <w:shd w:val="clear" w:color="auto" w:fill="auto"/>
          </w:tcPr>
          <w:p w14:paraId="532BFE3B" w14:textId="77777777" w:rsidR="001E3E43" w:rsidRPr="00DA4FD9" w:rsidRDefault="001E3E43" w:rsidP="001E3E43">
            <w:pPr>
              <w:ind w:left="-156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4" w:type="dxa"/>
            <w:shd w:val="clear" w:color="auto" w:fill="auto"/>
          </w:tcPr>
          <w:p w14:paraId="59C4F121" w14:textId="4AFAA8E7" w:rsidR="001E3E43" w:rsidRPr="00DA4FD9" w:rsidRDefault="001E3E43" w:rsidP="001E3E43">
            <w:pPr>
              <w:tabs>
                <w:tab w:val="left" w:pos="540"/>
              </w:tabs>
              <w:ind w:left="-156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46,515</w:t>
            </w:r>
          </w:p>
        </w:tc>
      </w:tr>
      <w:tr w:rsidR="001E3E43" w:rsidRPr="00070776" w14:paraId="1EC07D30" w14:textId="77777777" w:rsidTr="00DD31B5">
        <w:tc>
          <w:tcPr>
            <w:tcW w:w="3168" w:type="dxa"/>
            <w:shd w:val="clear" w:color="auto" w:fill="auto"/>
          </w:tcPr>
          <w:p w14:paraId="44B575CD" w14:textId="41DCF372" w:rsidR="001E3E43" w:rsidRPr="00070776" w:rsidRDefault="001E3E43" w:rsidP="001E3E43">
            <w:pPr>
              <w:ind w:right="-52" w:firstLine="119"/>
              <w:rPr>
                <w:rFonts w:ascii="Angsana New" w:hAnsi="Angsana New"/>
                <w:sz w:val="30"/>
                <w:szCs w:val="30"/>
                <w:cs/>
              </w:rPr>
            </w:pPr>
            <w:r w:rsidRPr="00070776">
              <w:rPr>
                <w:rFonts w:ascii="Angsana New" w:hAnsi="Angsana New" w:hint="cs"/>
                <w:sz w:val="30"/>
                <w:szCs w:val="30"/>
                <w:cs/>
              </w:rPr>
              <w:t>เงินปันผลประจำปี</w:t>
            </w:r>
            <w:r>
              <w:rPr>
                <w:rFonts w:ascii="Angsana New" w:hAnsi="Angsana New"/>
                <w:sz w:val="30"/>
                <w:szCs w:val="30"/>
              </w:rPr>
              <w:t xml:space="preserve"> 2562</w:t>
            </w:r>
          </w:p>
        </w:tc>
        <w:tc>
          <w:tcPr>
            <w:tcW w:w="1440" w:type="dxa"/>
            <w:shd w:val="clear" w:color="auto" w:fill="auto"/>
          </w:tcPr>
          <w:p w14:paraId="00750F6B" w14:textId="3C6C0CC7" w:rsidR="001E3E43" w:rsidRPr="00070776" w:rsidRDefault="001E3E43" w:rsidP="001E3E43">
            <w:pPr>
              <w:tabs>
                <w:tab w:val="left" w:pos="540"/>
              </w:tabs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เมษายน</w:t>
            </w:r>
            <w:r>
              <w:rPr>
                <w:rFonts w:ascii="Angsana New" w:hAnsi="Angsana New"/>
                <w:sz w:val="30"/>
                <w:szCs w:val="30"/>
              </w:rPr>
              <w:t xml:space="preserve"> 25</w:t>
            </w:r>
            <w:r w:rsidR="00694B12" w:rsidRPr="00694B12"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350" w:type="dxa"/>
            <w:shd w:val="clear" w:color="auto" w:fill="auto"/>
          </w:tcPr>
          <w:p w14:paraId="25DD3C76" w14:textId="78FF8FB1" w:rsidR="001E3E43" w:rsidRPr="00070776" w:rsidRDefault="001E3E43" w:rsidP="001E3E43">
            <w:pPr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0776">
              <w:rPr>
                <w:rFonts w:ascii="Angsana New" w:hAnsi="Angsana New" w:hint="cs"/>
                <w:sz w:val="30"/>
                <w:szCs w:val="30"/>
                <w:cs/>
              </w:rPr>
              <w:t>พฤษภาคม</w:t>
            </w:r>
            <w:r w:rsidRPr="00070776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070776">
              <w:rPr>
                <w:rFonts w:ascii="Angsana New" w:hAnsi="Angsana New"/>
                <w:sz w:val="30"/>
                <w:szCs w:val="30"/>
              </w:rPr>
              <w:t>25</w:t>
            </w:r>
            <w:r w:rsidR="00694B12" w:rsidRPr="00694B12"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278" w:type="dxa"/>
            <w:shd w:val="clear" w:color="auto" w:fill="auto"/>
          </w:tcPr>
          <w:p w14:paraId="33654460" w14:textId="4A56B590" w:rsidR="001E3E43" w:rsidRPr="00070776" w:rsidRDefault="001E3E43" w:rsidP="001E3E43">
            <w:pPr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0.14</w:t>
            </w:r>
          </w:p>
        </w:tc>
        <w:tc>
          <w:tcPr>
            <w:tcW w:w="236" w:type="dxa"/>
            <w:shd w:val="clear" w:color="auto" w:fill="auto"/>
          </w:tcPr>
          <w:p w14:paraId="4EFCDD1F" w14:textId="77777777" w:rsidR="001E3E43" w:rsidRPr="00070776" w:rsidRDefault="001E3E43" w:rsidP="001E3E43">
            <w:pPr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55BBBFF8" w14:textId="34EA97FD" w:rsidR="001E3E43" w:rsidRPr="00070776" w:rsidRDefault="001E3E43" w:rsidP="001E3E43">
            <w:pPr>
              <w:tabs>
                <w:tab w:val="left" w:pos="540"/>
              </w:tabs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</w:t>
            </w:r>
            <w:r w:rsidR="00694B12" w:rsidRPr="00694B12"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,955</w:t>
            </w:r>
          </w:p>
        </w:tc>
      </w:tr>
      <w:tr w:rsidR="001E3E43" w:rsidRPr="00070776" w14:paraId="16784E61" w14:textId="77777777" w:rsidTr="00DD31B5">
        <w:tc>
          <w:tcPr>
            <w:tcW w:w="3168" w:type="dxa"/>
            <w:shd w:val="clear" w:color="auto" w:fill="auto"/>
          </w:tcPr>
          <w:p w14:paraId="598F6A16" w14:textId="0721A682" w:rsidR="001E3E43" w:rsidRPr="002A1947" w:rsidRDefault="001E3E43" w:rsidP="001E3E43">
            <w:pPr>
              <w:ind w:right="-52" w:firstLine="119"/>
              <w:rPr>
                <w:rFonts w:ascii="Angsana New" w:hAnsi="Angsana New"/>
                <w:sz w:val="30"/>
                <w:szCs w:val="30"/>
              </w:rPr>
            </w:pPr>
            <w:r w:rsidRPr="00070776">
              <w:rPr>
                <w:rFonts w:ascii="Angsana New" w:hAnsi="Angsana New" w:hint="cs"/>
                <w:sz w:val="30"/>
                <w:szCs w:val="30"/>
                <w:cs/>
              </w:rPr>
              <w:t>เงินปันผลระหว่างกาล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ปี </w:t>
            </w: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40" w:type="dxa"/>
            <w:shd w:val="clear" w:color="auto" w:fill="auto"/>
          </w:tcPr>
          <w:p w14:paraId="6DE5AB0D" w14:textId="6D29728E" w:rsidR="001E3E43" w:rsidRPr="00070776" w:rsidRDefault="001E3E43" w:rsidP="001E3E43">
            <w:pPr>
              <w:tabs>
                <w:tab w:val="left" w:pos="540"/>
              </w:tabs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22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สิงหาคม </w:t>
            </w:r>
            <w:r>
              <w:rPr>
                <w:rFonts w:ascii="Angsana New" w:hAnsi="Angsana New"/>
                <w:sz w:val="30"/>
                <w:szCs w:val="30"/>
              </w:rPr>
              <w:t>25</w:t>
            </w:r>
            <w:r w:rsidR="00694B12" w:rsidRPr="00694B12"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350" w:type="dxa"/>
            <w:shd w:val="clear" w:color="auto" w:fill="auto"/>
          </w:tcPr>
          <w:p w14:paraId="1EE0027E" w14:textId="69A9A675" w:rsidR="001E3E43" w:rsidRPr="00070776" w:rsidRDefault="001E3E43" w:rsidP="001E3E43">
            <w:pPr>
              <w:tabs>
                <w:tab w:val="left" w:pos="540"/>
              </w:tabs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  <w:r w:rsidRPr="00070776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070776">
              <w:rPr>
                <w:rFonts w:ascii="Angsana New" w:hAnsi="Angsana New"/>
                <w:sz w:val="30"/>
                <w:szCs w:val="30"/>
              </w:rPr>
              <w:t>25</w:t>
            </w:r>
            <w:r w:rsidR="00694B12" w:rsidRPr="00694B12"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auto"/>
          </w:tcPr>
          <w:p w14:paraId="12CC5D7D" w14:textId="08094ACA" w:rsidR="001E3E43" w:rsidRPr="00070776" w:rsidRDefault="001E3E43" w:rsidP="001E3E43">
            <w:pPr>
              <w:tabs>
                <w:tab w:val="left" w:pos="540"/>
              </w:tabs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(0.0</w:t>
            </w:r>
            <w:r w:rsidR="00694B12" w:rsidRPr="00694B12"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452B435A" w14:textId="77777777" w:rsidR="001E3E43" w:rsidRPr="00070776" w:rsidRDefault="001E3E43" w:rsidP="001E3E43">
            <w:pPr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shd w:val="clear" w:color="auto" w:fill="auto"/>
          </w:tcPr>
          <w:p w14:paraId="27C39D5A" w14:textId="496A0D0E" w:rsidR="001E3E43" w:rsidRPr="00070776" w:rsidRDefault="001E3E43" w:rsidP="001E3E43">
            <w:pPr>
              <w:tabs>
                <w:tab w:val="left" w:pos="540"/>
              </w:tabs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(32,981)</w:t>
            </w:r>
          </w:p>
        </w:tc>
      </w:tr>
      <w:tr w:rsidR="001E3E43" w:rsidRPr="00070776" w14:paraId="67C59B40" w14:textId="77777777" w:rsidTr="00DD31B5">
        <w:tc>
          <w:tcPr>
            <w:tcW w:w="3168" w:type="dxa"/>
            <w:shd w:val="clear" w:color="auto" w:fill="auto"/>
          </w:tcPr>
          <w:p w14:paraId="20639A0F" w14:textId="0746FB56" w:rsidR="001E3E43" w:rsidRPr="00E34A55" w:rsidRDefault="001E3E43" w:rsidP="001E3E43">
            <w:pPr>
              <w:ind w:right="-52" w:firstLine="11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7077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เงินปันผลที่จ่ายเพิ่ม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ในปี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440" w:type="dxa"/>
            <w:shd w:val="clear" w:color="auto" w:fill="auto"/>
          </w:tcPr>
          <w:p w14:paraId="2819FB7B" w14:textId="77777777" w:rsidR="001E3E43" w:rsidRPr="00070776" w:rsidRDefault="001E3E43" w:rsidP="001E3E43">
            <w:pPr>
              <w:tabs>
                <w:tab w:val="left" w:pos="540"/>
              </w:tabs>
              <w:ind w:left="-108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07D162D9" w14:textId="77777777" w:rsidR="001E3E43" w:rsidRPr="00070776" w:rsidRDefault="001E3E43" w:rsidP="001E3E43">
            <w:pPr>
              <w:tabs>
                <w:tab w:val="left" w:pos="540"/>
              </w:tabs>
              <w:ind w:left="-122" w:right="-1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6C9C50D" w14:textId="0483A7E2" w:rsidR="001E3E43" w:rsidRPr="007D37EC" w:rsidRDefault="001E3E43" w:rsidP="001E3E43">
            <w:pPr>
              <w:tabs>
                <w:tab w:val="left" w:pos="540"/>
              </w:tabs>
              <w:ind w:left="-122" w:right="-1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0.17</w:t>
            </w:r>
          </w:p>
        </w:tc>
        <w:tc>
          <w:tcPr>
            <w:tcW w:w="236" w:type="dxa"/>
            <w:shd w:val="clear" w:color="auto" w:fill="auto"/>
          </w:tcPr>
          <w:p w14:paraId="05992944" w14:textId="77777777" w:rsidR="001E3E43" w:rsidRPr="007D37EC" w:rsidRDefault="001E3E43" w:rsidP="001E3E43">
            <w:pPr>
              <w:ind w:left="-156"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FD0C941" w14:textId="49CC3BC1" w:rsidR="001E3E43" w:rsidRPr="007D37EC" w:rsidRDefault="001E3E43" w:rsidP="001E3E43">
            <w:pPr>
              <w:tabs>
                <w:tab w:val="left" w:pos="540"/>
              </w:tabs>
              <w:ind w:left="-156"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90,489</w:t>
            </w:r>
          </w:p>
        </w:tc>
      </w:tr>
    </w:tbl>
    <w:p w14:paraId="22E1E1E2" w14:textId="77777777" w:rsidR="00A054F4" w:rsidRDefault="00A054F4" w:rsidP="00344305">
      <w:pPr>
        <w:tabs>
          <w:tab w:val="left" w:pos="540"/>
        </w:tabs>
        <w:jc w:val="both"/>
        <w:rPr>
          <w:rFonts w:ascii="Angsana New" w:hAnsi="Angsana New"/>
          <w:b/>
          <w:bCs/>
          <w:sz w:val="30"/>
          <w:szCs w:val="30"/>
        </w:rPr>
      </w:pPr>
    </w:p>
    <w:tbl>
      <w:tblPr>
        <w:tblW w:w="8766" w:type="dxa"/>
        <w:tblInd w:w="317" w:type="dxa"/>
        <w:tblLook w:val="04A0" w:firstRow="1" w:lastRow="0" w:firstColumn="1" w:lastColumn="0" w:noHBand="0" w:noVBand="1"/>
      </w:tblPr>
      <w:tblGrid>
        <w:gridCol w:w="3168"/>
        <w:gridCol w:w="1440"/>
        <w:gridCol w:w="1350"/>
        <w:gridCol w:w="1278"/>
        <w:gridCol w:w="236"/>
        <w:gridCol w:w="1294"/>
      </w:tblGrid>
      <w:tr w:rsidR="00382A9F" w:rsidRPr="00070776" w14:paraId="5B25FCD0" w14:textId="77777777" w:rsidTr="000C5111">
        <w:tc>
          <w:tcPr>
            <w:tcW w:w="3168" w:type="dxa"/>
            <w:shd w:val="clear" w:color="auto" w:fill="auto"/>
          </w:tcPr>
          <w:p w14:paraId="4EA369B3" w14:textId="15975579" w:rsidR="00382A9F" w:rsidRPr="002A1947" w:rsidRDefault="00382A9F" w:rsidP="00382A9F">
            <w:pPr>
              <w:ind w:right="-52" w:firstLine="119"/>
              <w:rPr>
                <w:rFonts w:ascii="Angsana New" w:hAnsi="Angsana New"/>
                <w:sz w:val="30"/>
                <w:szCs w:val="30"/>
              </w:rPr>
            </w:pPr>
            <w:r w:rsidRPr="00070776">
              <w:rPr>
                <w:rFonts w:ascii="Angsana New" w:hAnsi="Angsana New" w:hint="cs"/>
                <w:sz w:val="30"/>
                <w:szCs w:val="30"/>
                <w:cs/>
              </w:rPr>
              <w:t>เงินปันผลระหว่างกาล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ปี </w:t>
            </w: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40" w:type="dxa"/>
            <w:shd w:val="clear" w:color="auto" w:fill="auto"/>
          </w:tcPr>
          <w:p w14:paraId="6E1AE69E" w14:textId="23EB9631" w:rsidR="00382A9F" w:rsidRPr="00070776" w:rsidRDefault="00382A9F" w:rsidP="00382A9F">
            <w:pPr>
              <w:tabs>
                <w:tab w:val="left" w:pos="540"/>
              </w:tabs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15B78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Pr="0007077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A15B78">
              <w:rPr>
                <w:rFonts w:ascii="Angsana New" w:hAnsi="Angsana New" w:hint="cs"/>
                <w:sz w:val="30"/>
                <w:szCs w:val="30"/>
                <w:cs/>
              </w:rPr>
              <w:t>สิงหาคม</w:t>
            </w:r>
            <w:r w:rsidRPr="00070776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070776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350" w:type="dxa"/>
            <w:shd w:val="clear" w:color="auto" w:fill="auto"/>
          </w:tcPr>
          <w:p w14:paraId="190E3F80" w14:textId="7BD9DF5C" w:rsidR="00382A9F" w:rsidRPr="00070776" w:rsidRDefault="00382A9F" w:rsidP="00382A9F">
            <w:pPr>
              <w:tabs>
                <w:tab w:val="left" w:pos="540"/>
              </w:tabs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0776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  <w:r w:rsidRPr="00070776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070776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278" w:type="dxa"/>
            <w:shd w:val="clear" w:color="auto" w:fill="auto"/>
          </w:tcPr>
          <w:p w14:paraId="52A6CDF7" w14:textId="65D08ECD" w:rsidR="00382A9F" w:rsidRPr="00070776" w:rsidRDefault="00382A9F" w:rsidP="00382A9F">
            <w:pPr>
              <w:tabs>
                <w:tab w:val="left" w:pos="540"/>
              </w:tabs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0.06</w:t>
            </w:r>
          </w:p>
        </w:tc>
        <w:tc>
          <w:tcPr>
            <w:tcW w:w="236" w:type="dxa"/>
            <w:shd w:val="clear" w:color="auto" w:fill="auto"/>
          </w:tcPr>
          <w:p w14:paraId="64386CF9" w14:textId="77777777" w:rsidR="00382A9F" w:rsidRPr="00070776" w:rsidRDefault="00382A9F" w:rsidP="00382A9F">
            <w:pPr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63B96A0A" w14:textId="10648F37" w:rsidR="00382A9F" w:rsidRPr="00070776" w:rsidRDefault="00694B12" w:rsidP="00382A9F">
            <w:pPr>
              <w:tabs>
                <w:tab w:val="left" w:pos="540"/>
              </w:tabs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94B12">
              <w:rPr>
                <w:rFonts w:ascii="Angsana New" w:hAnsi="Angsana New"/>
                <w:sz w:val="30"/>
                <w:szCs w:val="30"/>
              </w:rPr>
              <w:t>32</w:t>
            </w:r>
            <w:r w:rsidR="00382A9F" w:rsidRPr="00181305">
              <w:rPr>
                <w:rFonts w:ascii="Angsana New" w:hAnsi="Angsana New"/>
                <w:sz w:val="30"/>
                <w:szCs w:val="30"/>
              </w:rPr>
              <w:t>,</w:t>
            </w:r>
            <w:r w:rsidRPr="00694B12">
              <w:rPr>
                <w:rFonts w:ascii="Angsana New" w:hAnsi="Angsana New"/>
                <w:sz w:val="30"/>
                <w:szCs w:val="30"/>
              </w:rPr>
              <w:t>981</w:t>
            </w:r>
          </w:p>
        </w:tc>
      </w:tr>
      <w:tr w:rsidR="00382A9F" w:rsidRPr="00070776" w14:paraId="1A851C1D" w14:textId="77777777" w:rsidTr="000C5111">
        <w:tc>
          <w:tcPr>
            <w:tcW w:w="3168" w:type="dxa"/>
            <w:shd w:val="clear" w:color="auto" w:fill="auto"/>
          </w:tcPr>
          <w:p w14:paraId="5B60A914" w14:textId="57D30A07" w:rsidR="00382A9F" w:rsidRPr="00070776" w:rsidRDefault="00382A9F" w:rsidP="00382A9F">
            <w:pPr>
              <w:ind w:right="-52" w:firstLine="119"/>
              <w:rPr>
                <w:rFonts w:ascii="Angsana New" w:hAnsi="Angsana New"/>
                <w:sz w:val="30"/>
                <w:szCs w:val="30"/>
                <w:cs/>
              </w:rPr>
            </w:pPr>
            <w:r w:rsidRPr="00070776">
              <w:rPr>
                <w:rFonts w:ascii="Angsana New" w:hAnsi="Angsana New" w:hint="cs"/>
                <w:sz w:val="30"/>
                <w:szCs w:val="30"/>
                <w:cs/>
              </w:rPr>
              <w:t>เงินปันผลประจำปี</w:t>
            </w:r>
            <w:r>
              <w:rPr>
                <w:rFonts w:ascii="Angsana New" w:hAnsi="Angsana New"/>
                <w:sz w:val="30"/>
                <w:szCs w:val="30"/>
              </w:rPr>
              <w:t xml:space="preserve"> 2561</w:t>
            </w:r>
          </w:p>
        </w:tc>
        <w:tc>
          <w:tcPr>
            <w:tcW w:w="1440" w:type="dxa"/>
            <w:shd w:val="clear" w:color="auto" w:fill="auto"/>
          </w:tcPr>
          <w:p w14:paraId="2643453A" w14:textId="3AD94CD3" w:rsidR="00382A9F" w:rsidRPr="00070776" w:rsidRDefault="00382A9F" w:rsidP="00382A9F">
            <w:pPr>
              <w:tabs>
                <w:tab w:val="left" w:pos="540"/>
              </w:tabs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0776">
              <w:rPr>
                <w:rFonts w:ascii="Angsana New" w:hAnsi="Angsana New"/>
                <w:sz w:val="30"/>
                <w:szCs w:val="30"/>
              </w:rPr>
              <w:t>2</w:t>
            </w:r>
            <w:r w:rsidRPr="00A15B78">
              <w:rPr>
                <w:rFonts w:ascii="Angsana New" w:hAnsi="Angsana New"/>
                <w:sz w:val="30"/>
                <w:szCs w:val="30"/>
              </w:rPr>
              <w:t>6</w:t>
            </w:r>
            <w:r w:rsidRPr="0007077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070776">
              <w:rPr>
                <w:rFonts w:ascii="Angsana New" w:hAnsi="Angsana New" w:hint="cs"/>
                <w:sz w:val="30"/>
                <w:szCs w:val="30"/>
                <w:cs/>
              </w:rPr>
              <w:t>เมษายน</w:t>
            </w:r>
            <w:r w:rsidRPr="00070776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070776">
              <w:rPr>
                <w:rFonts w:ascii="Angsana New" w:hAnsi="Angsana New"/>
                <w:sz w:val="30"/>
                <w:szCs w:val="30"/>
              </w:rPr>
              <w:t>256</w:t>
            </w:r>
            <w:r w:rsidRPr="00A15B78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350" w:type="dxa"/>
            <w:shd w:val="clear" w:color="auto" w:fill="auto"/>
          </w:tcPr>
          <w:p w14:paraId="7DC37731" w14:textId="661B621F" w:rsidR="00382A9F" w:rsidRPr="00070776" w:rsidRDefault="00382A9F" w:rsidP="00382A9F">
            <w:pPr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0776">
              <w:rPr>
                <w:rFonts w:ascii="Angsana New" w:hAnsi="Angsana New" w:hint="cs"/>
                <w:sz w:val="30"/>
                <w:szCs w:val="30"/>
                <w:cs/>
              </w:rPr>
              <w:t>พฤษภาคม</w:t>
            </w:r>
            <w:r w:rsidRPr="00070776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070776">
              <w:rPr>
                <w:rFonts w:ascii="Angsana New" w:hAnsi="Angsana New"/>
                <w:sz w:val="30"/>
                <w:szCs w:val="30"/>
              </w:rPr>
              <w:t>256</w:t>
            </w:r>
            <w:r w:rsidRPr="00A15B78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278" w:type="dxa"/>
            <w:shd w:val="clear" w:color="auto" w:fill="auto"/>
          </w:tcPr>
          <w:p w14:paraId="4EC08AAF" w14:textId="0CA3AF27" w:rsidR="00382A9F" w:rsidRPr="00070776" w:rsidRDefault="00382A9F" w:rsidP="00382A9F">
            <w:pPr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0776">
              <w:rPr>
                <w:rFonts w:ascii="Angsana New" w:hAnsi="Angsana New"/>
                <w:sz w:val="30"/>
                <w:szCs w:val="30"/>
              </w:rPr>
              <w:t>0.</w:t>
            </w:r>
            <w:r w:rsidRPr="00A15B78">
              <w:rPr>
                <w:rFonts w:ascii="Angsana New" w:hAnsi="Angsana New"/>
                <w:sz w:val="30"/>
                <w:szCs w:val="30"/>
              </w:rPr>
              <w:t>16</w:t>
            </w:r>
          </w:p>
        </w:tc>
        <w:tc>
          <w:tcPr>
            <w:tcW w:w="236" w:type="dxa"/>
            <w:shd w:val="clear" w:color="auto" w:fill="auto"/>
          </w:tcPr>
          <w:p w14:paraId="4B954D64" w14:textId="77777777" w:rsidR="00382A9F" w:rsidRPr="00070776" w:rsidRDefault="00382A9F" w:rsidP="00382A9F">
            <w:pPr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39C6CBCC" w14:textId="06CE3688" w:rsidR="00382A9F" w:rsidRPr="00070776" w:rsidRDefault="00382A9F" w:rsidP="00382A9F">
            <w:pPr>
              <w:tabs>
                <w:tab w:val="left" w:pos="540"/>
              </w:tabs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15B78">
              <w:rPr>
                <w:rFonts w:ascii="Angsana New" w:hAnsi="Angsana New"/>
                <w:sz w:val="30"/>
                <w:szCs w:val="30"/>
              </w:rPr>
              <w:t>85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A15B78">
              <w:rPr>
                <w:rFonts w:ascii="Angsana New" w:hAnsi="Angsana New"/>
                <w:sz w:val="30"/>
                <w:szCs w:val="30"/>
              </w:rPr>
              <w:t>72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382A9F" w:rsidRPr="00070776" w14:paraId="7F6B1922" w14:textId="77777777" w:rsidTr="000C5111">
        <w:tc>
          <w:tcPr>
            <w:tcW w:w="3168" w:type="dxa"/>
            <w:shd w:val="clear" w:color="auto" w:fill="auto"/>
          </w:tcPr>
          <w:p w14:paraId="7F94578D" w14:textId="3F58D51E" w:rsidR="00382A9F" w:rsidRPr="002A1947" w:rsidRDefault="00382A9F" w:rsidP="00382A9F">
            <w:pPr>
              <w:ind w:right="-52" w:firstLine="119"/>
              <w:rPr>
                <w:rFonts w:ascii="Angsana New" w:hAnsi="Angsana New"/>
                <w:sz w:val="30"/>
                <w:szCs w:val="30"/>
              </w:rPr>
            </w:pPr>
            <w:r w:rsidRPr="00070776">
              <w:rPr>
                <w:rFonts w:ascii="Angsana New" w:hAnsi="Angsana New" w:hint="cs"/>
                <w:sz w:val="30"/>
                <w:szCs w:val="30"/>
                <w:cs/>
              </w:rPr>
              <w:t>เงินปันผลระหว่างกาล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ปี </w:t>
            </w: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440" w:type="dxa"/>
            <w:shd w:val="clear" w:color="auto" w:fill="auto"/>
          </w:tcPr>
          <w:p w14:paraId="78EFC650" w14:textId="41389150" w:rsidR="00382A9F" w:rsidRPr="00070776" w:rsidRDefault="00382A9F" w:rsidP="00382A9F">
            <w:pPr>
              <w:tabs>
                <w:tab w:val="left" w:pos="540"/>
              </w:tabs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15B78">
              <w:rPr>
                <w:rFonts w:ascii="Angsana New" w:hAnsi="Angsana New"/>
                <w:sz w:val="30"/>
                <w:szCs w:val="30"/>
              </w:rPr>
              <w:t>14</w:t>
            </w:r>
            <w:r w:rsidRPr="0007077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A15B78">
              <w:rPr>
                <w:rFonts w:ascii="Angsana New" w:hAnsi="Angsana New" w:hint="cs"/>
                <w:sz w:val="30"/>
                <w:szCs w:val="30"/>
                <w:cs/>
              </w:rPr>
              <w:t>สิงหาคม</w:t>
            </w:r>
            <w:r w:rsidRPr="00070776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070776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350" w:type="dxa"/>
            <w:shd w:val="clear" w:color="auto" w:fill="auto"/>
          </w:tcPr>
          <w:p w14:paraId="2197E247" w14:textId="4C52F0DD" w:rsidR="00382A9F" w:rsidRPr="00070776" w:rsidRDefault="00382A9F" w:rsidP="00382A9F">
            <w:pPr>
              <w:tabs>
                <w:tab w:val="left" w:pos="540"/>
              </w:tabs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0776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  <w:r w:rsidRPr="00070776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070776">
              <w:rPr>
                <w:rFonts w:ascii="Angsana New" w:hAnsi="Angsana New"/>
                <w:sz w:val="30"/>
                <w:szCs w:val="30"/>
              </w:rPr>
              <w:t>256</w:t>
            </w:r>
            <w:r w:rsidRPr="00A15B78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auto"/>
          </w:tcPr>
          <w:p w14:paraId="5AD070F8" w14:textId="058CE92E" w:rsidR="00382A9F" w:rsidRPr="00070776" w:rsidRDefault="00382A9F" w:rsidP="00382A9F">
            <w:pPr>
              <w:tabs>
                <w:tab w:val="left" w:pos="540"/>
              </w:tabs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15B78">
              <w:rPr>
                <w:rFonts w:ascii="Angsana New" w:hAnsi="Angsana New"/>
                <w:sz w:val="30"/>
                <w:szCs w:val="30"/>
              </w:rPr>
              <w:t>(</w:t>
            </w:r>
            <w:r w:rsidRPr="00070776">
              <w:rPr>
                <w:rFonts w:ascii="Angsana New" w:hAnsi="Angsana New"/>
                <w:sz w:val="30"/>
                <w:szCs w:val="30"/>
              </w:rPr>
              <w:t>0.0</w:t>
            </w:r>
            <w:r w:rsidRPr="00A15B78">
              <w:rPr>
                <w:rFonts w:ascii="Angsana New" w:hAnsi="Angsana New"/>
                <w:sz w:val="30"/>
                <w:szCs w:val="30"/>
              </w:rPr>
              <w:t>8)</w:t>
            </w:r>
          </w:p>
        </w:tc>
        <w:tc>
          <w:tcPr>
            <w:tcW w:w="236" w:type="dxa"/>
            <w:shd w:val="clear" w:color="auto" w:fill="auto"/>
          </w:tcPr>
          <w:p w14:paraId="098AB642" w14:textId="77777777" w:rsidR="00382A9F" w:rsidRPr="00070776" w:rsidRDefault="00382A9F" w:rsidP="00382A9F">
            <w:pPr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shd w:val="clear" w:color="auto" w:fill="auto"/>
          </w:tcPr>
          <w:p w14:paraId="297EC57D" w14:textId="15A09E25" w:rsidR="00382A9F" w:rsidRPr="00070776" w:rsidRDefault="00382A9F" w:rsidP="00382A9F">
            <w:pPr>
              <w:tabs>
                <w:tab w:val="left" w:pos="540"/>
              </w:tabs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15B78">
              <w:rPr>
                <w:rFonts w:ascii="Angsana New" w:hAnsi="Angsana New"/>
                <w:sz w:val="30"/>
                <w:szCs w:val="30"/>
              </w:rPr>
              <w:t>(4</w:t>
            </w:r>
            <w:r w:rsidRPr="00070776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A15B78">
              <w:rPr>
                <w:rFonts w:ascii="Angsana New" w:hAnsi="Angsana New"/>
                <w:sz w:val="30"/>
                <w:szCs w:val="30"/>
              </w:rPr>
              <w:t>7</w:t>
            </w:r>
            <w:r>
              <w:rPr>
                <w:rFonts w:ascii="Angsana New" w:hAnsi="Angsana New"/>
                <w:sz w:val="30"/>
                <w:szCs w:val="30"/>
              </w:rPr>
              <w:t>48</w:t>
            </w:r>
            <w:r w:rsidRPr="00A15B78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382A9F" w:rsidRPr="00070776" w14:paraId="37371E05" w14:textId="77777777" w:rsidTr="000C5111">
        <w:tc>
          <w:tcPr>
            <w:tcW w:w="3168" w:type="dxa"/>
            <w:shd w:val="clear" w:color="auto" w:fill="auto"/>
          </w:tcPr>
          <w:p w14:paraId="4AB02D8E" w14:textId="19FFC370" w:rsidR="00382A9F" w:rsidRPr="00E34A55" w:rsidRDefault="00382A9F" w:rsidP="00382A9F">
            <w:pPr>
              <w:ind w:right="-52" w:firstLine="11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7077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เงินปันผลที่จ่ายเพิ่ม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ในปี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1440" w:type="dxa"/>
            <w:shd w:val="clear" w:color="auto" w:fill="auto"/>
          </w:tcPr>
          <w:p w14:paraId="63D07255" w14:textId="77777777" w:rsidR="00382A9F" w:rsidRPr="00070776" w:rsidRDefault="00382A9F" w:rsidP="00382A9F">
            <w:pPr>
              <w:tabs>
                <w:tab w:val="left" w:pos="540"/>
              </w:tabs>
              <w:ind w:left="-108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4EBF073C" w14:textId="77777777" w:rsidR="00382A9F" w:rsidRPr="00070776" w:rsidRDefault="00382A9F" w:rsidP="00382A9F">
            <w:pPr>
              <w:tabs>
                <w:tab w:val="left" w:pos="540"/>
              </w:tabs>
              <w:ind w:left="-122" w:right="-1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1857944" w14:textId="131A1457" w:rsidR="00382A9F" w:rsidRPr="00070776" w:rsidRDefault="00382A9F" w:rsidP="00382A9F">
            <w:pPr>
              <w:tabs>
                <w:tab w:val="left" w:pos="540"/>
              </w:tabs>
              <w:ind w:left="-122" w:right="-1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D37EC">
              <w:rPr>
                <w:rFonts w:ascii="Angsana New" w:hAnsi="Angsana New"/>
                <w:b/>
                <w:bCs/>
                <w:sz w:val="30"/>
                <w:szCs w:val="30"/>
              </w:rPr>
              <w:t>0.14</w:t>
            </w:r>
          </w:p>
        </w:tc>
        <w:tc>
          <w:tcPr>
            <w:tcW w:w="236" w:type="dxa"/>
            <w:shd w:val="clear" w:color="auto" w:fill="auto"/>
          </w:tcPr>
          <w:p w14:paraId="4889F1D4" w14:textId="77777777" w:rsidR="00382A9F" w:rsidRPr="00070776" w:rsidRDefault="00382A9F" w:rsidP="00382A9F">
            <w:pPr>
              <w:ind w:left="-156"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F0F40D5" w14:textId="7455F609" w:rsidR="00382A9F" w:rsidRPr="00070776" w:rsidRDefault="00382A9F" w:rsidP="00382A9F">
            <w:pPr>
              <w:tabs>
                <w:tab w:val="left" w:pos="540"/>
              </w:tabs>
              <w:ind w:left="-156"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D37EC">
              <w:rPr>
                <w:rFonts w:ascii="Angsana New" w:hAnsi="Angsana New"/>
                <w:b/>
                <w:bCs/>
                <w:sz w:val="30"/>
                <w:szCs w:val="30"/>
              </w:rPr>
              <w:t>76,955</w:t>
            </w:r>
          </w:p>
        </w:tc>
      </w:tr>
    </w:tbl>
    <w:p w14:paraId="58877C5B" w14:textId="77777777" w:rsidR="003C004A" w:rsidRDefault="003C004A" w:rsidP="00344305">
      <w:pPr>
        <w:ind w:left="547" w:hanging="54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4346D39C" w14:textId="30603C47" w:rsidR="0030398F" w:rsidRPr="00E81B6D" w:rsidRDefault="006B1BE8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hanging="54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E81B6D">
        <w:rPr>
          <w:rFonts w:asciiTheme="majorBidi" w:hAnsiTheme="majorBidi" w:cstheme="majorBidi"/>
          <w:b/>
          <w:bCs/>
          <w:sz w:val="30"/>
          <w:szCs w:val="30"/>
        </w:rPr>
        <w:t>2</w:t>
      </w:r>
      <w:r w:rsidR="00866F6C">
        <w:rPr>
          <w:rFonts w:asciiTheme="majorBidi" w:hAnsiTheme="majorBidi" w:cstheme="majorBidi"/>
          <w:b/>
          <w:bCs/>
          <w:sz w:val="30"/>
          <w:szCs w:val="30"/>
        </w:rPr>
        <w:t>7</w:t>
      </w:r>
      <w:r w:rsidR="0030398F" w:rsidRPr="00E81B6D">
        <w:rPr>
          <w:rFonts w:asciiTheme="majorBidi" w:hAnsiTheme="majorBidi" w:cstheme="majorBidi"/>
          <w:b/>
          <w:bCs/>
          <w:sz w:val="30"/>
          <w:szCs w:val="30"/>
          <w:cs/>
        </w:rPr>
        <w:tab/>
      </w:r>
      <w:r w:rsidR="007711E0" w:rsidRPr="00E81B6D">
        <w:rPr>
          <w:rFonts w:asciiTheme="majorBidi" w:hAnsiTheme="majorBidi" w:cstheme="majorBidi"/>
          <w:b/>
          <w:bCs/>
          <w:sz w:val="30"/>
          <w:szCs w:val="30"/>
          <w:cs/>
        </w:rPr>
        <w:t>เครื่องมือทางการเงิน</w:t>
      </w:r>
    </w:p>
    <w:p w14:paraId="0F30DBAB" w14:textId="77777777" w:rsidR="0030398F" w:rsidRPr="00E81B6D" w:rsidRDefault="0030398F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hanging="54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10FA5C1F" w14:textId="11FC7847" w:rsidR="00C907CA" w:rsidRDefault="00C907CA" w:rsidP="00D045AE">
      <w:pPr>
        <w:pStyle w:val="ListParagraph"/>
        <w:numPr>
          <w:ilvl w:val="0"/>
          <w:numId w:val="3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13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71775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มูลค่าตามบัญชี</w:t>
      </w:r>
      <w:r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และมูลค่ายุติธรรม</w:t>
      </w:r>
    </w:p>
    <w:p w14:paraId="1D9EF5A4" w14:textId="1F6B7156" w:rsidR="00C907CA" w:rsidRDefault="00C907CA" w:rsidP="00C907C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77E7AB22" w14:textId="73515A35" w:rsidR="00C907CA" w:rsidRPr="00717753" w:rsidRDefault="00C907CA" w:rsidP="00C907C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มูลค่ายุติธรรมสำหรับสินทรัพย์ทางการเงินและหนี้สินทางการเงินที่วัดมูลค่าด้วยราคาทุนตัดจำหน่ายมีมูลค่าตามบัญชีใกล้</w:t>
      </w:r>
      <w:r w:rsidR="00EF4F63">
        <w:rPr>
          <w:rFonts w:asciiTheme="majorBidi" w:hAnsiTheme="majorBidi" w:cstheme="majorBidi" w:hint="cs"/>
          <w:sz w:val="30"/>
          <w:szCs w:val="30"/>
          <w:cs/>
        </w:rPr>
        <w:t>เคียงกับมูลค่ายุติธรรมอย่างสมเหตุสมผล</w:t>
      </w:r>
    </w:p>
    <w:p w14:paraId="692083C1" w14:textId="77777777" w:rsidR="00C907CA" w:rsidRPr="00C907CA" w:rsidRDefault="00C907CA" w:rsidP="0071775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6067FA59" w14:textId="030925C3" w:rsidR="0030398F" w:rsidRPr="00D045AE" w:rsidRDefault="0030398F" w:rsidP="00D045AE">
      <w:pPr>
        <w:pStyle w:val="ListParagraph"/>
        <w:numPr>
          <w:ilvl w:val="0"/>
          <w:numId w:val="3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13"/>
        <w:jc w:val="thaiDistribute"/>
        <w:rPr>
          <w:rFonts w:asciiTheme="majorBidi" w:hAnsiTheme="majorBidi" w:cstheme="majorBidi"/>
          <w:b/>
          <w:bCs/>
          <w:i/>
          <w:iCs/>
          <w:color w:val="0000FF"/>
          <w:sz w:val="30"/>
          <w:szCs w:val="30"/>
        </w:rPr>
      </w:pPr>
      <w:r w:rsidRPr="00D045AE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นโยบายการจัดการความเสี่ยงทางด้านการเงิน</w:t>
      </w:r>
    </w:p>
    <w:p w14:paraId="1289CC75" w14:textId="1AAD5069" w:rsidR="00D045AE" w:rsidRDefault="00D045AE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5DE4CCD8" w14:textId="73BDAA6A" w:rsidR="00D045AE" w:rsidRPr="007447F5" w:rsidRDefault="00D045AE" w:rsidP="00D045AE">
      <w:pPr>
        <w:ind w:left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7447F5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 xml:space="preserve">กรอบการบริหารจัดการความเสี่ยง </w:t>
      </w:r>
    </w:p>
    <w:p w14:paraId="2D935189" w14:textId="77777777" w:rsidR="00D045AE" w:rsidRPr="007447F5" w:rsidRDefault="00D045AE" w:rsidP="00D045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07ABD129" w14:textId="34ECAB6D" w:rsidR="00D045AE" w:rsidRPr="007447F5" w:rsidRDefault="00D045AE" w:rsidP="00D045AE">
      <w:pPr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7447F5">
        <w:rPr>
          <w:rFonts w:asciiTheme="majorBidi" w:hAnsiTheme="majorBidi" w:cstheme="majorBidi" w:hint="cs"/>
          <w:sz w:val="30"/>
          <w:szCs w:val="30"/>
          <w:cs/>
        </w:rPr>
        <w:t>คณะกรรมการบริษัทของกลุ่มบริษัทมีความรับผิดชอบโดยรวมในการจัดให้มีและการควบคุมกรอบการบริหารความเสี่ยงของกลุ่มบริษัท</w:t>
      </w:r>
      <w:r w:rsidRPr="007447F5">
        <w:rPr>
          <w:rFonts w:asciiTheme="majorBidi" w:hAnsiTheme="majorBidi" w:cstheme="majorBidi" w:hint="cs"/>
          <w:sz w:val="30"/>
          <w:szCs w:val="30"/>
        </w:rPr>
        <w:t xml:space="preserve"> </w:t>
      </w:r>
      <w:r w:rsidRPr="007447F5">
        <w:rPr>
          <w:rFonts w:asciiTheme="majorBidi" w:hAnsiTheme="majorBidi" w:cstheme="majorBidi" w:hint="cs"/>
          <w:sz w:val="30"/>
          <w:szCs w:val="30"/>
          <w:cs/>
        </w:rPr>
        <w:t>คณะกรรมการบริษัทจัดตั้งคณะกรรมการบริหารความเสี่ยงซึ่งรับผิดชอบในการพัฒนาและติดตามนโยบายการบริหารความเสี่ยงของกลุ่มบริษัท คณะกรรมการบริหารความเสี่ยงจะรายงานการดำเนินการดังกล่าวต่อคณะกรรมการบริษัทอย่างสม่ำเสมอ</w:t>
      </w:r>
    </w:p>
    <w:p w14:paraId="0B0101A5" w14:textId="3F8FD789" w:rsidR="00D045AE" w:rsidRPr="007447F5" w:rsidRDefault="00D045AE" w:rsidP="00D045AE">
      <w:pPr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7447F5">
        <w:rPr>
          <w:rFonts w:asciiTheme="majorBidi" w:hAnsiTheme="majorBidi" w:cstheme="majorBidi" w:hint="cs"/>
          <w:sz w:val="30"/>
          <w:szCs w:val="30"/>
          <w:cs/>
        </w:rPr>
        <w:t>นโยบายการบริหารความเสี่ยงของกลุ่มบริษัทจัดทำขึ้นเพื่อระบุและวิเคราะห์ความเสี่ยงที่กลุ่มบริษัทเผชิญเพื่อกำหนดระดับความเสี่ยงที่เหมาะสม รวมถึงควบคุมและติดตามความเสี่ยงให้อยู่ในระดับที่ยอมรับได้ นโยบายและระบบการบริหารความเสี่ยงได้รับการทบทวนอย่างสม่ำเสมอเพื่อให้สะท้อนการเปลี่ยนแปลงของสภาวการณ์ในตลาดและการดำเนินงานของกลุ่มบริษัท</w:t>
      </w:r>
      <w:r w:rsidRPr="007447F5">
        <w:rPr>
          <w:rFonts w:asciiTheme="majorBidi" w:hAnsiTheme="majorBidi" w:cstheme="majorBidi" w:hint="cs"/>
          <w:sz w:val="30"/>
          <w:szCs w:val="30"/>
        </w:rPr>
        <w:t xml:space="preserve"> </w:t>
      </w:r>
      <w:r w:rsidRPr="007447F5">
        <w:rPr>
          <w:rFonts w:asciiTheme="majorBidi" w:hAnsiTheme="majorBidi" w:cstheme="majorBidi" w:hint="cs"/>
          <w:sz w:val="30"/>
          <w:szCs w:val="30"/>
          <w:cs/>
        </w:rPr>
        <w:t>กลุ่มบริษัทมีเป้าหมายในการรักษาสภาพแวดล้อมการควบคุมให้เป็นระเบียบและมีประสิทธิผลโดยจัดให้มีการฝึกอบรมและกำหนดมาตรฐานและขั้นตอนในการบริหารเพื่อให้พนักงานทั้งหมดเข้าใจถึงบทบาทและภาระหน้าที่ของตน</w:t>
      </w:r>
    </w:p>
    <w:p w14:paraId="40A8CB8B" w14:textId="77777777" w:rsidR="00D045AE" w:rsidRPr="007447F5" w:rsidRDefault="00D045AE" w:rsidP="00D045AE">
      <w:pPr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</w:p>
    <w:p w14:paraId="55A6031B" w14:textId="4BDF2408" w:rsidR="00D045AE" w:rsidRPr="007447F5" w:rsidRDefault="00D045AE" w:rsidP="00B25859">
      <w:pPr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7447F5">
        <w:rPr>
          <w:rFonts w:asciiTheme="majorBidi" w:hAnsiTheme="majorBidi" w:cstheme="majorBidi" w:hint="cs"/>
          <w:sz w:val="30"/>
          <w:szCs w:val="30"/>
          <w:cs/>
        </w:rPr>
        <w:t>คณะกรรมการตรวจสอบของกลุ่มบริษัทกำกับดูแลว่าผู้บริหารมีการติดตามการปฏิบัติตามวิธีปฏิบัติและนโยบายการบริหารความเสี่ยงและทบทวนความเพียงพอของกรอบการบริหารความเสี่ยงให้สอดคล้องกับความเสี่ยงที่กลุ่มบริษัทเผชิญอยู่ คณะกรรมการตรวจสอบของกลุ่มบริษัทกำกับดูแลโดยผ่านทางผู้ตรวจสอบภายใน ผู้ตรวจสอบภายในทำหน้าที่ในการทบทวนการควบคุมและวิธีการปฏิบัติในการบริหารความเสี่ยงอย่างสม่ำเสมอและในกรณีพิเศษและจะรายงานผลที่ได้ต่อคณะกรรมการตรวจสอบ</w:t>
      </w:r>
    </w:p>
    <w:p w14:paraId="756E59A6" w14:textId="77777777" w:rsidR="00866F6C" w:rsidRPr="007447F5" w:rsidRDefault="00866F6C" w:rsidP="00B25859">
      <w:pPr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</w:p>
    <w:p w14:paraId="71D9BC29" w14:textId="26CFFA4C" w:rsidR="00D045AE" w:rsidRPr="007447F5" w:rsidRDefault="00D045AE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7447F5">
        <w:rPr>
          <w:rFonts w:asciiTheme="majorBidi" w:hAnsiTheme="majorBidi" w:cstheme="majorBidi"/>
          <w:b/>
          <w:bCs/>
          <w:i/>
          <w:iCs/>
          <w:sz w:val="30"/>
          <w:szCs w:val="30"/>
        </w:rPr>
        <w:t>(</w:t>
      </w:r>
      <w:r w:rsidR="00093D89" w:rsidRPr="007447F5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ข</w:t>
      </w:r>
      <w:r w:rsidRPr="007447F5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.1) </w:t>
      </w:r>
      <w:r w:rsidRPr="007447F5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ความเสี่ยงด้านเครดิต</w:t>
      </w:r>
    </w:p>
    <w:p w14:paraId="5DB12D73" w14:textId="21E55666" w:rsidR="00D045AE" w:rsidRPr="007447F5" w:rsidRDefault="00D045AE" w:rsidP="00D045A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547"/>
        <w:jc w:val="thaiDistribute"/>
        <w:rPr>
          <w:rFonts w:ascii="Angsana New" w:hAnsi="Angsana New"/>
          <w:sz w:val="30"/>
          <w:szCs w:val="30"/>
        </w:rPr>
      </w:pPr>
    </w:p>
    <w:p w14:paraId="76305221" w14:textId="468ED937" w:rsidR="005E6444" w:rsidRPr="00717753" w:rsidRDefault="005E6444" w:rsidP="00717753">
      <w:pPr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717753">
        <w:rPr>
          <w:rFonts w:asciiTheme="majorBidi" w:hAnsiTheme="majorBidi" w:cstheme="majorBidi"/>
          <w:sz w:val="30"/>
          <w:szCs w:val="30"/>
          <w:cs/>
        </w:rPr>
        <w:t>ความเสี่ยงด้านเครดิตเป็นความเสี่ยงจากการสูญเสียทางการเงินของกลุ่มบริษัทหากลูกค้าหรือคู่สัญญาตามเครื่องมือทางการเงินไม่สามารถปฏิบัติตามภาระผูกพันตามสัญญา ซึ่งโดยส่วนใหญ่เกิดจากลูกหนี้ที่เป็นลูกค้า</w:t>
      </w:r>
    </w:p>
    <w:p w14:paraId="30FAD5B5" w14:textId="77777777" w:rsidR="005E6444" w:rsidRPr="007447F5" w:rsidRDefault="005E6444" w:rsidP="00D045A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547"/>
        <w:jc w:val="thaiDistribute"/>
        <w:rPr>
          <w:rFonts w:ascii="Angsana New" w:hAnsi="Angsana New"/>
          <w:sz w:val="30"/>
          <w:szCs w:val="30"/>
        </w:rPr>
      </w:pPr>
    </w:p>
    <w:p w14:paraId="5E98D644" w14:textId="35562614" w:rsidR="00D045AE" w:rsidRPr="007447F5" w:rsidRDefault="00D045AE" w:rsidP="00D045AE">
      <w:pPr>
        <w:ind w:left="900"/>
        <w:jc w:val="thaiDistribute"/>
        <w:rPr>
          <w:rFonts w:asciiTheme="majorBidi" w:hAnsiTheme="majorBidi" w:cstheme="majorBidi"/>
          <w:sz w:val="30"/>
          <w:szCs w:val="30"/>
          <w:shd w:val="clear" w:color="auto" w:fill="E0E0E0"/>
        </w:rPr>
      </w:pPr>
      <w:r w:rsidRPr="007447F5">
        <w:rPr>
          <w:rFonts w:asciiTheme="majorBidi" w:hAnsiTheme="majorBidi" w:cstheme="majorBidi" w:hint="cs"/>
          <w:sz w:val="30"/>
          <w:szCs w:val="30"/>
          <w:cs/>
        </w:rPr>
        <w:t>ความเสี่ยงด้านเครดิตเป็นความเสี่ยงจากการสูญเสียทางการเงินของกลุ่มบริษัท หากลูกค้าหรือคู่สัญญาตามเครื่องมือทางการเงินไม่สามารถปฏิบัติตามภาระผูกพันตามสัญญา ซึ่งโดยส่วนใหญ่เกิดจากลูกหนี้ที่เป็นลูกค้าของกลุ่มบริษัท</w:t>
      </w:r>
    </w:p>
    <w:p w14:paraId="213970C3" w14:textId="26137A0F" w:rsidR="00D045AE" w:rsidRDefault="00D045AE" w:rsidP="00D045AE">
      <w:pPr>
        <w:ind w:left="900"/>
        <w:jc w:val="thaiDistribute"/>
        <w:rPr>
          <w:rFonts w:asciiTheme="majorBidi" w:hAnsiTheme="majorBidi" w:cstheme="majorBidi"/>
          <w:sz w:val="30"/>
          <w:szCs w:val="30"/>
        </w:rPr>
      </w:pPr>
    </w:p>
    <w:p w14:paraId="543E672B" w14:textId="7908AEAA" w:rsidR="00BE579B" w:rsidRDefault="00BE579B" w:rsidP="00D045AE">
      <w:pPr>
        <w:ind w:left="900"/>
        <w:jc w:val="thaiDistribute"/>
        <w:rPr>
          <w:rFonts w:asciiTheme="majorBidi" w:hAnsiTheme="majorBidi" w:cstheme="majorBidi"/>
          <w:sz w:val="30"/>
          <w:szCs w:val="30"/>
        </w:rPr>
      </w:pPr>
    </w:p>
    <w:p w14:paraId="5D21ABFD" w14:textId="6FCFE90A" w:rsidR="00BE579B" w:rsidRDefault="00BE579B" w:rsidP="00D045AE">
      <w:pPr>
        <w:ind w:left="900"/>
        <w:jc w:val="thaiDistribute"/>
        <w:rPr>
          <w:rFonts w:asciiTheme="majorBidi" w:hAnsiTheme="majorBidi" w:cstheme="majorBidi"/>
          <w:sz w:val="30"/>
          <w:szCs w:val="30"/>
        </w:rPr>
      </w:pPr>
    </w:p>
    <w:p w14:paraId="162C2690" w14:textId="36D01497" w:rsidR="00BE579B" w:rsidRDefault="00BE579B" w:rsidP="00D045AE">
      <w:pPr>
        <w:ind w:left="900"/>
        <w:jc w:val="thaiDistribute"/>
        <w:rPr>
          <w:rFonts w:asciiTheme="majorBidi" w:hAnsiTheme="majorBidi" w:cstheme="majorBidi"/>
          <w:sz w:val="30"/>
          <w:szCs w:val="30"/>
        </w:rPr>
      </w:pPr>
    </w:p>
    <w:p w14:paraId="67B2BA1F" w14:textId="4E9B2C39" w:rsidR="00BE579B" w:rsidRDefault="00BE579B" w:rsidP="00D045AE">
      <w:pPr>
        <w:ind w:left="900"/>
        <w:jc w:val="thaiDistribute"/>
        <w:rPr>
          <w:rFonts w:asciiTheme="majorBidi" w:hAnsiTheme="majorBidi" w:cstheme="majorBidi"/>
          <w:sz w:val="30"/>
          <w:szCs w:val="30"/>
        </w:rPr>
      </w:pPr>
    </w:p>
    <w:p w14:paraId="31FC754D" w14:textId="3D2CE8B5" w:rsidR="00BE579B" w:rsidRDefault="00BE579B" w:rsidP="00D045AE">
      <w:pPr>
        <w:ind w:left="900"/>
        <w:jc w:val="thaiDistribute"/>
        <w:rPr>
          <w:rFonts w:asciiTheme="majorBidi" w:hAnsiTheme="majorBidi" w:cstheme="majorBidi"/>
          <w:sz w:val="30"/>
          <w:szCs w:val="30"/>
        </w:rPr>
      </w:pPr>
    </w:p>
    <w:p w14:paraId="7EE84A82" w14:textId="307F4681" w:rsidR="00BE579B" w:rsidRDefault="00BE579B" w:rsidP="00D045AE">
      <w:pPr>
        <w:ind w:left="900"/>
        <w:jc w:val="thaiDistribute"/>
        <w:rPr>
          <w:rFonts w:asciiTheme="majorBidi" w:hAnsiTheme="majorBidi" w:cstheme="majorBidi"/>
          <w:sz w:val="30"/>
          <w:szCs w:val="30"/>
        </w:rPr>
      </w:pPr>
    </w:p>
    <w:p w14:paraId="1DC07E49" w14:textId="7CB96B91" w:rsidR="00BE579B" w:rsidRDefault="00BE579B" w:rsidP="00D045AE">
      <w:pPr>
        <w:ind w:left="900"/>
        <w:jc w:val="thaiDistribute"/>
        <w:rPr>
          <w:rFonts w:asciiTheme="majorBidi" w:hAnsiTheme="majorBidi" w:cstheme="majorBidi"/>
          <w:sz w:val="30"/>
          <w:szCs w:val="30"/>
        </w:rPr>
      </w:pPr>
    </w:p>
    <w:p w14:paraId="70608A97" w14:textId="42B1B8DE" w:rsidR="00BE579B" w:rsidRDefault="00BE579B" w:rsidP="00D045AE">
      <w:pPr>
        <w:ind w:left="900"/>
        <w:jc w:val="thaiDistribute"/>
        <w:rPr>
          <w:rFonts w:asciiTheme="majorBidi" w:hAnsiTheme="majorBidi" w:cstheme="majorBidi"/>
          <w:sz w:val="30"/>
          <w:szCs w:val="30"/>
        </w:rPr>
      </w:pPr>
    </w:p>
    <w:p w14:paraId="370DF9C9" w14:textId="2E346565" w:rsidR="00BE579B" w:rsidRDefault="00BE579B" w:rsidP="00D045AE">
      <w:pPr>
        <w:ind w:left="900"/>
        <w:jc w:val="thaiDistribute"/>
        <w:rPr>
          <w:rFonts w:asciiTheme="majorBidi" w:hAnsiTheme="majorBidi" w:cstheme="majorBidi"/>
          <w:sz w:val="30"/>
          <w:szCs w:val="30"/>
        </w:rPr>
      </w:pPr>
    </w:p>
    <w:p w14:paraId="1AABD9FD" w14:textId="77777777" w:rsidR="00BE579B" w:rsidRPr="007447F5" w:rsidRDefault="00BE579B" w:rsidP="00D045AE">
      <w:pPr>
        <w:ind w:left="900"/>
        <w:jc w:val="thaiDistribute"/>
        <w:rPr>
          <w:rFonts w:asciiTheme="majorBidi" w:hAnsiTheme="majorBidi" w:cstheme="majorBidi"/>
          <w:sz w:val="30"/>
          <w:szCs w:val="30"/>
        </w:rPr>
      </w:pPr>
    </w:p>
    <w:p w14:paraId="60186419" w14:textId="16590624" w:rsidR="00BD39E5" w:rsidRPr="007447F5" w:rsidRDefault="00BD39E5" w:rsidP="00093D89">
      <w:pPr>
        <w:ind w:left="90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7447F5">
        <w:rPr>
          <w:rFonts w:asciiTheme="majorBidi" w:hAnsiTheme="majorBidi" w:cstheme="majorBidi"/>
          <w:sz w:val="30"/>
          <w:szCs w:val="30"/>
        </w:rPr>
        <w:t>(</w:t>
      </w:r>
      <w:r w:rsidR="00093D89" w:rsidRPr="007447F5">
        <w:rPr>
          <w:rFonts w:asciiTheme="majorBidi" w:hAnsiTheme="majorBidi" w:cstheme="majorBidi" w:hint="cs"/>
          <w:sz w:val="30"/>
          <w:szCs w:val="30"/>
          <w:cs/>
        </w:rPr>
        <w:t>ข</w:t>
      </w:r>
      <w:r w:rsidR="00891808" w:rsidRPr="007447F5">
        <w:rPr>
          <w:rFonts w:asciiTheme="majorBidi" w:hAnsiTheme="majorBidi" w:cstheme="majorBidi"/>
          <w:sz w:val="30"/>
          <w:szCs w:val="30"/>
        </w:rPr>
        <w:t>.</w:t>
      </w:r>
      <w:r w:rsidRPr="007447F5">
        <w:rPr>
          <w:rFonts w:asciiTheme="majorBidi" w:hAnsiTheme="majorBidi" w:cstheme="majorBidi"/>
          <w:sz w:val="30"/>
          <w:szCs w:val="30"/>
        </w:rPr>
        <w:t xml:space="preserve">1.1) </w:t>
      </w:r>
      <w:r w:rsidRPr="007447F5">
        <w:rPr>
          <w:rFonts w:asciiTheme="majorBidi" w:hAnsiTheme="majorBidi" w:cstheme="majorBidi" w:hint="cs"/>
          <w:sz w:val="30"/>
          <w:szCs w:val="30"/>
          <w:cs/>
        </w:rPr>
        <w:t>ลูกหนี้การค้า</w:t>
      </w:r>
    </w:p>
    <w:p w14:paraId="7C0BFA00" w14:textId="77777777" w:rsidR="00BD39E5" w:rsidRPr="009D0037" w:rsidRDefault="00BD39E5" w:rsidP="00D045AE">
      <w:pPr>
        <w:ind w:left="900"/>
        <w:jc w:val="thaiDistribute"/>
        <w:rPr>
          <w:rFonts w:asciiTheme="majorBidi" w:hAnsiTheme="majorBidi" w:cstheme="majorBidi"/>
          <w:sz w:val="20"/>
          <w:szCs w:val="20"/>
        </w:rPr>
      </w:pPr>
    </w:p>
    <w:p w14:paraId="3964F956" w14:textId="27848488" w:rsidR="00BD39E5" w:rsidRDefault="006D3DED" w:rsidP="006D3DED">
      <w:pPr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7447F5">
        <w:rPr>
          <w:rFonts w:asciiTheme="majorBidi" w:hAnsiTheme="majorBidi" w:cstheme="majorBidi"/>
          <w:sz w:val="30"/>
          <w:szCs w:val="30"/>
          <w:cs/>
        </w:rPr>
        <w:t>ตารางที่แสดงไว้ด้านล่างให้ข้อมูลเกี่ยวกับฐานะเปิดต่อความเสี่ยงด้านเครดิตและผลขาดทุนที่คาดว่าจะเกิดขึ้นสำหรับลูกหนี้การค้า</w:t>
      </w:r>
    </w:p>
    <w:p w14:paraId="21DD2715" w14:textId="29385B18" w:rsidR="00866F6C" w:rsidRPr="009D0037" w:rsidRDefault="00866F6C" w:rsidP="006D3DED">
      <w:pPr>
        <w:ind w:left="900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8750" w:type="dxa"/>
        <w:tblInd w:w="819" w:type="dxa"/>
        <w:tblLayout w:type="fixed"/>
        <w:tblLook w:val="01E0" w:firstRow="1" w:lastRow="1" w:firstColumn="1" w:lastColumn="1" w:noHBand="0" w:noVBand="0"/>
      </w:tblPr>
      <w:tblGrid>
        <w:gridCol w:w="4716"/>
        <w:gridCol w:w="1917"/>
        <w:gridCol w:w="236"/>
        <w:gridCol w:w="1881"/>
      </w:tblGrid>
      <w:tr w:rsidR="009D0037" w:rsidRPr="00DD31B5" w14:paraId="001BA5B3" w14:textId="77777777" w:rsidTr="001A42A4">
        <w:trPr>
          <w:tblHeader/>
        </w:trPr>
        <w:tc>
          <w:tcPr>
            <w:tcW w:w="4716" w:type="dxa"/>
          </w:tcPr>
          <w:p w14:paraId="51C1B2AB" w14:textId="77777777" w:rsidR="009D0037" w:rsidRDefault="009D0037" w:rsidP="00F4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  <w:p w14:paraId="6C76DAC5" w14:textId="062CDA62" w:rsidR="00694B12" w:rsidRPr="00694B12" w:rsidRDefault="00694B12" w:rsidP="00F4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  <w:r w:rsidRPr="00694B12">
              <w:rPr>
                <w:rFonts w:asciiTheme="majorBidi" w:hAnsiTheme="majorBidi" w:cstheme="majorBidi" w:hint="cs"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694B12">
              <w:rPr>
                <w:rFonts w:asciiTheme="majorBidi" w:hAnsiTheme="majorBidi" w:cstheme="majorBidi" w:hint="cs"/>
                <w:b/>
                <w:i/>
                <w:iCs/>
                <w:sz w:val="30"/>
                <w:szCs w:val="30"/>
              </w:rPr>
              <w:t>31</w:t>
            </w:r>
            <w:r w:rsidRPr="00694B12">
              <w:rPr>
                <w:rFonts w:asciiTheme="majorBidi" w:hAnsiTheme="majorBidi" w:cstheme="majorBidi" w:hint="cs"/>
                <w:bCs/>
                <w:i/>
                <w:iCs/>
                <w:sz w:val="30"/>
                <w:szCs w:val="30"/>
                <w:cs/>
              </w:rPr>
              <w:t xml:space="preserve"> ธันวาคม </w:t>
            </w:r>
            <w:r w:rsidRPr="00694B12">
              <w:rPr>
                <w:rFonts w:asciiTheme="majorBidi" w:hAnsiTheme="majorBidi" w:cstheme="majorBidi" w:hint="cs"/>
                <w:b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917" w:type="dxa"/>
            <w:shd w:val="clear" w:color="auto" w:fill="auto"/>
            <w:vAlign w:val="bottom"/>
          </w:tcPr>
          <w:p w14:paraId="26B3AEB4" w14:textId="77777777" w:rsidR="009D0037" w:rsidRPr="000E1DB6" w:rsidRDefault="009D0037" w:rsidP="00F44949">
            <w:pPr>
              <w:tabs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E1DB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6420209" w14:textId="77777777" w:rsidR="009D0037" w:rsidRPr="00DD31B5" w:rsidRDefault="009D0037" w:rsidP="00F44949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81" w:type="dxa"/>
            <w:shd w:val="clear" w:color="auto" w:fill="auto"/>
            <w:vAlign w:val="bottom"/>
          </w:tcPr>
          <w:p w14:paraId="7EDA26D0" w14:textId="77777777" w:rsidR="001A42A4" w:rsidRPr="000E1DB6" w:rsidRDefault="001A42A4" w:rsidP="001A42A4">
            <w:pPr>
              <w:tabs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E1DB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3D54FA85" w14:textId="0D06D36B" w:rsidR="009D0037" w:rsidRPr="000E1DB6" w:rsidRDefault="009D0037" w:rsidP="00F44949">
            <w:pPr>
              <w:tabs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E1DB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9D0037" w:rsidRPr="00DD31B5" w14:paraId="5206CBFE" w14:textId="77777777" w:rsidTr="001A42A4">
        <w:tc>
          <w:tcPr>
            <w:tcW w:w="4716" w:type="dxa"/>
          </w:tcPr>
          <w:p w14:paraId="3FB06E4A" w14:textId="77777777" w:rsidR="009D0037" w:rsidRPr="00DD31B5" w:rsidRDefault="009D0037" w:rsidP="00F4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4034" w:type="dxa"/>
            <w:gridSpan w:val="3"/>
          </w:tcPr>
          <w:p w14:paraId="6E83D171" w14:textId="77777777" w:rsidR="009D0037" w:rsidRPr="00DD31B5" w:rsidRDefault="009D0037" w:rsidP="00F4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DD31B5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D0037" w:rsidRPr="00DD31B5" w14:paraId="72D228A6" w14:textId="77777777" w:rsidTr="001A42A4">
        <w:tc>
          <w:tcPr>
            <w:tcW w:w="4716" w:type="dxa"/>
          </w:tcPr>
          <w:p w14:paraId="69CCB77F" w14:textId="77777777" w:rsidR="009D0037" w:rsidRPr="00DD31B5" w:rsidRDefault="009D0037" w:rsidP="00F4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72" w:right="-108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DD31B5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4034" w:type="dxa"/>
            <w:gridSpan w:val="3"/>
          </w:tcPr>
          <w:p w14:paraId="6DA87660" w14:textId="77777777" w:rsidR="009D0037" w:rsidRPr="00DD31B5" w:rsidRDefault="009D0037" w:rsidP="00F4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</w:tr>
      <w:tr w:rsidR="009D0037" w:rsidRPr="00DD31B5" w14:paraId="3918D898" w14:textId="77777777" w:rsidTr="001A42A4">
        <w:tc>
          <w:tcPr>
            <w:tcW w:w="4716" w:type="dxa"/>
          </w:tcPr>
          <w:p w14:paraId="036E582D" w14:textId="77777777" w:rsidR="009D0037" w:rsidRPr="00DD31B5" w:rsidRDefault="009D0037" w:rsidP="00F4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7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D31B5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1917" w:type="dxa"/>
            <w:shd w:val="clear" w:color="auto" w:fill="auto"/>
            <w:vAlign w:val="bottom"/>
          </w:tcPr>
          <w:p w14:paraId="3B39712B" w14:textId="77777777" w:rsidR="009D0037" w:rsidRPr="00DD31B5" w:rsidRDefault="009D0037" w:rsidP="00F44949">
            <w:pPr>
              <w:pStyle w:val="numbernegative"/>
              <w:spacing w:line="380" w:lineRule="exact"/>
              <w:ind w:right="261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DD31B5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882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5B748A7" w14:textId="77777777" w:rsidR="009D0037" w:rsidRPr="00DD31B5" w:rsidRDefault="009D0037" w:rsidP="00F4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380" w:lineRule="exact"/>
              <w:ind w:right="-108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881" w:type="dxa"/>
            <w:shd w:val="clear" w:color="auto" w:fill="auto"/>
          </w:tcPr>
          <w:p w14:paraId="036AF3D5" w14:textId="77777777" w:rsidR="009D0037" w:rsidRPr="00DD31B5" w:rsidRDefault="009D0037" w:rsidP="00F44949">
            <w:pPr>
              <w:pStyle w:val="numbernegative"/>
              <w:spacing w:line="380" w:lineRule="exact"/>
              <w:ind w:right="247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DD31B5">
              <w:rPr>
                <w:rFonts w:asciiTheme="majorBidi" w:hAnsiTheme="majorBidi" w:cstheme="majorBidi"/>
                <w:sz w:val="30"/>
                <w:szCs w:val="30"/>
              </w:rPr>
              <w:t>26,549</w:t>
            </w:r>
          </w:p>
        </w:tc>
      </w:tr>
      <w:tr w:rsidR="009D0037" w:rsidRPr="00DD31B5" w14:paraId="495B524F" w14:textId="77777777" w:rsidTr="001A42A4">
        <w:tc>
          <w:tcPr>
            <w:tcW w:w="4716" w:type="dxa"/>
          </w:tcPr>
          <w:p w14:paraId="093A0B20" w14:textId="77777777" w:rsidR="009D0037" w:rsidRPr="00DD31B5" w:rsidRDefault="009D0037" w:rsidP="00F4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75"/>
              <w:rPr>
                <w:rFonts w:asciiTheme="majorBidi" w:hAnsiTheme="majorBidi" w:cstheme="majorBidi"/>
                <w:sz w:val="30"/>
                <w:szCs w:val="30"/>
              </w:rPr>
            </w:pPr>
            <w:r w:rsidRPr="00DD31B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เกินกำหนดชำระ </w:t>
            </w:r>
            <w:r w:rsidRPr="00DD31B5">
              <w:rPr>
                <w:rFonts w:asciiTheme="majorBidi" w:hAnsiTheme="majorBidi" w:cstheme="majorBidi"/>
                <w:sz w:val="30"/>
                <w:szCs w:val="30"/>
              </w:rPr>
              <w:t>:</w:t>
            </w:r>
          </w:p>
        </w:tc>
        <w:tc>
          <w:tcPr>
            <w:tcW w:w="1917" w:type="dxa"/>
            <w:shd w:val="clear" w:color="auto" w:fill="auto"/>
            <w:vAlign w:val="bottom"/>
          </w:tcPr>
          <w:p w14:paraId="12C97E2E" w14:textId="77777777" w:rsidR="009D0037" w:rsidRPr="00DD31B5" w:rsidRDefault="009D0037" w:rsidP="00F44949">
            <w:pPr>
              <w:pStyle w:val="numbernegative"/>
              <w:spacing w:line="380" w:lineRule="exact"/>
              <w:ind w:right="261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6FA5CFD" w14:textId="77777777" w:rsidR="009D0037" w:rsidRPr="00DD31B5" w:rsidRDefault="009D0037" w:rsidP="00F4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380" w:lineRule="exact"/>
              <w:ind w:right="-108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881" w:type="dxa"/>
            <w:shd w:val="clear" w:color="auto" w:fill="auto"/>
          </w:tcPr>
          <w:p w14:paraId="5DCE2B2D" w14:textId="77777777" w:rsidR="009D0037" w:rsidRPr="00DD31B5" w:rsidRDefault="009D0037" w:rsidP="00F44949">
            <w:pPr>
              <w:pStyle w:val="numbernegative"/>
              <w:spacing w:line="380" w:lineRule="exact"/>
              <w:ind w:right="247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</w:p>
        </w:tc>
      </w:tr>
      <w:tr w:rsidR="009D0037" w:rsidRPr="00DD31B5" w14:paraId="568FE8A6" w14:textId="77777777" w:rsidTr="001A42A4">
        <w:tc>
          <w:tcPr>
            <w:tcW w:w="4716" w:type="dxa"/>
          </w:tcPr>
          <w:p w14:paraId="4F718F4B" w14:textId="77777777" w:rsidR="009D0037" w:rsidRPr="00DD31B5" w:rsidRDefault="009D0037" w:rsidP="00F4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75"/>
              <w:rPr>
                <w:rFonts w:asciiTheme="majorBidi" w:hAnsiTheme="majorBidi" w:cstheme="majorBidi"/>
                <w:sz w:val="30"/>
                <w:szCs w:val="30"/>
              </w:rPr>
            </w:pPr>
            <w:r w:rsidRPr="00DD31B5">
              <w:rPr>
                <w:rFonts w:asciiTheme="majorBidi" w:hAnsiTheme="majorBidi" w:cstheme="majorBidi"/>
                <w:sz w:val="30"/>
                <w:szCs w:val="30"/>
              </w:rPr>
              <w:t xml:space="preserve">     1 - 30 </w:t>
            </w:r>
            <w:r w:rsidRPr="00DD31B5">
              <w:rPr>
                <w:rFonts w:asciiTheme="majorBidi" w:hAnsiTheme="majorBidi" w:cstheme="majorBidi" w:hint="cs"/>
                <w:sz w:val="30"/>
                <w:szCs w:val="30"/>
                <w:cs/>
                <w:lang w:eastAsia="ja-JP"/>
              </w:rPr>
              <w:t>วัน</w:t>
            </w:r>
          </w:p>
        </w:tc>
        <w:tc>
          <w:tcPr>
            <w:tcW w:w="1917" w:type="dxa"/>
            <w:shd w:val="clear" w:color="auto" w:fill="auto"/>
            <w:vAlign w:val="bottom"/>
          </w:tcPr>
          <w:p w14:paraId="52930DFB" w14:textId="77777777" w:rsidR="009D0037" w:rsidRPr="00DD31B5" w:rsidRDefault="009D0037" w:rsidP="00F44949">
            <w:pPr>
              <w:pStyle w:val="numbernegative"/>
              <w:spacing w:line="380" w:lineRule="exact"/>
              <w:ind w:right="441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DD31B5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E8C38F0" w14:textId="77777777" w:rsidR="009D0037" w:rsidRPr="00DD31B5" w:rsidRDefault="009D0037" w:rsidP="00F4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380" w:lineRule="exact"/>
              <w:ind w:right="-108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881" w:type="dxa"/>
            <w:shd w:val="clear" w:color="auto" w:fill="auto"/>
            <w:vAlign w:val="bottom"/>
          </w:tcPr>
          <w:p w14:paraId="14713877" w14:textId="77777777" w:rsidR="009D0037" w:rsidRPr="00DD31B5" w:rsidRDefault="009D0037" w:rsidP="00F44949">
            <w:pPr>
              <w:pStyle w:val="numbernegative"/>
              <w:spacing w:line="380" w:lineRule="exact"/>
              <w:ind w:right="247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DD31B5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14,656</w:t>
            </w:r>
          </w:p>
        </w:tc>
      </w:tr>
      <w:tr w:rsidR="009D0037" w:rsidRPr="00DD31B5" w14:paraId="53F19CBA" w14:textId="77777777" w:rsidTr="001A42A4">
        <w:tc>
          <w:tcPr>
            <w:tcW w:w="4716" w:type="dxa"/>
          </w:tcPr>
          <w:p w14:paraId="69DD03B7" w14:textId="77777777" w:rsidR="009D0037" w:rsidRPr="00DD31B5" w:rsidRDefault="009D0037" w:rsidP="00F4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75"/>
              <w:rPr>
                <w:rFonts w:asciiTheme="majorBidi" w:hAnsiTheme="majorBidi" w:cstheme="majorBidi"/>
                <w:sz w:val="30"/>
                <w:szCs w:val="30"/>
              </w:rPr>
            </w:pPr>
            <w:r w:rsidRPr="00DD31B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</w:t>
            </w:r>
            <w:r w:rsidRPr="00DD31B5">
              <w:rPr>
                <w:rFonts w:asciiTheme="majorBidi" w:hAnsiTheme="majorBidi" w:cstheme="majorBidi"/>
                <w:sz w:val="30"/>
                <w:szCs w:val="30"/>
              </w:rPr>
              <w:t xml:space="preserve">31 - 60 </w:t>
            </w:r>
            <w:r w:rsidRPr="00DD31B5">
              <w:rPr>
                <w:rFonts w:asciiTheme="majorBidi" w:hAnsiTheme="majorBidi" w:cstheme="majorBidi" w:hint="cs"/>
                <w:sz w:val="30"/>
                <w:szCs w:val="30"/>
                <w:cs/>
                <w:lang w:eastAsia="ja-JP"/>
              </w:rPr>
              <w:t>วัน</w:t>
            </w:r>
          </w:p>
        </w:tc>
        <w:tc>
          <w:tcPr>
            <w:tcW w:w="1917" w:type="dxa"/>
            <w:shd w:val="clear" w:color="auto" w:fill="auto"/>
            <w:vAlign w:val="bottom"/>
          </w:tcPr>
          <w:p w14:paraId="5EE47465" w14:textId="77777777" w:rsidR="009D0037" w:rsidRPr="00DD31B5" w:rsidRDefault="009D0037" w:rsidP="00F44949">
            <w:pPr>
              <w:pStyle w:val="numbernegative"/>
              <w:spacing w:line="380" w:lineRule="exact"/>
              <w:ind w:right="441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DD31B5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D523CA0" w14:textId="77777777" w:rsidR="009D0037" w:rsidRPr="00DD31B5" w:rsidRDefault="009D0037" w:rsidP="00F4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380" w:lineRule="exact"/>
              <w:ind w:right="-108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881" w:type="dxa"/>
            <w:shd w:val="clear" w:color="auto" w:fill="auto"/>
            <w:vAlign w:val="bottom"/>
          </w:tcPr>
          <w:p w14:paraId="56ECC294" w14:textId="77777777" w:rsidR="009D0037" w:rsidRPr="00DD31B5" w:rsidRDefault="009D0037" w:rsidP="00F44949">
            <w:pPr>
              <w:pStyle w:val="numbernegative"/>
              <w:spacing w:line="380" w:lineRule="exact"/>
              <w:ind w:right="247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DD31B5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8,257</w:t>
            </w:r>
          </w:p>
        </w:tc>
      </w:tr>
      <w:tr w:rsidR="009D0037" w:rsidRPr="00DD31B5" w14:paraId="71B18772" w14:textId="77777777" w:rsidTr="001A42A4">
        <w:tc>
          <w:tcPr>
            <w:tcW w:w="4716" w:type="dxa"/>
          </w:tcPr>
          <w:p w14:paraId="7FE1A87F" w14:textId="77777777" w:rsidR="009D0037" w:rsidRPr="00DD31B5" w:rsidRDefault="009D0037" w:rsidP="00F4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75"/>
              <w:rPr>
                <w:rFonts w:asciiTheme="majorBidi" w:hAnsiTheme="majorBidi" w:cstheme="majorBidi"/>
                <w:sz w:val="30"/>
                <w:szCs w:val="30"/>
              </w:rPr>
            </w:pPr>
            <w:r w:rsidRPr="00DD31B5">
              <w:rPr>
                <w:rFonts w:asciiTheme="majorBidi" w:hAnsiTheme="majorBidi" w:cstheme="majorBidi"/>
                <w:sz w:val="30"/>
                <w:szCs w:val="30"/>
              </w:rPr>
              <w:t xml:space="preserve">     91 - 120 </w:t>
            </w:r>
            <w:r w:rsidRPr="00DD31B5">
              <w:rPr>
                <w:rFonts w:asciiTheme="majorBidi" w:hAnsiTheme="majorBidi" w:cstheme="majorBidi" w:hint="cs"/>
                <w:sz w:val="30"/>
                <w:szCs w:val="30"/>
                <w:cs/>
                <w:lang w:eastAsia="ja-JP"/>
              </w:rPr>
              <w:t>วัน</w:t>
            </w:r>
          </w:p>
        </w:tc>
        <w:tc>
          <w:tcPr>
            <w:tcW w:w="1917" w:type="dxa"/>
            <w:shd w:val="clear" w:color="auto" w:fill="auto"/>
            <w:vAlign w:val="bottom"/>
          </w:tcPr>
          <w:p w14:paraId="0F0A01A8" w14:textId="77777777" w:rsidR="009D0037" w:rsidRPr="00DD31B5" w:rsidRDefault="009D0037" w:rsidP="00F44949">
            <w:pPr>
              <w:pStyle w:val="numbernegative"/>
              <w:spacing w:line="380" w:lineRule="exact"/>
              <w:ind w:right="441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DD31B5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DEE44B4" w14:textId="77777777" w:rsidR="009D0037" w:rsidRPr="00DD31B5" w:rsidRDefault="009D0037" w:rsidP="00F4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380" w:lineRule="exact"/>
              <w:ind w:right="-108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881" w:type="dxa"/>
            <w:shd w:val="clear" w:color="auto" w:fill="auto"/>
            <w:vAlign w:val="bottom"/>
          </w:tcPr>
          <w:p w14:paraId="08CE697D" w14:textId="77777777" w:rsidR="009D0037" w:rsidRPr="00DD31B5" w:rsidRDefault="009D0037" w:rsidP="00F44949">
            <w:pPr>
              <w:pStyle w:val="numbernegative"/>
              <w:spacing w:line="380" w:lineRule="exact"/>
              <w:ind w:right="247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DD31B5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66</w:t>
            </w:r>
          </w:p>
        </w:tc>
      </w:tr>
      <w:tr w:rsidR="009D0037" w:rsidRPr="00DD31B5" w14:paraId="3C5CEF6E" w14:textId="77777777" w:rsidTr="001A42A4">
        <w:tc>
          <w:tcPr>
            <w:tcW w:w="4716" w:type="dxa"/>
          </w:tcPr>
          <w:p w14:paraId="42A6129B" w14:textId="77777777" w:rsidR="009D0037" w:rsidRPr="00DD31B5" w:rsidRDefault="009D0037" w:rsidP="00F4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7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917" w:type="dxa"/>
            <w:tcBorders>
              <w:top w:val="single" w:sz="4" w:space="0" w:color="auto"/>
            </w:tcBorders>
            <w:shd w:val="clear" w:color="auto" w:fill="auto"/>
          </w:tcPr>
          <w:p w14:paraId="78249740" w14:textId="77777777" w:rsidR="009D0037" w:rsidRPr="00DD31B5" w:rsidRDefault="009D0037" w:rsidP="00F44949">
            <w:pPr>
              <w:pStyle w:val="numbernegative"/>
              <w:spacing w:line="380" w:lineRule="exact"/>
              <w:ind w:right="261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DD31B5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882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ECB7560" w14:textId="77777777" w:rsidR="009D0037" w:rsidRPr="00DD31B5" w:rsidRDefault="009D0037" w:rsidP="00F4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380" w:lineRule="exact"/>
              <w:ind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81" w:type="dxa"/>
            <w:tcBorders>
              <w:top w:val="single" w:sz="4" w:space="0" w:color="auto"/>
            </w:tcBorders>
            <w:shd w:val="clear" w:color="auto" w:fill="auto"/>
          </w:tcPr>
          <w:p w14:paraId="4E62B8EB" w14:textId="77777777" w:rsidR="009D0037" w:rsidRPr="00DD31B5" w:rsidRDefault="009D0037" w:rsidP="00F44949">
            <w:pPr>
              <w:pStyle w:val="numbernegative"/>
              <w:spacing w:line="380" w:lineRule="exact"/>
              <w:ind w:right="247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DD31B5">
              <w:rPr>
                <w:rFonts w:asciiTheme="majorBidi" w:hAnsiTheme="majorBidi" w:cstheme="majorBidi"/>
                <w:sz w:val="30"/>
                <w:szCs w:val="30"/>
              </w:rPr>
              <w:t>49,528</w:t>
            </w:r>
          </w:p>
        </w:tc>
      </w:tr>
      <w:tr w:rsidR="009D0037" w:rsidRPr="00DD31B5" w14:paraId="2C7F3562" w14:textId="77777777" w:rsidTr="001A42A4">
        <w:tc>
          <w:tcPr>
            <w:tcW w:w="4716" w:type="dxa"/>
          </w:tcPr>
          <w:p w14:paraId="545A238E" w14:textId="327E5E11" w:rsidR="009D0037" w:rsidRPr="00DD31B5" w:rsidRDefault="009D0037" w:rsidP="00F4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75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D31B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DD31B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694B12">
              <w:rPr>
                <w:rFonts w:ascii="Angsana New" w:hAnsi="Angsana New" w:hint="cs"/>
                <w:sz w:val="30"/>
                <w:szCs w:val="30"/>
                <w:cs/>
              </w:rPr>
              <w:t>ค่าเผื่อผลขาดทุนจากการด้อยค่า</w:t>
            </w:r>
          </w:p>
        </w:tc>
        <w:tc>
          <w:tcPr>
            <w:tcW w:w="19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12DB33" w14:textId="77777777" w:rsidR="009D0037" w:rsidRPr="00DD31B5" w:rsidRDefault="009D0037" w:rsidP="00F44949">
            <w:pPr>
              <w:pStyle w:val="numbernegative"/>
              <w:spacing w:line="380" w:lineRule="exact"/>
              <w:ind w:right="441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DD31B5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B6FFA7B" w14:textId="77777777" w:rsidR="009D0037" w:rsidRPr="00DD31B5" w:rsidRDefault="009D0037" w:rsidP="00F4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380" w:lineRule="exact"/>
              <w:ind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81" w:type="dxa"/>
            <w:shd w:val="clear" w:color="auto" w:fill="auto"/>
            <w:vAlign w:val="bottom"/>
          </w:tcPr>
          <w:p w14:paraId="41E94169" w14:textId="77777777" w:rsidR="009D0037" w:rsidRPr="00DD31B5" w:rsidRDefault="009D0037" w:rsidP="00F44949">
            <w:pPr>
              <w:pStyle w:val="numbernegative"/>
              <w:spacing w:line="380" w:lineRule="exact"/>
              <w:ind w:right="427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DD31B5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9D0037" w:rsidRPr="00DD31B5" w14:paraId="289F954F" w14:textId="77777777" w:rsidTr="001A42A4">
        <w:tc>
          <w:tcPr>
            <w:tcW w:w="4716" w:type="dxa"/>
          </w:tcPr>
          <w:p w14:paraId="272FBB15" w14:textId="77777777" w:rsidR="009D0037" w:rsidRPr="00DD31B5" w:rsidRDefault="009D0037" w:rsidP="00F4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75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D31B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9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28DD3B" w14:textId="77777777" w:rsidR="009D0037" w:rsidRPr="00DD31B5" w:rsidRDefault="009D0037" w:rsidP="00F44949">
            <w:pPr>
              <w:pStyle w:val="numbernegative"/>
              <w:spacing w:line="380" w:lineRule="exact"/>
              <w:ind w:right="261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D31B5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/>
              </w:rPr>
              <w:t>882</w:t>
            </w:r>
          </w:p>
        </w:tc>
        <w:tc>
          <w:tcPr>
            <w:tcW w:w="236" w:type="dxa"/>
            <w:shd w:val="clear" w:color="auto" w:fill="auto"/>
          </w:tcPr>
          <w:p w14:paraId="53BC2102" w14:textId="77777777" w:rsidR="009D0037" w:rsidRPr="00DD31B5" w:rsidRDefault="009D0037" w:rsidP="00F4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528"/>
              <w:jc w:val="right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8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4B3E3D" w14:textId="77777777" w:rsidR="009D0037" w:rsidRPr="00DD31B5" w:rsidRDefault="009D0037" w:rsidP="00F44949">
            <w:pPr>
              <w:pStyle w:val="acctfourfigures"/>
              <w:tabs>
                <w:tab w:val="clear" w:pos="765"/>
              </w:tabs>
              <w:spacing w:line="380" w:lineRule="exact"/>
              <w:ind w:left="-79" w:right="247"/>
              <w:jc w:val="right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D31B5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49,528</w:t>
            </w:r>
          </w:p>
        </w:tc>
      </w:tr>
      <w:tr w:rsidR="009D0037" w:rsidRPr="00DD31B5" w14:paraId="37841700" w14:textId="77777777" w:rsidTr="001A42A4">
        <w:trPr>
          <w:trHeight w:hRule="exact" w:val="72"/>
        </w:trPr>
        <w:tc>
          <w:tcPr>
            <w:tcW w:w="4716" w:type="dxa"/>
          </w:tcPr>
          <w:p w14:paraId="0D2FC7F3" w14:textId="77777777" w:rsidR="009D0037" w:rsidRPr="009D0037" w:rsidRDefault="009D0037" w:rsidP="00F4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75" w:right="-108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917" w:type="dxa"/>
            <w:tcBorders>
              <w:top w:val="single" w:sz="4" w:space="0" w:color="auto"/>
            </w:tcBorders>
            <w:shd w:val="clear" w:color="auto" w:fill="auto"/>
          </w:tcPr>
          <w:p w14:paraId="7D167D5B" w14:textId="77777777" w:rsidR="009D0037" w:rsidRPr="009D0037" w:rsidRDefault="009D0037" w:rsidP="00F44949">
            <w:pPr>
              <w:pStyle w:val="numbernegative"/>
              <w:tabs>
                <w:tab w:val="decimal" w:pos="915"/>
              </w:tabs>
              <w:spacing w:line="380" w:lineRule="exact"/>
              <w:ind w:right="261"/>
              <w:jc w:val="left"/>
              <w:rPr>
                <w:rFonts w:asciiTheme="majorBidi" w:eastAsia="MS Mincho" w:hAnsiTheme="majorBidi" w:cstheme="majorBidi"/>
                <w:b/>
                <w:bCs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62D40238" w14:textId="77777777" w:rsidR="009D0037" w:rsidRPr="009D0037" w:rsidRDefault="009D0037" w:rsidP="00F4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380" w:lineRule="exact"/>
              <w:ind w:right="-108"/>
              <w:rPr>
                <w:rFonts w:asciiTheme="majorBidi" w:hAnsiTheme="majorBidi" w:cstheme="majorBidi"/>
                <w:b/>
                <w:sz w:val="20"/>
                <w:szCs w:val="20"/>
              </w:rPr>
            </w:pPr>
          </w:p>
        </w:tc>
        <w:tc>
          <w:tcPr>
            <w:tcW w:w="1881" w:type="dxa"/>
            <w:tcBorders>
              <w:top w:val="single" w:sz="4" w:space="0" w:color="auto"/>
            </w:tcBorders>
            <w:shd w:val="clear" w:color="auto" w:fill="auto"/>
          </w:tcPr>
          <w:p w14:paraId="7A66096A" w14:textId="77777777" w:rsidR="009D0037" w:rsidRPr="009D0037" w:rsidRDefault="009D0037" w:rsidP="00F44949">
            <w:pPr>
              <w:pStyle w:val="acctfourfigures"/>
              <w:tabs>
                <w:tab w:val="clear" w:pos="765"/>
                <w:tab w:val="decimal" w:pos="915"/>
              </w:tabs>
              <w:spacing w:line="380" w:lineRule="exact"/>
              <w:ind w:left="-79" w:right="247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</w:p>
        </w:tc>
      </w:tr>
      <w:tr w:rsidR="009D0037" w:rsidRPr="00DD31B5" w14:paraId="7E6076BC" w14:textId="77777777" w:rsidTr="001A42A4">
        <w:tc>
          <w:tcPr>
            <w:tcW w:w="4716" w:type="dxa"/>
          </w:tcPr>
          <w:p w14:paraId="254478E7" w14:textId="79A292A0" w:rsidR="009D0037" w:rsidRPr="00DD31B5" w:rsidRDefault="009D0037" w:rsidP="009D0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75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D31B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1917" w:type="dxa"/>
            <w:shd w:val="clear" w:color="auto" w:fill="auto"/>
          </w:tcPr>
          <w:p w14:paraId="4EDF0E68" w14:textId="77777777" w:rsidR="009D0037" w:rsidRPr="00DD31B5" w:rsidRDefault="009D0037" w:rsidP="009D0037">
            <w:pPr>
              <w:pStyle w:val="numbernegative"/>
              <w:tabs>
                <w:tab w:val="decimal" w:pos="915"/>
              </w:tabs>
              <w:spacing w:line="380" w:lineRule="exact"/>
              <w:ind w:right="261"/>
              <w:jc w:val="left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5E38997A" w14:textId="77777777" w:rsidR="009D0037" w:rsidRPr="00DD31B5" w:rsidRDefault="009D0037" w:rsidP="009D0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380" w:lineRule="exact"/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881" w:type="dxa"/>
            <w:shd w:val="clear" w:color="auto" w:fill="auto"/>
          </w:tcPr>
          <w:p w14:paraId="3C64B42A" w14:textId="77777777" w:rsidR="009D0037" w:rsidRPr="00DD31B5" w:rsidRDefault="009D0037" w:rsidP="009D0037">
            <w:pPr>
              <w:pStyle w:val="acctfourfigures"/>
              <w:tabs>
                <w:tab w:val="clear" w:pos="765"/>
                <w:tab w:val="decimal" w:pos="915"/>
              </w:tabs>
              <w:spacing w:line="380" w:lineRule="exact"/>
              <w:ind w:left="-79" w:right="247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</w:tr>
      <w:tr w:rsidR="009D0037" w:rsidRPr="00DD31B5" w14:paraId="22776E99" w14:textId="77777777" w:rsidTr="001A42A4">
        <w:tc>
          <w:tcPr>
            <w:tcW w:w="4716" w:type="dxa"/>
          </w:tcPr>
          <w:p w14:paraId="6A796693" w14:textId="77777777" w:rsidR="009D0037" w:rsidRPr="00DD31B5" w:rsidRDefault="009D0037" w:rsidP="009D0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7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D31B5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1917" w:type="dxa"/>
            <w:shd w:val="clear" w:color="auto" w:fill="auto"/>
          </w:tcPr>
          <w:p w14:paraId="4E60F7A2" w14:textId="77777777" w:rsidR="009D0037" w:rsidRPr="00DD31B5" w:rsidRDefault="009D0037" w:rsidP="009D0037">
            <w:pPr>
              <w:pStyle w:val="numbernegative"/>
              <w:spacing w:line="380" w:lineRule="exact"/>
              <w:ind w:right="261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DD31B5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5,966</w:t>
            </w:r>
          </w:p>
        </w:tc>
        <w:tc>
          <w:tcPr>
            <w:tcW w:w="236" w:type="dxa"/>
            <w:shd w:val="clear" w:color="auto" w:fill="auto"/>
          </w:tcPr>
          <w:p w14:paraId="7908E0B5" w14:textId="77777777" w:rsidR="009D0037" w:rsidRPr="00DD31B5" w:rsidRDefault="009D0037" w:rsidP="009D0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528"/>
              <w:jc w:val="right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881" w:type="dxa"/>
            <w:shd w:val="clear" w:color="auto" w:fill="auto"/>
          </w:tcPr>
          <w:p w14:paraId="64A17E4E" w14:textId="77777777" w:rsidR="009D0037" w:rsidRPr="00DD31B5" w:rsidRDefault="009D0037" w:rsidP="009D0037">
            <w:pPr>
              <w:pStyle w:val="acctfourfigures"/>
              <w:tabs>
                <w:tab w:val="clear" w:pos="765"/>
              </w:tabs>
              <w:spacing w:line="380" w:lineRule="exact"/>
              <w:ind w:left="-79" w:right="247"/>
              <w:jc w:val="right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DD31B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1,553</w:t>
            </w:r>
          </w:p>
        </w:tc>
      </w:tr>
      <w:tr w:rsidR="009D0037" w:rsidRPr="00DD31B5" w14:paraId="227656AF" w14:textId="77777777" w:rsidTr="001A42A4">
        <w:tc>
          <w:tcPr>
            <w:tcW w:w="4716" w:type="dxa"/>
          </w:tcPr>
          <w:p w14:paraId="5ADAAB83" w14:textId="77777777" w:rsidR="009D0037" w:rsidRPr="00DD31B5" w:rsidRDefault="009D0037" w:rsidP="009D0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75"/>
              <w:rPr>
                <w:rFonts w:asciiTheme="majorBidi" w:hAnsiTheme="majorBidi" w:cstheme="majorBidi"/>
                <w:sz w:val="30"/>
                <w:szCs w:val="30"/>
              </w:rPr>
            </w:pPr>
            <w:r w:rsidRPr="00DD31B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เกินกำหนดชำระ </w:t>
            </w:r>
            <w:r w:rsidRPr="00DD31B5">
              <w:rPr>
                <w:rFonts w:asciiTheme="majorBidi" w:hAnsiTheme="majorBidi" w:cstheme="majorBidi"/>
                <w:sz w:val="30"/>
                <w:szCs w:val="30"/>
              </w:rPr>
              <w:t>:</w:t>
            </w:r>
          </w:p>
        </w:tc>
        <w:tc>
          <w:tcPr>
            <w:tcW w:w="1917" w:type="dxa"/>
            <w:shd w:val="clear" w:color="auto" w:fill="auto"/>
          </w:tcPr>
          <w:p w14:paraId="11F2A8D1" w14:textId="77777777" w:rsidR="009D0037" w:rsidRPr="00DD31B5" w:rsidRDefault="009D0037" w:rsidP="009D0037">
            <w:pPr>
              <w:pStyle w:val="numbernegative"/>
              <w:spacing w:line="380" w:lineRule="exact"/>
              <w:ind w:right="261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254326CE" w14:textId="77777777" w:rsidR="009D0037" w:rsidRPr="00DD31B5" w:rsidRDefault="009D0037" w:rsidP="009D0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528"/>
              <w:jc w:val="right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881" w:type="dxa"/>
            <w:shd w:val="clear" w:color="auto" w:fill="auto"/>
          </w:tcPr>
          <w:p w14:paraId="1C346E40" w14:textId="77777777" w:rsidR="009D0037" w:rsidRPr="00DD31B5" w:rsidRDefault="009D0037" w:rsidP="009D0037">
            <w:pPr>
              <w:pStyle w:val="acctfourfigures"/>
              <w:tabs>
                <w:tab w:val="clear" w:pos="765"/>
              </w:tabs>
              <w:spacing w:line="380" w:lineRule="exact"/>
              <w:ind w:left="-79" w:right="247"/>
              <w:jc w:val="right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9D0037" w:rsidRPr="00DD31B5" w14:paraId="31D50CCA" w14:textId="77777777" w:rsidTr="001A42A4">
        <w:tc>
          <w:tcPr>
            <w:tcW w:w="4716" w:type="dxa"/>
          </w:tcPr>
          <w:p w14:paraId="30E82B5A" w14:textId="77777777" w:rsidR="009D0037" w:rsidRPr="00DD31B5" w:rsidRDefault="009D0037" w:rsidP="009D0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75"/>
              <w:rPr>
                <w:rFonts w:asciiTheme="majorBidi" w:hAnsiTheme="majorBidi" w:cstheme="majorBidi"/>
                <w:sz w:val="30"/>
                <w:szCs w:val="30"/>
              </w:rPr>
            </w:pPr>
            <w:r w:rsidRPr="00DD31B5">
              <w:rPr>
                <w:rFonts w:asciiTheme="majorBidi" w:hAnsiTheme="majorBidi" w:cstheme="majorBidi"/>
                <w:sz w:val="30"/>
                <w:szCs w:val="30"/>
              </w:rPr>
              <w:t xml:space="preserve">     1 - 30 </w:t>
            </w:r>
            <w:r w:rsidRPr="00DD31B5">
              <w:rPr>
                <w:rFonts w:asciiTheme="majorBidi" w:hAnsiTheme="majorBidi" w:cstheme="majorBidi" w:hint="cs"/>
                <w:sz w:val="30"/>
                <w:szCs w:val="30"/>
                <w:cs/>
                <w:lang w:eastAsia="ja-JP"/>
              </w:rPr>
              <w:t>วัน</w:t>
            </w:r>
          </w:p>
        </w:tc>
        <w:tc>
          <w:tcPr>
            <w:tcW w:w="1917" w:type="dxa"/>
            <w:shd w:val="clear" w:color="auto" w:fill="auto"/>
          </w:tcPr>
          <w:p w14:paraId="55D3E2E0" w14:textId="77777777" w:rsidR="009D0037" w:rsidRPr="00DD31B5" w:rsidRDefault="009D0037" w:rsidP="009D0037">
            <w:pPr>
              <w:pStyle w:val="numbernegative"/>
              <w:spacing w:line="380" w:lineRule="exact"/>
              <w:ind w:right="261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DD31B5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2,367</w:t>
            </w:r>
          </w:p>
        </w:tc>
        <w:tc>
          <w:tcPr>
            <w:tcW w:w="236" w:type="dxa"/>
            <w:shd w:val="clear" w:color="auto" w:fill="auto"/>
          </w:tcPr>
          <w:p w14:paraId="3CB39AA5" w14:textId="77777777" w:rsidR="009D0037" w:rsidRPr="00DD31B5" w:rsidRDefault="009D0037" w:rsidP="009D0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528"/>
              <w:jc w:val="right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881" w:type="dxa"/>
            <w:shd w:val="clear" w:color="auto" w:fill="auto"/>
          </w:tcPr>
          <w:p w14:paraId="51407BAA" w14:textId="77777777" w:rsidR="009D0037" w:rsidRPr="00DD31B5" w:rsidRDefault="009D0037" w:rsidP="009D0037">
            <w:pPr>
              <w:pStyle w:val="acctfourfigures"/>
              <w:tabs>
                <w:tab w:val="clear" w:pos="765"/>
              </w:tabs>
              <w:spacing w:line="380" w:lineRule="exact"/>
              <w:ind w:left="-79" w:right="247"/>
              <w:jc w:val="right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DD31B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371</w:t>
            </w:r>
          </w:p>
        </w:tc>
      </w:tr>
      <w:tr w:rsidR="009D0037" w:rsidRPr="00DD31B5" w14:paraId="00C943EE" w14:textId="77777777" w:rsidTr="001A42A4">
        <w:tc>
          <w:tcPr>
            <w:tcW w:w="4716" w:type="dxa"/>
          </w:tcPr>
          <w:p w14:paraId="555867AA" w14:textId="77777777" w:rsidR="009D0037" w:rsidRPr="00DD31B5" w:rsidRDefault="009D0037" w:rsidP="009D0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75"/>
              <w:rPr>
                <w:rFonts w:asciiTheme="majorBidi" w:hAnsiTheme="majorBidi" w:cstheme="majorBidi"/>
                <w:sz w:val="30"/>
                <w:szCs w:val="30"/>
              </w:rPr>
            </w:pPr>
            <w:r w:rsidRPr="00DD31B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</w:t>
            </w:r>
            <w:r w:rsidRPr="00DD31B5">
              <w:rPr>
                <w:rFonts w:asciiTheme="majorBidi" w:hAnsiTheme="majorBidi" w:cstheme="majorBidi"/>
                <w:sz w:val="30"/>
                <w:szCs w:val="30"/>
              </w:rPr>
              <w:t xml:space="preserve">31 - 60 </w:t>
            </w:r>
            <w:r w:rsidRPr="00DD31B5">
              <w:rPr>
                <w:rFonts w:asciiTheme="majorBidi" w:hAnsiTheme="majorBidi" w:cstheme="majorBidi" w:hint="cs"/>
                <w:sz w:val="30"/>
                <w:szCs w:val="30"/>
                <w:cs/>
                <w:lang w:eastAsia="ja-JP"/>
              </w:rPr>
              <w:t>วัน</w:t>
            </w:r>
          </w:p>
        </w:tc>
        <w:tc>
          <w:tcPr>
            <w:tcW w:w="1917" w:type="dxa"/>
            <w:shd w:val="clear" w:color="auto" w:fill="auto"/>
          </w:tcPr>
          <w:p w14:paraId="3B8DCD22" w14:textId="77777777" w:rsidR="009D0037" w:rsidRPr="00DD31B5" w:rsidRDefault="009D0037" w:rsidP="009D0037">
            <w:pPr>
              <w:pStyle w:val="numbernegative"/>
              <w:spacing w:line="380" w:lineRule="exact"/>
              <w:ind w:right="261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DD31B5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39</w:t>
            </w:r>
          </w:p>
        </w:tc>
        <w:tc>
          <w:tcPr>
            <w:tcW w:w="236" w:type="dxa"/>
            <w:shd w:val="clear" w:color="auto" w:fill="auto"/>
          </w:tcPr>
          <w:p w14:paraId="4A036C2A" w14:textId="77777777" w:rsidR="009D0037" w:rsidRPr="00DD31B5" w:rsidRDefault="009D0037" w:rsidP="009D0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528"/>
              <w:jc w:val="right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881" w:type="dxa"/>
            <w:shd w:val="clear" w:color="auto" w:fill="auto"/>
          </w:tcPr>
          <w:p w14:paraId="005966CC" w14:textId="77777777" w:rsidR="009D0037" w:rsidRPr="00DD31B5" w:rsidRDefault="009D0037" w:rsidP="009D0037">
            <w:pPr>
              <w:pStyle w:val="acctfourfigures"/>
              <w:tabs>
                <w:tab w:val="clear" w:pos="765"/>
              </w:tabs>
              <w:spacing w:line="380" w:lineRule="exact"/>
              <w:ind w:left="-79" w:right="247"/>
              <w:jc w:val="right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DD31B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37</w:t>
            </w:r>
          </w:p>
        </w:tc>
      </w:tr>
      <w:tr w:rsidR="009D0037" w:rsidRPr="00DD31B5" w14:paraId="1489CEEC" w14:textId="77777777" w:rsidTr="001A42A4">
        <w:tc>
          <w:tcPr>
            <w:tcW w:w="4716" w:type="dxa"/>
          </w:tcPr>
          <w:p w14:paraId="443FAE32" w14:textId="77777777" w:rsidR="009D0037" w:rsidRPr="00DD31B5" w:rsidRDefault="009D0037" w:rsidP="009D0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75"/>
              <w:rPr>
                <w:rFonts w:asciiTheme="majorBidi" w:hAnsiTheme="majorBidi" w:cstheme="majorBidi"/>
                <w:sz w:val="30"/>
                <w:szCs w:val="30"/>
              </w:rPr>
            </w:pPr>
            <w:r w:rsidRPr="00DD31B5">
              <w:rPr>
                <w:rFonts w:asciiTheme="majorBidi" w:hAnsiTheme="majorBidi" w:cstheme="majorBidi"/>
                <w:sz w:val="30"/>
                <w:szCs w:val="30"/>
              </w:rPr>
              <w:t xml:space="preserve">     61 - 90 </w:t>
            </w:r>
            <w:r w:rsidRPr="00DD31B5">
              <w:rPr>
                <w:rFonts w:asciiTheme="majorBidi" w:hAnsiTheme="majorBidi" w:cstheme="majorBidi" w:hint="cs"/>
                <w:sz w:val="30"/>
                <w:szCs w:val="30"/>
                <w:cs/>
                <w:lang w:eastAsia="ja-JP"/>
              </w:rPr>
              <w:t>วัน</w:t>
            </w:r>
          </w:p>
        </w:tc>
        <w:tc>
          <w:tcPr>
            <w:tcW w:w="1917" w:type="dxa"/>
            <w:shd w:val="clear" w:color="auto" w:fill="auto"/>
          </w:tcPr>
          <w:p w14:paraId="5A0A86DF" w14:textId="77777777" w:rsidR="009D0037" w:rsidRPr="00DD31B5" w:rsidRDefault="009D0037" w:rsidP="009D0037">
            <w:pPr>
              <w:pStyle w:val="numbernegative"/>
              <w:spacing w:line="380" w:lineRule="exact"/>
              <w:ind w:right="261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DD31B5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112</w:t>
            </w:r>
          </w:p>
        </w:tc>
        <w:tc>
          <w:tcPr>
            <w:tcW w:w="236" w:type="dxa"/>
            <w:shd w:val="clear" w:color="auto" w:fill="auto"/>
          </w:tcPr>
          <w:p w14:paraId="60E4FBD7" w14:textId="77777777" w:rsidR="009D0037" w:rsidRPr="00DD31B5" w:rsidRDefault="009D0037" w:rsidP="009D0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528"/>
              <w:jc w:val="right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881" w:type="dxa"/>
            <w:shd w:val="clear" w:color="auto" w:fill="auto"/>
          </w:tcPr>
          <w:p w14:paraId="4B9E5759" w14:textId="77777777" w:rsidR="009D0037" w:rsidRPr="00DD31B5" w:rsidRDefault="009D0037" w:rsidP="009D0037">
            <w:pPr>
              <w:pStyle w:val="acctfourfigures"/>
              <w:tabs>
                <w:tab w:val="clear" w:pos="765"/>
              </w:tabs>
              <w:spacing w:line="380" w:lineRule="exact"/>
              <w:ind w:left="-79" w:right="247"/>
              <w:jc w:val="right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DD31B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57</w:t>
            </w:r>
          </w:p>
        </w:tc>
      </w:tr>
      <w:tr w:rsidR="009D0037" w:rsidRPr="00DD31B5" w14:paraId="7A026E0F" w14:textId="77777777" w:rsidTr="001A42A4">
        <w:tc>
          <w:tcPr>
            <w:tcW w:w="4716" w:type="dxa"/>
          </w:tcPr>
          <w:p w14:paraId="05D3E232" w14:textId="77777777" w:rsidR="009D0037" w:rsidRPr="00DD31B5" w:rsidRDefault="009D0037" w:rsidP="009D0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75"/>
              <w:rPr>
                <w:rFonts w:asciiTheme="majorBidi" w:hAnsiTheme="majorBidi" w:cstheme="majorBidi"/>
                <w:sz w:val="30"/>
                <w:szCs w:val="30"/>
              </w:rPr>
            </w:pPr>
            <w:r w:rsidRPr="00DD31B5">
              <w:rPr>
                <w:rFonts w:asciiTheme="majorBidi" w:hAnsiTheme="majorBidi" w:cstheme="majorBidi"/>
                <w:sz w:val="30"/>
                <w:szCs w:val="30"/>
              </w:rPr>
              <w:t xml:space="preserve">     91 - 120 </w:t>
            </w:r>
            <w:r w:rsidRPr="00DD31B5">
              <w:rPr>
                <w:rFonts w:asciiTheme="majorBidi" w:hAnsiTheme="majorBidi" w:cstheme="majorBidi" w:hint="cs"/>
                <w:sz w:val="30"/>
                <w:szCs w:val="30"/>
                <w:cs/>
                <w:lang w:eastAsia="ja-JP"/>
              </w:rPr>
              <w:t>วัน</w:t>
            </w:r>
          </w:p>
        </w:tc>
        <w:tc>
          <w:tcPr>
            <w:tcW w:w="1917" w:type="dxa"/>
            <w:shd w:val="clear" w:color="auto" w:fill="auto"/>
          </w:tcPr>
          <w:p w14:paraId="2C993CF5" w14:textId="77777777" w:rsidR="009D0037" w:rsidRPr="00DD31B5" w:rsidRDefault="009D0037" w:rsidP="009D0037">
            <w:pPr>
              <w:pStyle w:val="numbernegative"/>
              <w:spacing w:line="380" w:lineRule="exact"/>
              <w:ind w:right="261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DD31B5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100</w:t>
            </w:r>
          </w:p>
        </w:tc>
        <w:tc>
          <w:tcPr>
            <w:tcW w:w="236" w:type="dxa"/>
            <w:shd w:val="clear" w:color="auto" w:fill="auto"/>
          </w:tcPr>
          <w:p w14:paraId="0DC43D9A" w14:textId="77777777" w:rsidR="009D0037" w:rsidRPr="00DD31B5" w:rsidRDefault="009D0037" w:rsidP="009D0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528"/>
              <w:jc w:val="right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881" w:type="dxa"/>
            <w:shd w:val="clear" w:color="auto" w:fill="auto"/>
          </w:tcPr>
          <w:p w14:paraId="3C7BF212" w14:textId="77777777" w:rsidR="009D0037" w:rsidRPr="00DD31B5" w:rsidRDefault="009D0037" w:rsidP="009D0037">
            <w:pPr>
              <w:pStyle w:val="acctfourfigures"/>
              <w:tabs>
                <w:tab w:val="clear" w:pos="765"/>
              </w:tabs>
              <w:spacing w:line="380" w:lineRule="exact"/>
              <w:ind w:left="-79" w:right="247"/>
              <w:jc w:val="right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DD31B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93</w:t>
            </w:r>
          </w:p>
        </w:tc>
      </w:tr>
      <w:tr w:rsidR="009D0037" w:rsidRPr="00DD31B5" w14:paraId="56761664" w14:textId="77777777" w:rsidTr="001A42A4">
        <w:tc>
          <w:tcPr>
            <w:tcW w:w="4716" w:type="dxa"/>
          </w:tcPr>
          <w:p w14:paraId="4A452744" w14:textId="77777777" w:rsidR="009D0037" w:rsidRPr="00DD31B5" w:rsidRDefault="009D0037" w:rsidP="009D0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75"/>
              <w:rPr>
                <w:rFonts w:asciiTheme="majorBidi" w:hAnsiTheme="majorBidi" w:cstheme="majorBidi"/>
                <w:sz w:val="30"/>
                <w:szCs w:val="30"/>
              </w:rPr>
            </w:pPr>
            <w:r w:rsidRPr="00DD31B5">
              <w:rPr>
                <w:rFonts w:asciiTheme="majorBidi" w:hAnsiTheme="majorBidi" w:cstheme="majorBidi"/>
                <w:sz w:val="30"/>
                <w:szCs w:val="30"/>
              </w:rPr>
              <w:t xml:space="preserve">     121 - 150 </w:t>
            </w:r>
            <w:r w:rsidRPr="00DD31B5">
              <w:rPr>
                <w:rFonts w:asciiTheme="majorBidi" w:hAnsiTheme="majorBidi" w:cstheme="majorBidi" w:hint="cs"/>
                <w:sz w:val="30"/>
                <w:szCs w:val="30"/>
                <w:cs/>
                <w:lang w:eastAsia="ja-JP"/>
              </w:rPr>
              <w:t>วัน</w:t>
            </w:r>
          </w:p>
        </w:tc>
        <w:tc>
          <w:tcPr>
            <w:tcW w:w="1917" w:type="dxa"/>
            <w:shd w:val="clear" w:color="auto" w:fill="auto"/>
          </w:tcPr>
          <w:p w14:paraId="5A00323E" w14:textId="77777777" w:rsidR="009D0037" w:rsidRPr="00DD31B5" w:rsidRDefault="009D0037" w:rsidP="009D0037">
            <w:pPr>
              <w:pStyle w:val="numbernegative"/>
              <w:spacing w:line="380" w:lineRule="exact"/>
              <w:ind w:right="261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DD31B5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77</w:t>
            </w:r>
          </w:p>
        </w:tc>
        <w:tc>
          <w:tcPr>
            <w:tcW w:w="236" w:type="dxa"/>
            <w:shd w:val="clear" w:color="auto" w:fill="auto"/>
          </w:tcPr>
          <w:p w14:paraId="54946CDB" w14:textId="77777777" w:rsidR="009D0037" w:rsidRPr="00DD31B5" w:rsidRDefault="009D0037" w:rsidP="009D0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528"/>
              <w:jc w:val="right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881" w:type="dxa"/>
            <w:shd w:val="clear" w:color="auto" w:fill="auto"/>
          </w:tcPr>
          <w:p w14:paraId="5D2102D2" w14:textId="77777777" w:rsidR="009D0037" w:rsidRPr="00DD31B5" w:rsidRDefault="009D0037" w:rsidP="009D0037">
            <w:pPr>
              <w:pStyle w:val="acctfourfigures"/>
              <w:tabs>
                <w:tab w:val="clear" w:pos="765"/>
              </w:tabs>
              <w:spacing w:line="380" w:lineRule="exact"/>
              <w:ind w:left="-79" w:right="247"/>
              <w:jc w:val="right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DD31B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77</w:t>
            </w:r>
          </w:p>
        </w:tc>
      </w:tr>
      <w:tr w:rsidR="009D0037" w:rsidRPr="00DD31B5" w14:paraId="77B539BC" w14:textId="77777777" w:rsidTr="001A42A4">
        <w:tc>
          <w:tcPr>
            <w:tcW w:w="4716" w:type="dxa"/>
          </w:tcPr>
          <w:p w14:paraId="0B45EDF2" w14:textId="77777777" w:rsidR="009D0037" w:rsidRPr="00DD31B5" w:rsidRDefault="009D0037" w:rsidP="009D0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75"/>
              <w:rPr>
                <w:rFonts w:asciiTheme="majorBidi" w:hAnsiTheme="majorBidi" w:cstheme="majorBidi"/>
                <w:sz w:val="30"/>
                <w:szCs w:val="30"/>
              </w:rPr>
            </w:pPr>
            <w:r w:rsidRPr="00DD31B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</w:t>
            </w:r>
            <w:r w:rsidRPr="00DD31B5">
              <w:rPr>
                <w:rFonts w:asciiTheme="majorBidi" w:hAnsiTheme="majorBidi" w:cstheme="majorBidi"/>
                <w:sz w:val="30"/>
                <w:szCs w:val="30"/>
              </w:rPr>
              <w:t xml:space="preserve">151 - 180 </w:t>
            </w:r>
            <w:r w:rsidRPr="00DD31B5">
              <w:rPr>
                <w:rFonts w:asciiTheme="majorBidi" w:hAnsiTheme="majorBidi" w:cstheme="majorBidi" w:hint="cs"/>
                <w:sz w:val="30"/>
                <w:szCs w:val="30"/>
                <w:cs/>
                <w:lang w:eastAsia="ja-JP"/>
              </w:rPr>
              <w:t>วัน</w:t>
            </w:r>
          </w:p>
        </w:tc>
        <w:tc>
          <w:tcPr>
            <w:tcW w:w="1917" w:type="dxa"/>
            <w:shd w:val="clear" w:color="auto" w:fill="auto"/>
          </w:tcPr>
          <w:p w14:paraId="14C61ACF" w14:textId="77777777" w:rsidR="009D0037" w:rsidRPr="00DD31B5" w:rsidRDefault="009D0037" w:rsidP="009D0037">
            <w:pPr>
              <w:pStyle w:val="numbernegative"/>
              <w:spacing w:line="380" w:lineRule="exact"/>
              <w:ind w:right="261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DD31B5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52</w:t>
            </w:r>
          </w:p>
        </w:tc>
        <w:tc>
          <w:tcPr>
            <w:tcW w:w="236" w:type="dxa"/>
            <w:shd w:val="clear" w:color="auto" w:fill="auto"/>
          </w:tcPr>
          <w:p w14:paraId="0EFF2C07" w14:textId="77777777" w:rsidR="009D0037" w:rsidRPr="00DD31B5" w:rsidRDefault="009D0037" w:rsidP="009D0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528"/>
              <w:jc w:val="right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881" w:type="dxa"/>
            <w:shd w:val="clear" w:color="auto" w:fill="auto"/>
          </w:tcPr>
          <w:p w14:paraId="6E48BE30" w14:textId="77777777" w:rsidR="009D0037" w:rsidRPr="00DD31B5" w:rsidRDefault="009D0037" w:rsidP="009D0037">
            <w:pPr>
              <w:pStyle w:val="acctfourfigures"/>
              <w:tabs>
                <w:tab w:val="clear" w:pos="765"/>
              </w:tabs>
              <w:spacing w:line="380" w:lineRule="exact"/>
              <w:ind w:left="-79" w:right="247"/>
              <w:jc w:val="right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DD31B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52</w:t>
            </w:r>
          </w:p>
        </w:tc>
      </w:tr>
      <w:tr w:rsidR="009D0037" w:rsidRPr="00DD31B5" w14:paraId="1DD7CAAE" w14:textId="77777777" w:rsidTr="001A42A4">
        <w:tc>
          <w:tcPr>
            <w:tcW w:w="4716" w:type="dxa"/>
          </w:tcPr>
          <w:p w14:paraId="7E74DCB3" w14:textId="77777777" w:rsidR="009D0037" w:rsidRPr="00DD31B5" w:rsidRDefault="009D0037" w:rsidP="009D0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75"/>
              <w:rPr>
                <w:rFonts w:asciiTheme="majorBidi" w:hAnsiTheme="majorBidi" w:cstheme="majorBidi"/>
                <w:sz w:val="30"/>
                <w:szCs w:val="30"/>
              </w:rPr>
            </w:pPr>
            <w:r w:rsidRPr="00DD31B5">
              <w:rPr>
                <w:rFonts w:asciiTheme="majorBidi" w:hAnsiTheme="majorBidi" w:cstheme="majorBidi"/>
                <w:sz w:val="30"/>
                <w:szCs w:val="30"/>
              </w:rPr>
              <w:t xml:space="preserve">     181 - 210 </w:t>
            </w:r>
            <w:r w:rsidRPr="00DD31B5">
              <w:rPr>
                <w:rFonts w:asciiTheme="majorBidi" w:hAnsiTheme="majorBidi" w:cstheme="majorBidi" w:hint="cs"/>
                <w:sz w:val="30"/>
                <w:szCs w:val="30"/>
                <w:cs/>
                <w:lang w:eastAsia="ja-JP"/>
              </w:rPr>
              <w:t>วัน</w:t>
            </w:r>
          </w:p>
        </w:tc>
        <w:tc>
          <w:tcPr>
            <w:tcW w:w="1917" w:type="dxa"/>
            <w:shd w:val="clear" w:color="auto" w:fill="auto"/>
          </w:tcPr>
          <w:p w14:paraId="6443C586" w14:textId="77777777" w:rsidR="009D0037" w:rsidRPr="00DD31B5" w:rsidRDefault="009D0037" w:rsidP="009D0037">
            <w:pPr>
              <w:pStyle w:val="numbernegative"/>
              <w:spacing w:line="380" w:lineRule="exact"/>
              <w:ind w:right="261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DD31B5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58</w:t>
            </w:r>
          </w:p>
        </w:tc>
        <w:tc>
          <w:tcPr>
            <w:tcW w:w="236" w:type="dxa"/>
            <w:shd w:val="clear" w:color="auto" w:fill="auto"/>
          </w:tcPr>
          <w:p w14:paraId="16FD8152" w14:textId="77777777" w:rsidR="009D0037" w:rsidRPr="00DD31B5" w:rsidRDefault="009D0037" w:rsidP="009D0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528"/>
              <w:jc w:val="right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881" w:type="dxa"/>
            <w:shd w:val="clear" w:color="auto" w:fill="auto"/>
          </w:tcPr>
          <w:p w14:paraId="1656DFE3" w14:textId="77777777" w:rsidR="009D0037" w:rsidRPr="00DD31B5" w:rsidRDefault="009D0037" w:rsidP="009D0037">
            <w:pPr>
              <w:pStyle w:val="acctfourfigures"/>
              <w:tabs>
                <w:tab w:val="clear" w:pos="765"/>
              </w:tabs>
              <w:spacing w:line="380" w:lineRule="exact"/>
              <w:ind w:left="-79" w:right="247"/>
              <w:jc w:val="right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DD31B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58</w:t>
            </w:r>
          </w:p>
        </w:tc>
      </w:tr>
      <w:tr w:rsidR="009D0037" w:rsidRPr="00DD31B5" w14:paraId="7E544E5C" w14:textId="77777777" w:rsidTr="001A42A4">
        <w:tc>
          <w:tcPr>
            <w:tcW w:w="4716" w:type="dxa"/>
          </w:tcPr>
          <w:p w14:paraId="7A872610" w14:textId="77777777" w:rsidR="009D0037" w:rsidRPr="00DD31B5" w:rsidRDefault="009D0037" w:rsidP="009D0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75"/>
              <w:rPr>
                <w:rFonts w:asciiTheme="majorBidi" w:hAnsiTheme="majorBidi" w:cstheme="majorBidi"/>
                <w:sz w:val="30"/>
                <w:szCs w:val="30"/>
              </w:rPr>
            </w:pPr>
            <w:r w:rsidRPr="00DD31B5">
              <w:rPr>
                <w:rFonts w:asciiTheme="majorBidi" w:hAnsiTheme="majorBidi" w:cstheme="majorBidi"/>
                <w:sz w:val="30"/>
                <w:szCs w:val="30"/>
              </w:rPr>
              <w:t xml:space="preserve">     271 - 300 </w:t>
            </w:r>
            <w:r w:rsidRPr="00DD31B5">
              <w:rPr>
                <w:rFonts w:asciiTheme="majorBidi" w:hAnsiTheme="majorBidi" w:cstheme="majorBidi" w:hint="cs"/>
                <w:sz w:val="30"/>
                <w:szCs w:val="30"/>
                <w:cs/>
                <w:lang w:eastAsia="ja-JP"/>
              </w:rPr>
              <w:t>วัน</w:t>
            </w:r>
          </w:p>
        </w:tc>
        <w:tc>
          <w:tcPr>
            <w:tcW w:w="1917" w:type="dxa"/>
            <w:shd w:val="clear" w:color="auto" w:fill="auto"/>
          </w:tcPr>
          <w:p w14:paraId="2DCC1E23" w14:textId="77777777" w:rsidR="009D0037" w:rsidRPr="00DD31B5" w:rsidRDefault="009D0037" w:rsidP="009D0037">
            <w:pPr>
              <w:pStyle w:val="numbernegative"/>
              <w:spacing w:line="380" w:lineRule="exact"/>
              <w:ind w:right="261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DD31B5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3</w:t>
            </w:r>
          </w:p>
        </w:tc>
        <w:tc>
          <w:tcPr>
            <w:tcW w:w="236" w:type="dxa"/>
            <w:shd w:val="clear" w:color="auto" w:fill="auto"/>
          </w:tcPr>
          <w:p w14:paraId="0AACF4F7" w14:textId="77777777" w:rsidR="009D0037" w:rsidRPr="00DD31B5" w:rsidRDefault="009D0037" w:rsidP="009D0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528"/>
              <w:jc w:val="right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881" w:type="dxa"/>
            <w:shd w:val="clear" w:color="auto" w:fill="auto"/>
          </w:tcPr>
          <w:p w14:paraId="283E6FD0" w14:textId="77777777" w:rsidR="009D0037" w:rsidRPr="00DD31B5" w:rsidRDefault="009D0037" w:rsidP="009D0037">
            <w:pPr>
              <w:pStyle w:val="acctfourfigures"/>
              <w:tabs>
                <w:tab w:val="clear" w:pos="765"/>
              </w:tabs>
              <w:spacing w:line="380" w:lineRule="exact"/>
              <w:ind w:left="-79" w:right="247"/>
              <w:jc w:val="right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DD31B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</w:t>
            </w:r>
          </w:p>
        </w:tc>
      </w:tr>
      <w:tr w:rsidR="009D0037" w:rsidRPr="00DD31B5" w14:paraId="1D4A8739" w14:textId="77777777" w:rsidTr="001A42A4">
        <w:tc>
          <w:tcPr>
            <w:tcW w:w="4716" w:type="dxa"/>
          </w:tcPr>
          <w:p w14:paraId="034F0A6C" w14:textId="77777777" w:rsidR="009D0037" w:rsidRPr="00DD31B5" w:rsidRDefault="009D0037" w:rsidP="009D0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75"/>
              <w:rPr>
                <w:rFonts w:asciiTheme="majorBidi" w:hAnsiTheme="majorBidi" w:cstheme="majorBidi"/>
                <w:sz w:val="30"/>
                <w:szCs w:val="30"/>
              </w:rPr>
            </w:pPr>
            <w:r w:rsidRPr="00DD31B5">
              <w:rPr>
                <w:rFonts w:asciiTheme="majorBidi" w:hAnsiTheme="majorBidi" w:cstheme="majorBidi"/>
                <w:sz w:val="30"/>
                <w:szCs w:val="30"/>
              </w:rPr>
              <w:t xml:space="preserve">     331 - 360 </w:t>
            </w:r>
            <w:r w:rsidRPr="00DD31B5">
              <w:rPr>
                <w:rFonts w:asciiTheme="majorBidi" w:hAnsiTheme="majorBidi" w:cstheme="majorBidi" w:hint="cs"/>
                <w:sz w:val="30"/>
                <w:szCs w:val="30"/>
                <w:cs/>
                <w:lang w:eastAsia="ja-JP"/>
              </w:rPr>
              <w:t>วัน</w:t>
            </w:r>
          </w:p>
        </w:tc>
        <w:tc>
          <w:tcPr>
            <w:tcW w:w="1917" w:type="dxa"/>
            <w:shd w:val="clear" w:color="auto" w:fill="auto"/>
          </w:tcPr>
          <w:p w14:paraId="0A4F9366" w14:textId="77777777" w:rsidR="009D0037" w:rsidRPr="00DD31B5" w:rsidRDefault="009D0037" w:rsidP="009D0037">
            <w:pPr>
              <w:pStyle w:val="numbernegative"/>
              <w:spacing w:line="380" w:lineRule="exact"/>
              <w:ind w:right="261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DD31B5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236" w:type="dxa"/>
            <w:shd w:val="clear" w:color="auto" w:fill="auto"/>
          </w:tcPr>
          <w:p w14:paraId="29D67272" w14:textId="77777777" w:rsidR="009D0037" w:rsidRPr="00DD31B5" w:rsidRDefault="009D0037" w:rsidP="009D0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528"/>
              <w:jc w:val="right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881" w:type="dxa"/>
            <w:shd w:val="clear" w:color="auto" w:fill="auto"/>
          </w:tcPr>
          <w:p w14:paraId="22F14757" w14:textId="77777777" w:rsidR="009D0037" w:rsidRPr="00DD31B5" w:rsidRDefault="009D0037" w:rsidP="009D0037">
            <w:pPr>
              <w:pStyle w:val="acctfourfigures"/>
              <w:tabs>
                <w:tab w:val="clear" w:pos="765"/>
              </w:tabs>
              <w:spacing w:line="380" w:lineRule="exact"/>
              <w:ind w:left="-79" w:right="247"/>
              <w:jc w:val="right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DD31B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</w:t>
            </w:r>
          </w:p>
        </w:tc>
      </w:tr>
      <w:tr w:rsidR="009D0037" w:rsidRPr="00DD31B5" w14:paraId="12D62614" w14:textId="77777777" w:rsidTr="001A42A4">
        <w:tc>
          <w:tcPr>
            <w:tcW w:w="4716" w:type="dxa"/>
          </w:tcPr>
          <w:p w14:paraId="4F3250CA" w14:textId="77777777" w:rsidR="009D0037" w:rsidRPr="00DD31B5" w:rsidRDefault="009D0037" w:rsidP="009D0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75"/>
              <w:rPr>
                <w:rFonts w:asciiTheme="majorBidi" w:hAnsiTheme="majorBidi" w:cstheme="majorBidi"/>
                <w:sz w:val="30"/>
                <w:szCs w:val="30"/>
              </w:rPr>
            </w:pPr>
            <w:r w:rsidRPr="00DD31B5">
              <w:rPr>
                <w:rFonts w:asciiTheme="majorBidi" w:hAnsiTheme="majorBidi" w:cstheme="majorBidi"/>
                <w:sz w:val="30"/>
                <w:szCs w:val="30"/>
              </w:rPr>
              <w:t xml:space="preserve">     </w:t>
            </w:r>
            <w:r w:rsidRPr="00DD31B5">
              <w:rPr>
                <w:rFonts w:asciiTheme="majorBidi" w:hAnsiTheme="majorBidi" w:cstheme="majorBidi" w:hint="cs"/>
                <w:sz w:val="30"/>
                <w:szCs w:val="30"/>
                <w:cs/>
                <w:lang w:eastAsia="ja-JP"/>
              </w:rPr>
              <w:t xml:space="preserve">มากกว่า </w:t>
            </w:r>
            <w:r w:rsidRPr="00DD31B5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36</w:t>
            </w:r>
            <w:r w:rsidRPr="00DD31B5">
              <w:rPr>
                <w:rFonts w:asciiTheme="majorBidi" w:hAnsiTheme="majorBidi" w:cstheme="majorBidi"/>
                <w:sz w:val="30"/>
                <w:szCs w:val="30"/>
              </w:rPr>
              <w:t xml:space="preserve">0 </w:t>
            </w:r>
            <w:r w:rsidRPr="00DD31B5">
              <w:rPr>
                <w:rFonts w:asciiTheme="majorBidi" w:hAnsiTheme="majorBidi" w:cstheme="majorBidi" w:hint="cs"/>
                <w:sz w:val="30"/>
                <w:szCs w:val="30"/>
                <w:cs/>
                <w:lang w:eastAsia="ja-JP"/>
              </w:rPr>
              <w:t>วัน</w:t>
            </w:r>
          </w:p>
        </w:tc>
        <w:tc>
          <w:tcPr>
            <w:tcW w:w="1917" w:type="dxa"/>
            <w:tcBorders>
              <w:bottom w:val="single" w:sz="4" w:space="0" w:color="auto"/>
            </w:tcBorders>
            <w:shd w:val="clear" w:color="auto" w:fill="auto"/>
          </w:tcPr>
          <w:p w14:paraId="5852249E" w14:textId="77777777" w:rsidR="009D0037" w:rsidRPr="00DD31B5" w:rsidRDefault="009D0037" w:rsidP="009D0037">
            <w:pPr>
              <w:pStyle w:val="numbernegative"/>
              <w:spacing w:line="380" w:lineRule="exact"/>
              <w:ind w:right="261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DD31B5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869</w:t>
            </w:r>
          </w:p>
        </w:tc>
        <w:tc>
          <w:tcPr>
            <w:tcW w:w="236" w:type="dxa"/>
            <w:shd w:val="clear" w:color="auto" w:fill="auto"/>
          </w:tcPr>
          <w:p w14:paraId="6253B1A4" w14:textId="77777777" w:rsidR="009D0037" w:rsidRPr="00DD31B5" w:rsidRDefault="009D0037" w:rsidP="009D0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528"/>
              <w:jc w:val="right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881" w:type="dxa"/>
            <w:tcBorders>
              <w:bottom w:val="single" w:sz="4" w:space="0" w:color="auto"/>
            </w:tcBorders>
            <w:shd w:val="clear" w:color="auto" w:fill="auto"/>
          </w:tcPr>
          <w:p w14:paraId="3FD2BE2A" w14:textId="77777777" w:rsidR="009D0037" w:rsidRPr="00DD31B5" w:rsidRDefault="009D0037" w:rsidP="009D0037">
            <w:pPr>
              <w:pStyle w:val="acctfourfigures"/>
              <w:tabs>
                <w:tab w:val="clear" w:pos="765"/>
              </w:tabs>
              <w:spacing w:line="380" w:lineRule="exact"/>
              <w:ind w:left="-79" w:right="247"/>
              <w:jc w:val="right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DD31B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869</w:t>
            </w:r>
          </w:p>
        </w:tc>
      </w:tr>
      <w:tr w:rsidR="009D0037" w:rsidRPr="00DD31B5" w14:paraId="4682B46B" w14:textId="77777777" w:rsidTr="001A42A4">
        <w:tc>
          <w:tcPr>
            <w:tcW w:w="4716" w:type="dxa"/>
          </w:tcPr>
          <w:p w14:paraId="3C7F986B" w14:textId="77777777" w:rsidR="009D0037" w:rsidRPr="00DD31B5" w:rsidRDefault="009D0037" w:rsidP="009D0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17" w:type="dxa"/>
            <w:tcBorders>
              <w:top w:val="single" w:sz="4" w:space="0" w:color="auto"/>
            </w:tcBorders>
            <w:shd w:val="clear" w:color="auto" w:fill="auto"/>
          </w:tcPr>
          <w:p w14:paraId="060721D5" w14:textId="77777777" w:rsidR="009D0037" w:rsidRPr="00DD31B5" w:rsidRDefault="009D0037" w:rsidP="009D0037">
            <w:pPr>
              <w:pStyle w:val="numbernegative"/>
              <w:spacing w:line="380" w:lineRule="exact"/>
              <w:ind w:right="261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DD31B5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9,649</w:t>
            </w:r>
          </w:p>
        </w:tc>
        <w:tc>
          <w:tcPr>
            <w:tcW w:w="236" w:type="dxa"/>
            <w:shd w:val="clear" w:color="auto" w:fill="auto"/>
          </w:tcPr>
          <w:p w14:paraId="5AA99D80" w14:textId="77777777" w:rsidR="009D0037" w:rsidRPr="00DD31B5" w:rsidRDefault="009D0037" w:rsidP="009D0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380" w:lineRule="exac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81" w:type="dxa"/>
            <w:tcBorders>
              <w:top w:val="single" w:sz="4" w:space="0" w:color="auto"/>
            </w:tcBorders>
            <w:shd w:val="clear" w:color="auto" w:fill="auto"/>
          </w:tcPr>
          <w:p w14:paraId="380C2F63" w14:textId="77777777" w:rsidR="009D0037" w:rsidRPr="00DD31B5" w:rsidRDefault="009D0037" w:rsidP="009D0037">
            <w:pPr>
              <w:pStyle w:val="acctfourfigures"/>
              <w:tabs>
                <w:tab w:val="clear" w:pos="765"/>
              </w:tabs>
              <w:spacing w:line="380" w:lineRule="exact"/>
              <w:ind w:left="-79" w:right="247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D31B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3,176</w:t>
            </w:r>
          </w:p>
        </w:tc>
      </w:tr>
      <w:tr w:rsidR="009D0037" w:rsidRPr="00DD31B5" w14:paraId="14CB67AF" w14:textId="77777777" w:rsidTr="001A42A4">
        <w:tc>
          <w:tcPr>
            <w:tcW w:w="4716" w:type="dxa"/>
          </w:tcPr>
          <w:p w14:paraId="1F504357" w14:textId="443AB6EC" w:rsidR="009D0037" w:rsidRPr="00DD31B5" w:rsidRDefault="009D0037" w:rsidP="009D0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72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D31B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DD31B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6D00B7">
              <w:rPr>
                <w:rFonts w:ascii="Angsana New" w:hAnsi="Angsana New" w:hint="cs"/>
                <w:sz w:val="30"/>
                <w:szCs w:val="30"/>
                <w:cs/>
              </w:rPr>
              <w:t>ค่าเผื่อผลขาดทุนจากการด้อยค่า</w:t>
            </w:r>
          </w:p>
        </w:tc>
        <w:tc>
          <w:tcPr>
            <w:tcW w:w="1917" w:type="dxa"/>
            <w:tcBorders>
              <w:bottom w:val="single" w:sz="4" w:space="0" w:color="auto"/>
            </w:tcBorders>
            <w:shd w:val="clear" w:color="auto" w:fill="auto"/>
          </w:tcPr>
          <w:p w14:paraId="65342B9B" w14:textId="77777777" w:rsidR="009D0037" w:rsidRPr="00DD31B5" w:rsidRDefault="009D0037" w:rsidP="00CA3E4A">
            <w:pPr>
              <w:pStyle w:val="numbernegative"/>
              <w:spacing w:line="380" w:lineRule="exact"/>
              <w:ind w:right="201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DD31B5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(901)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D79D2B2" w14:textId="77777777" w:rsidR="009D0037" w:rsidRPr="00DD31B5" w:rsidRDefault="009D0037" w:rsidP="009D0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528"/>
              <w:jc w:val="right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881" w:type="dxa"/>
            <w:tcBorders>
              <w:bottom w:val="single" w:sz="4" w:space="0" w:color="auto"/>
            </w:tcBorders>
            <w:shd w:val="clear" w:color="auto" w:fill="auto"/>
          </w:tcPr>
          <w:p w14:paraId="6594B407" w14:textId="77777777" w:rsidR="009D0037" w:rsidRPr="00DD31B5" w:rsidRDefault="009D0037" w:rsidP="00CA3E4A">
            <w:pPr>
              <w:pStyle w:val="numbernegative"/>
              <w:spacing w:line="380" w:lineRule="exact"/>
              <w:ind w:right="179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D31B5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(901)</w:t>
            </w:r>
          </w:p>
        </w:tc>
      </w:tr>
      <w:tr w:rsidR="009D0037" w:rsidRPr="00DD31B5" w14:paraId="6CFBFA26" w14:textId="77777777" w:rsidTr="001A42A4">
        <w:tc>
          <w:tcPr>
            <w:tcW w:w="4716" w:type="dxa"/>
          </w:tcPr>
          <w:p w14:paraId="5A5550B5" w14:textId="77777777" w:rsidR="009D0037" w:rsidRPr="00DD31B5" w:rsidRDefault="009D0037" w:rsidP="009D0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75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D31B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9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060912" w14:textId="77777777" w:rsidR="009D0037" w:rsidRPr="00DD31B5" w:rsidRDefault="009D0037" w:rsidP="009D0037">
            <w:pPr>
              <w:pStyle w:val="numbernegative"/>
              <w:spacing w:line="380" w:lineRule="exact"/>
              <w:ind w:right="261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D31B5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/>
              </w:rPr>
              <w:t>8,748</w:t>
            </w:r>
          </w:p>
        </w:tc>
        <w:tc>
          <w:tcPr>
            <w:tcW w:w="236" w:type="dxa"/>
            <w:shd w:val="clear" w:color="auto" w:fill="auto"/>
          </w:tcPr>
          <w:p w14:paraId="0096BECD" w14:textId="77777777" w:rsidR="009D0037" w:rsidRPr="00DD31B5" w:rsidRDefault="009D0037" w:rsidP="009D0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380" w:lineRule="exact"/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8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2267FC" w14:textId="77777777" w:rsidR="009D0037" w:rsidRPr="00DD31B5" w:rsidRDefault="009D0037" w:rsidP="009D0037">
            <w:pPr>
              <w:pStyle w:val="numbernegative"/>
              <w:spacing w:line="380" w:lineRule="exact"/>
              <w:ind w:right="2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D31B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2,275</w:t>
            </w:r>
          </w:p>
        </w:tc>
      </w:tr>
      <w:tr w:rsidR="009D0037" w:rsidRPr="00DD31B5" w14:paraId="2E540FAD" w14:textId="77777777" w:rsidTr="001A42A4">
        <w:trPr>
          <w:trHeight w:hRule="exact" w:val="72"/>
        </w:trPr>
        <w:tc>
          <w:tcPr>
            <w:tcW w:w="4716" w:type="dxa"/>
          </w:tcPr>
          <w:p w14:paraId="19B873B6" w14:textId="77777777" w:rsidR="009D0037" w:rsidRPr="001A42A4" w:rsidRDefault="009D0037" w:rsidP="001A42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75" w:right="-108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917" w:type="dxa"/>
            <w:tcBorders>
              <w:top w:val="single" w:sz="4" w:space="0" w:color="auto"/>
            </w:tcBorders>
            <w:shd w:val="clear" w:color="auto" w:fill="auto"/>
          </w:tcPr>
          <w:p w14:paraId="543BDE90" w14:textId="77777777" w:rsidR="009D0037" w:rsidRPr="001A42A4" w:rsidRDefault="009D0037" w:rsidP="001A42A4">
            <w:pPr>
              <w:pStyle w:val="numbernegative"/>
              <w:tabs>
                <w:tab w:val="decimal" w:pos="915"/>
              </w:tabs>
              <w:spacing w:line="380" w:lineRule="exact"/>
              <w:ind w:right="-108"/>
              <w:jc w:val="left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17D6252A" w14:textId="77777777" w:rsidR="009D0037" w:rsidRPr="001A42A4" w:rsidRDefault="009D0037" w:rsidP="001A42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881" w:type="dxa"/>
            <w:tcBorders>
              <w:top w:val="single" w:sz="4" w:space="0" w:color="auto"/>
            </w:tcBorders>
            <w:shd w:val="clear" w:color="auto" w:fill="auto"/>
          </w:tcPr>
          <w:p w14:paraId="0D5C707C" w14:textId="77777777" w:rsidR="009D0037" w:rsidRPr="001A42A4" w:rsidRDefault="009D0037" w:rsidP="001A42A4">
            <w:pPr>
              <w:pStyle w:val="numbernegative"/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</w:tr>
      <w:tr w:rsidR="009D0037" w:rsidRPr="002A1967" w14:paraId="401E3326" w14:textId="77777777" w:rsidTr="001A42A4">
        <w:tc>
          <w:tcPr>
            <w:tcW w:w="4716" w:type="dxa"/>
          </w:tcPr>
          <w:p w14:paraId="69EA3663" w14:textId="77777777" w:rsidR="009D0037" w:rsidRPr="00DD31B5" w:rsidRDefault="009D0037" w:rsidP="009D0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75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D31B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917" w:type="dxa"/>
            <w:tcBorders>
              <w:bottom w:val="double" w:sz="4" w:space="0" w:color="auto"/>
            </w:tcBorders>
            <w:shd w:val="clear" w:color="auto" w:fill="auto"/>
          </w:tcPr>
          <w:p w14:paraId="59356C4C" w14:textId="77777777" w:rsidR="009D0037" w:rsidRPr="00DD31B5" w:rsidRDefault="009D0037" w:rsidP="009D0037">
            <w:pPr>
              <w:pStyle w:val="numbernegative"/>
              <w:spacing w:line="380" w:lineRule="exact"/>
              <w:ind w:right="261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D31B5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/>
              </w:rPr>
              <w:t>9,630</w:t>
            </w:r>
          </w:p>
        </w:tc>
        <w:tc>
          <w:tcPr>
            <w:tcW w:w="236" w:type="dxa"/>
            <w:shd w:val="clear" w:color="auto" w:fill="auto"/>
          </w:tcPr>
          <w:p w14:paraId="718894DF" w14:textId="77777777" w:rsidR="009D0037" w:rsidRPr="00DD31B5" w:rsidRDefault="009D0037" w:rsidP="009D0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380" w:lineRule="exact"/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881" w:type="dxa"/>
            <w:tcBorders>
              <w:bottom w:val="double" w:sz="4" w:space="0" w:color="auto"/>
            </w:tcBorders>
            <w:shd w:val="clear" w:color="auto" w:fill="auto"/>
          </w:tcPr>
          <w:p w14:paraId="1FC4131E" w14:textId="77777777" w:rsidR="009D0037" w:rsidRPr="00DD31B5" w:rsidRDefault="009D0037" w:rsidP="009D0037">
            <w:pPr>
              <w:pStyle w:val="numbernegative"/>
              <w:spacing w:line="380" w:lineRule="exact"/>
              <w:ind w:right="2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D31B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51,803</w:t>
            </w:r>
          </w:p>
        </w:tc>
      </w:tr>
    </w:tbl>
    <w:p w14:paraId="33569E52" w14:textId="77777777" w:rsidR="001A42A4" w:rsidRPr="00C253DB" w:rsidRDefault="001A42A4" w:rsidP="001A42A4">
      <w:pPr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C253DB">
        <w:rPr>
          <w:rFonts w:asciiTheme="majorBidi" w:hAnsiTheme="majorBidi" w:cstheme="majorBidi"/>
          <w:sz w:val="30"/>
          <w:szCs w:val="30"/>
          <w:cs/>
        </w:rPr>
        <w:t>โดยปกติระยะเวลาการให้สินเชื่อแก่ลูกค้าของกลุ่มบริษัทมีระยะเวลาตั้งแต่</w:t>
      </w:r>
      <w:r w:rsidRPr="00C253DB">
        <w:rPr>
          <w:rFonts w:asciiTheme="majorBidi" w:hAnsiTheme="majorBidi" w:cstheme="majorBidi"/>
          <w:sz w:val="30"/>
          <w:szCs w:val="30"/>
        </w:rPr>
        <w:t xml:space="preserve"> 30 </w:t>
      </w:r>
      <w:r w:rsidRPr="00C253DB">
        <w:rPr>
          <w:rFonts w:asciiTheme="majorBidi" w:hAnsiTheme="majorBidi" w:cstheme="majorBidi"/>
          <w:sz w:val="30"/>
          <w:szCs w:val="30"/>
          <w:cs/>
        </w:rPr>
        <w:t xml:space="preserve">วันถึง </w:t>
      </w:r>
      <w:r w:rsidRPr="00C253DB">
        <w:rPr>
          <w:rFonts w:asciiTheme="majorBidi" w:hAnsiTheme="majorBidi" w:cstheme="majorBidi"/>
          <w:sz w:val="30"/>
          <w:szCs w:val="30"/>
        </w:rPr>
        <w:t>60</w:t>
      </w:r>
      <w:r w:rsidRPr="00C253DB">
        <w:rPr>
          <w:rFonts w:asciiTheme="majorBidi" w:hAnsiTheme="majorBidi" w:cstheme="majorBidi"/>
          <w:sz w:val="30"/>
          <w:szCs w:val="30"/>
          <w:cs/>
        </w:rPr>
        <w:t xml:space="preserve"> วัน</w:t>
      </w:r>
    </w:p>
    <w:p w14:paraId="1D046BA9" w14:textId="77777777" w:rsidR="001A42A4" w:rsidRPr="00C253DB" w:rsidRDefault="001A42A4" w:rsidP="001A42A4">
      <w:pPr>
        <w:ind w:left="900"/>
        <w:jc w:val="thaiDistribute"/>
        <w:rPr>
          <w:rFonts w:asciiTheme="majorBidi" w:hAnsiTheme="majorBidi" w:cstheme="majorBidi"/>
          <w:sz w:val="30"/>
          <w:szCs w:val="30"/>
        </w:rPr>
      </w:pPr>
    </w:p>
    <w:p w14:paraId="4DA2EAE4" w14:textId="77777777" w:rsidR="001A42A4" w:rsidRPr="00DD31B5" w:rsidRDefault="001A42A4" w:rsidP="001A42A4">
      <w:pPr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DD31B5">
        <w:rPr>
          <w:rFonts w:asciiTheme="majorBidi" w:hAnsiTheme="majorBidi" w:cstheme="majorBidi" w:hint="cs"/>
          <w:sz w:val="30"/>
          <w:szCs w:val="30"/>
          <w:cs/>
        </w:rPr>
        <w:t xml:space="preserve">อัตราผลขาดทุนคำนวณจากประสบการณ์ของการสูญเสียด้านเครดิตที่เกิดขึ้นจริง </w:t>
      </w:r>
      <w:r w:rsidRPr="00DD31B5">
        <w:rPr>
          <w:rFonts w:asciiTheme="majorBidi" w:hAnsiTheme="majorBidi" w:cstheme="majorBidi"/>
          <w:sz w:val="30"/>
          <w:szCs w:val="30"/>
        </w:rPr>
        <w:t xml:space="preserve">4 </w:t>
      </w:r>
      <w:r w:rsidRPr="00DD31B5">
        <w:rPr>
          <w:rFonts w:asciiTheme="majorBidi" w:hAnsiTheme="majorBidi" w:cstheme="majorBidi" w:hint="cs"/>
          <w:sz w:val="30"/>
          <w:szCs w:val="30"/>
          <w:cs/>
        </w:rPr>
        <w:t>ปีย้อนหลัง อัตราเหล่านี้คูณกับสเกลแฟคเตอร์เพื่อสะท้อนผลแตกต่างระหว่างสภาวะเศรษฐกิจในระหว่างงวดที่เก็บข้อมูล สภาวะเศรษฐกิจในปัจจุบันและมุมมองของกลุ่มบริษัทที่มีต่อสภาวะเศรษฐกิจตลอดอายุที่คาดการณ์ไว้ของลูกหนี้</w:t>
      </w:r>
    </w:p>
    <w:p w14:paraId="655C0C97" w14:textId="77777777" w:rsidR="000E1DB6" w:rsidRDefault="000E1DB6" w:rsidP="006D3DED">
      <w:pPr>
        <w:ind w:left="900"/>
        <w:jc w:val="thaiDistribute"/>
        <w:rPr>
          <w:rFonts w:asciiTheme="majorBidi" w:hAnsiTheme="majorBidi" w:cstheme="majorBidi"/>
          <w:sz w:val="32"/>
          <w:szCs w:val="32"/>
        </w:rPr>
      </w:pPr>
    </w:p>
    <w:p w14:paraId="2735CA91" w14:textId="4B6185AA" w:rsidR="001A42A4" w:rsidRDefault="001A42A4" w:rsidP="001A42A4">
      <w:pPr>
        <w:ind w:left="900"/>
        <w:jc w:val="thaiDistribute"/>
        <w:rPr>
          <w:rFonts w:asciiTheme="majorBidi" w:hAnsiTheme="majorBidi"/>
          <w:sz w:val="30"/>
          <w:szCs w:val="30"/>
        </w:rPr>
      </w:pPr>
      <w:r w:rsidRPr="00D01D11">
        <w:rPr>
          <w:rFonts w:asciiTheme="majorBidi" w:hAnsiTheme="majorBidi" w:hint="cs"/>
          <w:sz w:val="30"/>
          <w:szCs w:val="30"/>
          <w:cs/>
        </w:rPr>
        <w:t>รายการเคลื่อนไหวของค่าเผื่อ</w:t>
      </w:r>
      <w:r w:rsidRPr="001A42A4">
        <w:rPr>
          <w:rFonts w:asciiTheme="majorBidi" w:hAnsiTheme="majorBidi" w:cstheme="majorBidi" w:hint="cs"/>
          <w:sz w:val="30"/>
          <w:szCs w:val="30"/>
          <w:cs/>
        </w:rPr>
        <w:t>ผล</w:t>
      </w:r>
      <w:r w:rsidRPr="00D01D11">
        <w:rPr>
          <w:rFonts w:asciiTheme="majorBidi" w:hAnsiTheme="majorBidi" w:hint="cs"/>
          <w:sz w:val="30"/>
          <w:szCs w:val="30"/>
          <w:cs/>
        </w:rPr>
        <w:t>ขาดทุนด้านเครดิตที่คาดว่าจะเกิดขึ้น</w:t>
      </w:r>
      <w:r>
        <w:rPr>
          <w:rFonts w:asciiTheme="majorBidi" w:hAnsiTheme="majorBidi" w:hint="cs"/>
          <w:sz w:val="30"/>
          <w:szCs w:val="30"/>
          <w:cs/>
        </w:rPr>
        <w:t>ระหว่างปีสำหรับ</w:t>
      </w:r>
      <w:r w:rsidRPr="00D01D11">
        <w:rPr>
          <w:rFonts w:asciiTheme="majorBidi" w:hAnsiTheme="majorBidi" w:hint="cs"/>
          <w:sz w:val="30"/>
          <w:szCs w:val="30"/>
          <w:cs/>
        </w:rPr>
        <w:t>ลูกหนี้การค้า</w:t>
      </w:r>
    </w:p>
    <w:p w14:paraId="7751A14C" w14:textId="77777777" w:rsidR="001A42A4" w:rsidRDefault="001A42A4" w:rsidP="001A42A4">
      <w:pPr>
        <w:ind w:left="900"/>
        <w:jc w:val="thaiDistribute"/>
        <w:rPr>
          <w:rFonts w:asciiTheme="majorBidi" w:hAnsiTheme="majorBidi" w:cstheme="majorBidi"/>
          <w:sz w:val="30"/>
          <w:szCs w:val="30"/>
          <w:highlight w:val="cyan"/>
        </w:rPr>
      </w:pPr>
    </w:p>
    <w:tbl>
      <w:tblPr>
        <w:tblW w:w="8820" w:type="dxa"/>
        <w:tblInd w:w="801" w:type="dxa"/>
        <w:tblLayout w:type="fixed"/>
        <w:tblLook w:val="01E0" w:firstRow="1" w:lastRow="1" w:firstColumn="1" w:lastColumn="1" w:noHBand="0" w:noVBand="0"/>
      </w:tblPr>
      <w:tblGrid>
        <w:gridCol w:w="4689"/>
        <w:gridCol w:w="540"/>
        <w:gridCol w:w="1665"/>
        <w:gridCol w:w="243"/>
        <w:gridCol w:w="1683"/>
      </w:tblGrid>
      <w:tr w:rsidR="001A42A4" w:rsidRPr="00D045AE" w14:paraId="5CBF6375" w14:textId="77777777" w:rsidTr="001A42A4">
        <w:trPr>
          <w:tblHeader/>
        </w:trPr>
        <w:tc>
          <w:tcPr>
            <w:tcW w:w="4689" w:type="dxa"/>
            <w:vAlign w:val="bottom"/>
            <w:hideMark/>
          </w:tcPr>
          <w:p w14:paraId="4BCCD13B" w14:textId="77777777" w:rsidR="001A42A4" w:rsidRPr="00D045AE" w:rsidRDefault="001A42A4" w:rsidP="001A42A4">
            <w:pPr>
              <w:pStyle w:val="BodyText"/>
              <w:tabs>
                <w:tab w:val="left" w:pos="156"/>
                <w:tab w:val="right" w:pos="9072"/>
              </w:tabs>
              <w:spacing w:after="0"/>
              <w:ind w:left="156" w:right="-108" w:hanging="156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540" w:type="dxa"/>
          </w:tcPr>
          <w:p w14:paraId="0B83A82B" w14:textId="77777777" w:rsidR="001A42A4" w:rsidRPr="00D045AE" w:rsidRDefault="001A42A4" w:rsidP="001A42A4">
            <w:pPr>
              <w:tabs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65" w:type="dxa"/>
            <w:vAlign w:val="bottom"/>
            <w:hideMark/>
          </w:tcPr>
          <w:p w14:paraId="54D72408" w14:textId="77777777" w:rsidR="001A42A4" w:rsidRPr="00D045AE" w:rsidRDefault="001A42A4" w:rsidP="001A42A4">
            <w:pPr>
              <w:tabs>
                <w:tab w:val="center" w:pos="4536"/>
                <w:tab w:val="right" w:pos="9072"/>
              </w:tabs>
              <w:ind w:left="-101" w:right="-14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045AE">
              <w:rPr>
                <w:rFonts w:asciiTheme="majorBidi" w:hAnsiTheme="majorBidi" w:cstheme="majorBidi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3" w:type="dxa"/>
          </w:tcPr>
          <w:p w14:paraId="5C8E1967" w14:textId="77777777" w:rsidR="001A42A4" w:rsidRPr="00D045AE" w:rsidRDefault="001A42A4" w:rsidP="001A42A4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83" w:type="dxa"/>
            <w:hideMark/>
          </w:tcPr>
          <w:p w14:paraId="52715DBB" w14:textId="77777777" w:rsidR="001A42A4" w:rsidRDefault="001A42A4" w:rsidP="001A42A4">
            <w:pPr>
              <w:tabs>
                <w:tab w:val="left" w:pos="540"/>
              </w:tabs>
              <w:ind w:left="-85" w:right="-4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045A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6225BC8D" w14:textId="77777777" w:rsidR="001A42A4" w:rsidRPr="00D045AE" w:rsidRDefault="001A42A4" w:rsidP="001A42A4">
            <w:pPr>
              <w:tabs>
                <w:tab w:val="left" w:pos="540"/>
              </w:tabs>
              <w:ind w:left="-85" w:right="-4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045AE">
              <w:rPr>
                <w:rFonts w:asciiTheme="majorBidi" w:hAnsiTheme="majorBidi" w:cstheme="majorBidi" w:hint="cs"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1A42A4" w:rsidRPr="00D045AE" w14:paraId="08339BB0" w14:textId="77777777" w:rsidTr="001A42A4">
        <w:trPr>
          <w:tblHeader/>
        </w:trPr>
        <w:tc>
          <w:tcPr>
            <w:tcW w:w="4689" w:type="dxa"/>
            <w:hideMark/>
          </w:tcPr>
          <w:p w14:paraId="35577179" w14:textId="77777777" w:rsidR="001A42A4" w:rsidRPr="00D045AE" w:rsidRDefault="001A42A4" w:rsidP="001A42A4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540" w:type="dxa"/>
          </w:tcPr>
          <w:p w14:paraId="76A8ECFF" w14:textId="77777777" w:rsidR="001A42A4" w:rsidRPr="00D045AE" w:rsidRDefault="001A42A4" w:rsidP="001A42A4">
            <w:pPr>
              <w:tabs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3591" w:type="dxa"/>
            <w:gridSpan w:val="3"/>
            <w:hideMark/>
          </w:tcPr>
          <w:p w14:paraId="4998DBC3" w14:textId="77777777" w:rsidR="001A42A4" w:rsidRPr="00D045AE" w:rsidRDefault="001A42A4" w:rsidP="001A42A4">
            <w:pPr>
              <w:tabs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D045AE">
              <w:rPr>
                <w:rFonts w:asciiTheme="majorBidi" w:hAnsiTheme="majorBidi" w:cstheme="majorBidi" w:hint="cs"/>
                <w:i/>
                <w:iCs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D045AE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1A42A4" w:rsidRPr="00D045AE" w14:paraId="1D2525E2" w14:textId="77777777" w:rsidTr="001A42A4">
        <w:trPr>
          <w:tblHeader/>
        </w:trPr>
        <w:tc>
          <w:tcPr>
            <w:tcW w:w="4689" w:type="dxa"/>
            <w:hideMark/>
          </w:tcPr>
          <w:p w14:paraId="3EE86C3B" w14:textId="77777777" w:rsidR="001A42A4" w:rsidRPr="000E1DB6" w:rsidRDefault="001A42A4" w:rsidP="001A42A4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0E1DB6">
              <w:rPr>
                <w:rFonts w:asciiTheme="majorBidi" w:hAnsiTheme="majorBidi" w:cstheme="majorBidi" w:hint="cs"/>
                <w:sz w:val="30"/>
                <w:szCs w:val="30"/>
                <w:cs/>
              </w:rPr>
              <w:t>ณ วันที่</w:t>
            </w:r>
            <w:r w:rsidRPr="000E1DB6">
              <w:rPr>
                <w:rFonts w:asciiTheme="majorBidi" w:hAnsiTheme="majorBidi" w:cstheme="majorBidi" w:hint="cs"/>
                <w:sz w:val="30"/>
                <w:szCs w:val="30"/>
              </w:rPr>
              <w:t xml:space="preserve"> 1</w:t>
            </w:r>
            <w:r w:rsidRPr="000E1DB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มกราคม</w:t>
            </w:r>
            <w:r w:rsidRPr="000E1DB6">
              <w:rPr>
                <w:rFonts w:asciiTheme="majorBidi" w:hAnsiTheme="majorBidi" w:cstheme="majorBidi" w:hint="cs"/>
                <w:sz w:val="30"/>
                <w:szCs w:val="30"/>
              </w:rPr>
              <w:t xml:space="preserve"> 2563 - </w:t>
            </w:r>
            <w:r w:rsidRPr="000E1DB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ปรับปรุงใหม่ </w:t>
            </w:r>
          </w:p>
        </w:tc>
        <w:tc>
          <w:tcPr>
            <w:tcW w:w="540" w:type="dxa"/>
          </w:tcPr>
          <w:p w14:paraId="758CDD3C" w14:textId="77777777" w:rsidR="001A42A4" w:rsidRPr="00D045AE" w:rsidRDefault="001A42A4" w:rsidP="001A42A4">
            <w:pPr>
              <w:tabs>
                <w:tab w:val="decimal" w:pos="1065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65" w:type="dxa"/>
            <w:hideMark/>
          </w:tcPr>
          <w:p w14:paraId="381043C7" w14:textId="77777777" w:rsidR="001A42A4" w:rsidRPr="00D045AE" w:rsidRDefault="001A42A4" w:rsidP="001A42A4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1,307</w:t>
            </w:r>
          </w:p>
        </w:tc>
        <w:tc>
          <w:tcPr>
            <w:tcW w:w="243" w:type="dxa"/>
          </w:tcPr>
          <w:p w14:paraId="6305023B" w14:textId="77777777" w:rsidR="001A42A4" w:rsidRPr="00D045AE" w:rsidRDefault="001A42A4" w:rsidP="001A42A4">
            <w:pPr>
              <w:tabs>
                <w:tab w:val="decimal" w:pos="1313"/>
                <w:tab w:val="center" w:pos="4536"/>
                <w:tab w:val="right" w:pos="9072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83" w:type="dxa"/>
            <w:hideMark/>
          </w:tcPr>
          <w:p w14:paraId="52338293" w14:textId="77777777" w:rsidR="001A42A4" w:rsidRPr="00D045AE" w:rsidRDefault="001A42A4" w:rsidP="001A42A4">
            <w:pPr>
              <w:tabs>
                <w:tab w:val="clear" w:pos="680"/>
                <w:tab w:val="decimal" w:pos="685"/>
                <w:tab w:val="decimal" w:pos="1313"/>
                <w:tab w:val="center" w:pos="4536"/>
                <w:tab w:val="right" w:pos="9072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1,307</w:t>
            </w:r>
          </w:p>
        </w:tc>
      </w:tr>
      <w:tr w:rsidR="001A42A4" w:rsidRPr="00D045AE" w14:paraId="7F4DA73B" w14:textId="77777777" w:rsidTr="001A42A4">
        <w:trPr>
          <w:tblHeader/>
        </w:trPr>
        <w:tc>
          <w:tcPr>
            <w:tcW w:w="4689" w:type="dxa"/>
            <w:hideMark/>
          </w:tcPr>
          <w:p w14:paraId="352B18D5" w14:textId="77777777" w:rsidR="001A42A4" w:rsidRPr="000E1DB6" w:rsidRDefault="001A42A4" w:rsidP="001A42A4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E1DB6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540" w:type="dxa"/>
          </w:tcPr>
          <w:p w14:paraId="51647307" w14:textId="77777777" w:rsidR="001A42A4" w:rsidRPr="00D045AE" w:rsidRDefault="001A42A4" w:rsidP="001A42A4">
            <w:pPr>
              <w:tabs>
                <w:tab w:val="decimal" w:pos="1065"/>
                <w:tab w:val="center" w:pos="4536"/>
                <w:tab w:val="right" w:pos="9072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65" w:type="dxa"/>
            <w:vAlign w:val="bottom"/>
            <w:hideMark/>
          </w:tcPr>
          <w:p w14:paraId="159DB09B" w14:textId="77777777" w:rsidR="001A42A4" w:rsidRPr="00D045AE" w:rsidRDefault="001A42A4" w:rsidP="001A42A4">
            <w:pPr>
              <w:tabs>
                <w:tab w:val="decimal" w:pos="1313"/>
                <w:tab w:val="center" w:pos="4536"/>
                <w:tab w:val="right" w:pos="9072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401</w:t>
            </w:r>
          </w:p>
        </w:tc>
        <w:tc>
          <w:tcPr>
            <w:tcW w:w="243" w:type="dxa"/>
            <w:vAlign w:val="center"/>
          </w:tcPr>
          <w:p w14:paraId="5D8CF4B6" w14:textId="77777777" w:rsidR="001A42A4" w:rsidRPr="00D045AE" w:rsidRDefault="001A42A4" w:rsidP="001A42A4">
            <w:pPr>
              <w:tabs>
                <w:tab w:val="center" w:pos="4536"/>
                <w:tab w:val="right" w:pos="9072"/>
              </w:tabs>
              <w:ind w:left="-120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683" w:type="dxa"/>
            <w:vAlign w:val="bottom"/>
            <w:hideMark/>
          </w:tcPr>
          <w:p w14:paraId="0394D21F" w14:textId="77777777" w:rsidR="001A42A4" w:rsidRPr="00D045AE" w:rsidRDefault="001A42A4" w:rsidP="001A42A4">
            <w:pPr>
              <w:tabs>
                <w:tab w:val="clear" w:pos="680"/>
                <w:tab w:val="decimal" w:pos="685"/>
                <w:tab w:val="center" w:pos="4536"/>
                <w:tab w:val="right" w:pos="9072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401</w:t>
            </w:r>
          </w:p>
        </w:tc>
      </w:tr>
      <w:tr w:rsidR="001A42A4" w:rsidRPr="00D045AE" w14:paraId="3CF134B5" w14:textId="77777777" w:rsidTr="001A42A4">
        <w:trPr>
          <w:tblHeader/>
        </w:trPr>
        <w:tc>
          <w:tcPr>
            <w:tcW w:w="4689" w:type="dxa"/>
            <w:hideMark/>
          </w:tcPr>
          <w:p w14:paraId="61157692" w14:textId="77777777" w:rsidR="001A42A4" w:rsidRPr="000E1DB6" w:rsidRDefault="001A42A4" w:rsidP="001A42A4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E1DB6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ตัดบัญชี</w:t>
            </w:r>
          </w:p>
        </w:tc>
        <w:tc>
          <w:tcPr>
            <w:tcW w:w="540" w:type="dxa"/>
          </w:tcPr>
          <w:p w14:paraId="0F72ADDC" w14:textId="77777777" w:rsidR="001A42A4" w:rsidRPr="00D045AE" w:rsidRDefault="001A42A4" w:rsidP="001A42A4">
            <w:pPr>
              <w:tabs>
                <w:tab w:val="decimal" w:pos="1065"/>
                <w:tab w:val="center" w:pos="4536"/>
                <w:tab w:val="right" w:pos="9072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D849D33" w14:textId="77777777" w:rsidR="001A42A4" w:rsidRPr="00D045AE" w:rsidRDefault="001A42A4" w:rsidP="001A42A4">
            <w:pPr>
              <w:tabs>
                <w:tab w:val="decimal" w:pos="1313"/>
                <w:tab w:val="center" w:pos="4536"/>
                <w:tab w:val="right" w:pos="9072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045AE">
              <w:rPr>
                <w:rFonts w:asciiTheme="majorBidi" w:hAnsiTheme="majorBidi" w:cstheme="majorBidi" w:hint="cs"/>
                <w:sz w:val="30"/>
                <w:szCs w:val="30"/>
              </w:rPr>
              <w:tab/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807</w:t>
            </w:r>
            <w:r w:rsidRPr="00D045AE">
              <w:rPr>
                <w:rFonts w:asciiTheme="majorBidi" w:hAnsiTheme="majorBidi" w:cstheme="majorBidi" w:hint="cs"/>
                <w:sz w:val="30"/>
                <w:szCs w:val="30"/>
              </w:rPr>
              <w:t>)</w:t>
            </w:r>
          </w:p>
        </w:tc>
        <w:tc>
          <w:tcPr>
            <w:tcW w:w="243" w:type="dxa"/>
            <w:vAlign w:val="center"/>
          </w:tcPr>
          <w:p w14:paraId="238F83EC" w14:textId="77777777" w:rsidR="001A42A4" w:rsidRPr="00D045AE" w:rsidRDefault="001A42A4" w:rsidP="001A42A4">
            <w:pPr>
              <w:tabs>
                <w:tab w:val="center" w:pos="4536"/>
                <w:tab w:val="right" w:pos="9072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3C4B8C5" w14:textId="77777777" w:rsidR="001A42A4" w:rsidRPr="00D045AE" w:rsidRDefault="001A42A4" w:rsidP="001A42A4">
            <w:pPr>
              <w:tabs>
                <w:tab w:val="clear" w:pos="680"/>
                <w:tab w:val="decimal" w:pos="685"/>
                <w:tab w:val="center" w:pos="4536"/>
                <w:tab w:val="right" w:pos="9072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045AE">
              <w:rPr>
                <w:rFonts w:asciiTheme="majorBidi" w:hAnsiTheme="majorBidi" w:cstheme="majorBidi" w:hint="cs"/>
                <w:sz w:val="30"/>
                <w:szCs w:val="30"/>
              </w:rPr>
              <w:tab/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807</w:t>
            </w:r>
            <w:r w:rsidRPr="00D045AE">
              <w:rPr>
                <w:rFonts w:asciiTheme="majorBidi" w:hAnsiTheme="majorBidi" w:cstheme="majorBidi" w:hint="cs"/>
                <w:sz w:val="30"/>
                <w:szCs w:val="30"/>
              </w:rPr>
              <w:t>)</w:t>
            </w:r>
          </w:p>
        </w:tc>
      </w:tr>
      <w:tr w:rsidR="001A42A4" w:rsidRPr="00D045AE" w14:paraId="7682EBD7" w14:textId="77777777" w:rsidTr="001A42A4">
        <w:trPr>
          <w:tblHeader/>
        </w:trPr>
        <w:tc>
          <w:tcPr>
            <w:tcW w:w="4689" w:type="dxa"/>
            <w:hideMark/>
          </w:tcPr>
          <w:p w14:paraId="0C7FE71D" w14:textId="77777777" w:rsidR="001A42A4" w:rsidRPr="000E1DB6" w:rsidRDefault="001A42A4" w:rsidP="001A42A4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E1DB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0E1DB6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 xml:space="preserve">31 </w:t>
            </w:r>
            <w:r w:rsidRPr="000E1DB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0E1DB6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540" w:type="dxa"/>
          </w:tcPr>
          <w:p w14:paraId="21D1F178" w14:textId="77777777" w:rsidR="001A42A4" w:rsidRPr="00D045AE" w:rsidRDefault="001A42A4" w:rsidP="001A42A4">
            <w:pPr>
              <w:tabs>
                <w:tab w:val="decimal" w:pos="1065"/>
                <w:tab w:val="center" w:pos="4536"/>
                <w:tab w:val="right" w:pos="907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bidi="ar-SA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0E294956" w14:textId="77777777" w:rsidR="001A42A4" w:rsidRPr="00D045AE" w:rsidRDefault="001A42A4" w:rsidP="001A42A4">
            <w:pPr>
              <w:tabs>
                <w:tab w:val="decimal" w:pos="1313"/>
                <w:tab w:val="center" w:pos="4536"/>
                <w:tab w:val="right" w:pos="9072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901</w:t>
            </w:r>
          </w:p>
        </w:tc>
        <w:tc>
          <w:tcPr>
            <w:tcW w:w="243" w:type="dxa"/>
            <w:vAlign w:val="center"/>
          </w:tcPr>
          <w:p w14:paraId="60EF1952" w14:textId="77777777" w:rsidR="001A42A4" w:rsidRPr="00D045AE" w:rsidRDefault="001A42A4" w:rsidP="001A42A4">
            <w:pPr>
              <w:tabs>
                <w:tab w:val="center" w:pos="4536"/>
                <w:tab w:val="right" w:pos="9072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68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4FAB37A7" w14:textId="77777777" w:rsidR="001A42A4" w:rsidRPr="00D045AE" w:rsidRDefault="001A42A4" w:rsidP="001A42A4">
            <w:pPr>
              <w:tabs>
                <w:tab w:val="clear" w:pos="680"/>
                <w:tab w:val="decimal" w:pos="685"/>
                <w:tab w:val="center" w:pos="4536"/>
                <w:tab w:val="right" w:pos="9072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901</w:t>
            </w:r>
          </w:p>
        </w:tc>
      </w:tr>
    </w:tbl>
    <w:p w14:paraId="6422EAF0" w14:textId="2A9BDF17" w:rsidR="000E1DB6" w:rsidRDefault="000E1DB6" w:rsidP="006D3DED">
      <w:pPr>
        <w:ind w:left="900"/>
        <w:jc w:val="thaiDistribute"/>
        <w:rPr>
          <w:rFonts w:asciiTheme="majorBidi" w:hAnsiTheme="majorBidi" w:cstheme="majorBidi"/>
          <w:sz w:val="32"/>
          <w:szCs w:val="32"/>
        </w:rPr>
      </w:pPr>
    </w:p>
    <w:tbl>
      <w:tblPr>
        <w:tblW w:w="8874" w:type="dxa"/>
        <w:tblInd w:w="783" w:type="dxa"/>
        <w:tblLayout w:type="fixed"/>
        <w:tblLook w:val="01E0" w:firstRow="1" w:lastRow="1" w:firstColumn="1" w:lastColumn="1" w:noHBand="0" w:noVBand="0"/>
      </w:tblPr>
      <w:tblGrid>
        <w:gridCol w:w="4842"/>
        <w:gridCol w:w="1917"/>
        <w:gridCol w:w="236"/>
        <w:gridCol w:w="1879"/>
      </w:tblGrid>
      <w:tr w:rsidR="0015366A" w:rsidRPr="00DD31B5" w14:paraId="7C4B6496" w14:textId="77777777" w:rsidTr="004165F6">
        <w:trPr>
          <w:tblHeader/>
        </w:trPr>
        <w:tc>
          <w:tcPr>
            <w:tcW w:w="4842" w:type="dxa"/>
          </w:tcPr>
          <w:p w14:paraId="28BDD235" w14:textId="77777777" w:rsidR="0015366A" w:rsidRDefault="0015366A" w:rsidP="00DD31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  <w:p w14:paraId="7F0F7A58" w14:textId="31BDA50B" w:rsidR="006D00B7" w:rsidRPr="00DD31B5" w:rsidRDefault="006D00B7" w:rsidP="00DD31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694B12">
              <w:rPr>
                <w:rFonts w:asciiTheme="majorBidi" w:hAnsiTheme="majorBidi" w:cstheme="majorBidi" w:hint="cs"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694B12">
              <w:rPr>
                <w:rFonts w:asciiTheme="majorBidi" w:hAnsiTheme="majorBidi" w:cstheme="majorBidi" w:hint="cs"/>
                <w:b/>
                <w:i/>
                <w:iCs/>
                <w:sz w:val="30"/>
                <w:szCs w:val="30"/>
              </w:rPr>
              <w:t>31</w:t>
            </w:r>
            <w:r w:rsidRPr="00694B12">
              <w:rPr>
                <w:rFonts w:asciiTheme="majorBidi" w:hAnsiTheme="majorBidi" w:cstheme="majorBidi" w:hint="cs"/>
                <w:bCs/>
                <w:i/>
                <w:iCs/>
                <w:sz w:val="30"/>
                <w:szCs w:val="30"/>
                <w:cs/>
              </w:rPr>
              <w:t xml:space="preserve"> ธันวาคม </w:t>
            </w:r>
            <w:r w:rsidRPr="00694B12">
              <w:rPr>
                <w:rFonts w:asciiTheme="majorBidi" w:hAnsiTheme="majorBidi" w:cstheme="majorBidi" w:hint="cs"/>
                <w:b/>
                <w:i/>
                <w:iCs/>
                <w:sz w:val="30"/>
                <w:szCs w:val="30"/>
              </w:rPr>
              <w:t>256</w:t>
            </w:r>
            <w:r w:rsidRPr="006D00B7">
              <w:rPr>
                <w:rFonts w:asciiTheme="majorBidi" w:hAnsiTheme="majorBidi" w:cstheme="majorBidi" w:hint="cs"/>
                <w:bCs/>
                <w:i/>
                <w:iCs/>
                <w:sz w:val="30"/>
                <w:szCs w:val="30"/>
                <w:cs/>
              </w:rPr>
              <w:t>2</w:t>
            </w:r>
          </w:p>
        </w:tc>
        <w:tc>
          <w:tcPr>
            <w:tcW w:w="1917" w:type="dxa"/>
            <w:shd w:val="clear" w:color="auto" w:fill="auto"/>
            <w:vAlign w:val="bottom"/>
          </w:tcPr>
          <w:p w14:paraId="0FD57DD4" w14:textId="77777777" w:rsidR="0015366A" w:rsidRPr="00BE579B" w:rsidRDefault="0015366A" w:rsidP="00DD31B5">
            <w:pPr>
              <w:tabs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E579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C48EB3C" w14:textId="77777777" w:rsidR="0015366A" w:rsidRPr="00BE579B" w:rsidRDefault="0015366A" w:rsidP="00DD31B5">
            <w:pPr>
              <w:tabs>
                <w:tab w:val="left" w:pos="540"/>
              </w:tabs>
              <w:spacing w:line="240" w:lineRule="atLeast"/>
              <w:ind w:firstLine="7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79" w:type="dxa"/>
            <w:shd w:val="clear" w:color="auto" w:fill="auto"/>
            <w:vAlign w:val="bottom"/>
          </w:tcPr>
          <w:p w14:paraId="562C7247" w14:textId="77777777" w:rsidR="009D0037" w:rsidRDefault="0015366A" w:rsidP="00DD31B5">
            <w:pPr>
              <w:tabs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579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64751FA2" w14:textId="1D68BD22" w:rsidR="0015366A" w:rsidRPr="00BE579B" w:rsidRDefault="0015366A" w:rsidP="00DD31B5">
            <w:pPr>
              <w:tabs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E579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15366A" w:rsidRPr="00DD31B5" w14:paraId="4804F84E" w14:textId="77777777" w:rsidTr="004165F6">
        <w:trPr>
          <w:tblHeader/>
        </w:trPr>
        <w:tc>
          <w:tcPr>
            <w:tcW w:w="4842" w:type="dxa"/>
          </w:tcPr>
          <w:p w14:paraId="735ECD6B" w14:textId="77777777" w:rsidR="0015366A" w:rsidRPr="00DD31B5" w:rsidRDefault="0015366A" w:rsidP="00DD31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4032" w:type="dxa"/>
            <w:gridSpan w:val="3"/>
          </w:tcPr>
          <w:p w14:paraId="16FB76B0" w14:textId="77777777" w:rsidR="0015366A" w:rsidRPr="00BE579B" w:rsidRDefault="0015366A" w:rsidP="00DD31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BE579B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5366A" w:rsidRPr="00DD31B5" w14:paraId="3CAB9554" w14:textId="77777777" w:rsidTr="004165F6">
        <w:tc>
          <w:tcPr>
            <w:tcW w:w="4842" w:type="dxa"/>
          </w:tcPr>
          <w:p w14:paraId="01B6B549" w14:textId="77777777" w:rsidR="0015366A" w:rsidRPr="00DD31B5" w:rsidRDefault="0015366A" w:rsidP="00DD31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72" w:right="-108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DD31B5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4032" w:type="dxa"/>
            <w:gridSpan w:val="3"/>
          </w:tcPr>
          <w:p w14:paraId="5955690A" w14:textId="77777777" w:rsidR="0015366A" w:rsidRPr="00DD31B5" w:rsidRDefault="0015366A" w:rsidP="00DD31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</w:tr>
      <w:tr w:rsidR="0015366A" w:rsidRPr="00DD31B5" w14:paraId="5CF6E3C5" w14:textId="77777777" w:rsidTr="004165F6">
        <w:trPr>
          <w:trHeight w:val="216"/>
        </w:trPr>
        <w:tc>
          <w:tcPr>
            <w:tcW w:w="4842" w:type="dxa"/>
          </w:tcPr>
          <w:p w14:paraId="1D8C8931" w14:textId="77777777" w:rsidR="0015366A" w:rsidRPr="00DD31B5" w:rsidRDefault="0015366A" w:rsidP="00DD31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7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D31B5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1917" w:type="dxa"/>
            <w:shd w:val="clear" w:color="auto" w:fill="auto"/>
            <w:vAlign w:val="bottom"/>
          </w:tcPr>
          <w:p w14:paraId="3377CFD4" w14:textId="77777777" w:rsidR="0015366A" w:rsidRPr="00DD31B5" w:rsidRDefault="0015366A" w:rsidP="00DD31B5">
            <w:pPr>
              <w:pStyle w:val="numbernegative"/>
              <w:spacing w:line="380" w:lineRule="exact"/>
              <w:ind w:right="254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DD31B5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1,305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66CC63E" w14:textId="77777777" w:rsidR="0015366A" w:rsidRPr="00DD31B5" w:rsidRDefault="0015366A" w:rsidP="00DD31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380" w:lineRule="exact"/>
              <w:ind w:right="-108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879" w:type="dxa"/>
            <w:shd w:val="clear" w:color="auto" w:fill="auto"/>
            <w:vAlign w:val="bottom"/>
          </w:tcPr>
          <w:p w14:paraId="65FE0446" w14:textId="77777777" w:rsidR="0015366A" w:rsidRPr="00DD31B5" w:rsidRDefault="0015366A" w:rsidP="00DD31B5">
            <w:pPr>
              <w:pStyle w:val="numbernegative"/>
              <w:spacing w:line="380" w:lineRule="exact"/>
              <w:ind w:right="254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DD31B5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35,001</w:t>
            </w:r>
          </w:p>
        </w:tc>
      </w:tr>
      <w:tr w:rsidR="0015366A" w:rsidRPr="00DD31B5" w14:paraId="53A24670" w14:textId="77777777" w:rsidTr="004165F6">
        <w:trPr>
          <w:trHeight w:val="216"/>
        </w:trPr>
        <w:tc>
          <w:tcPr>
            <w:tcW w:w="4842" w:type="dxa"/>
          </w:tcPr>
          <w:p w14:paraId="068CDD74" w14:textId="77777777" w:rsidR="0015366A" w:rsidRPr="00DD31B5" w:rsidRDefault="0015366A" w:rsidP="00DD31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75"/>
              <w:rPr>
                <w:rFonts w:asciiTheme="majorBidi" w:hAnsiTheme="majorBidi" w:cstheme="majorBidi"/>
                <w:sz w:val="30"/>
                <w:szCs w:val="30"/>
              </w:rPr>
            </w:pPr>
            <w:r w:rsidRPr="00DD31B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เกินกำหนดชำระ </w:t>
            </w:r>
            <w:r w:rsidRPr="00DD31B5">
              <w:rPr>
                <w:rFonts w:asciiTheme="majorBidi" w:hAnsiTheme="majorBidi" w:cstheme="majorBidi"/>
                <w:sz w:val="30"/>
                <w:szCs w:val="30"/>
              </w:rPr>
              <w:t>:</w:t>
            </w:r>
          </w:p>
        </w:tc>
        <w:tc>
          <w:tcPr>
            <w:tcW w:w="1917" w:type="dxa"/>
            <w:shd w:val="clear" w:color="auto" w:fill="auto"/>
            <w:vAlign w:val="bottom"/>
          </w:tcPr>
          <w:p w14:paraId="6518594B" w14:textId="77777777" w:rsidR="0015366A" w:rsidRPr="00DD31B5" w:rsidRDefault="0015366A" w:rsidP="00DD31B5">
            <w:pPr>
              <w:pStyle w:val="numbernegative"/>
              <w:spacing w:line="380" w:lineRule="exact"/>
              <w:ind w:right="254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2268E40" w14:textId="77777777" w:rsidR="0015366A" w:rsidRPr="00DD31B5" w:rsidRDefault="0015366A" w:rsidP="00DD31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380" w:lineRule="exact"/>
              <w:ind w:right="-108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879" w:type="dxa"/>
            <w:shd w:val="clear" w:color="auto" w:fill="auto"/>
            <w:vAlign w:val="bottom"/>
          </w:tcPr>
          <w:p w14:paraId="4C2C1EB1" w14:textId="77777777" w:rsidR="0015366A" w:rsidRPr="00DD31B5" w:rsidRDefault="0015366A" w:rsidP="00DD31B5">
            <w:pPr>
              <w:pStyle w:val="numbernegative"/>
              <w:spacing w:line="380" w:lineRule="exact"/>
              <w:ind w:right="254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</w:p>
        </w:tc>
      </w:tr>
      <w:tr w:rsidR="0015366A" w:rsidRPr="00DD31B5" w14:paraId="682A5FF5" w14:textId="77777777" w:rsidTr="004165F6">
        <w:trPr>
          <w:trHeight w:val="216"/>
        </w:trPr>
        <w:tc>
          <w:tcPr>
            <w:tcW w:w="4842" w:type="dxa"/>
          </w:tcPr>
          <w:p w14:paraId="1375243C" w14:textId="77777777" w:rsidR="0015366A" w:rsidRPr="00DD31B5" w:rsidRDefault="0015366A" w:rsidP="00DD31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75"/>
              <w:rPr>
                <w:rFonts w:asciiTheme="majorBidi" w:hAnsiTheme="majorBidi" w:cstheme="majorBidi"/>
                <w:sz w:val="30"/>
                <w:szCs w:val="30"/>
              </w:rPr>
            </w:pPr>
            <w:r w:rsidRPr="00DD31B5">
              <w:rPr>
                <w:rFonts w:asciiTheme="majorBidi" w:hAnsiTheme="majorBidi" w:cstheme="majorBidi"/>
                <w:sz w:val="30"/>
                <w:szCs w:val="30"/>
              </w:rPr>
              <w:t xml:space="preserve">     </w:t>
            </w:r>
            <w:r w:rsidRPr="00DD31B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น้อยกว่า </w:t>
            </w:r>
            <w:r w:rsidRPr="00DD31B5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DD31B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917" w:type="dxa"/>
            <w:shd w:val="clear" w:color="auto" w:fill="auto"/>
            <w:vAlign w:val="bottom"/>
          </w:tcPr>
          <w:p w14:paraId="0FFBDAB5" w14:textId="77777777" w:rsidR="0015366A" w:rsidRPr="00DD31B5" w:rsidRDefault="0015366A" w:rsidP="00DD31B5">
            <w:pPr>
              <w:pStyle w:val="numbernegative"/>
              <w:spacing w:line="380" w:lineRule="exact"/>
              <w:ind w:right="254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DD31B5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1,378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C01FB1D" w14:textId="77777777" w:rsidR="0015366A" w:rsidRPr="00DD31B5" w:rsidRDefault="0015366A" w:rsidP="00DD31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380" w:lineRule="exact"/>
              <w:ind w:right="-108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879" w:type="dxa"/>
            <w:shd w:val="clear" w:color="auto" w:fill="auto"/>
            <w:vAlign w:val="bottom"/>
          </w:tcPr>
          <w:p w14:paraId="030B6B92" w14:textId="77777777" w:rsidR="0015366A" w:rsidRPr="00DD31B5" w:rsidRDefault="0015366A" w:rsidP="00DD31B5">
            <w:pPr>
              <w:pStyle w:val="numbernegative"/>
              <w:spacing w:line="380" w:lineRule="exact"/>
              <w:ind w:right="254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DD31B5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18,337</w:t>
            </w:r>
          </w:p>
        </w:tc>
      </w:tr>
      <w:tr w:rsidR="0015366A" w:rsidRPr="00DD31B5" w14:paraId="2577CDE1" w14:textId="77777777" w:rsidTr="004165F6">
        <w:trPr>
          <w:trHeight w:val="216"/>
        </w:trPr>
        <w:tc>
          <w:tcPr>
            <w:tcW w:w="4842" w:type="dxa"/>
          </w:tcPr>
          <w:p w14:paraId="3CB02262" w14:textId="77777777" w:rsidR="0015366A" w:rsidRPr="00DD31B5" w:rsidRDefault="0015366A" w:rsidP="00DD31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75"/>
              <w:rPr>
                <w:rFonts w:asciiTheme="majorBidi" w:hAnsiTheme="majorBidi" w:cstheme="majorBidi"/>
                <w:sz w:val="30"/>
                <w:szCs w:val="30"/>
              </w:rPr>
            </w:pPr>
            <w:r w:rsidRPr="00DD31B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น้อยกว่า </w:t>
            </w:r>
            <w:r w:rsidRPr="00DD31B5">
              <w:rPr>
                <w:rFonts w:asciiTheme="majorBidi" w:hAnsiTheme="majorBidi" w:cstheme="majorBidi"/>
                <w:sz w:val="30"/>
                <w:szCs w:val="30"/>
              </w:rPr>
              <w:t xml:space="preserve">6 </w:t>
            </w:r>
            <w:r w:rsidRPr="00DD31B5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917" w:type="dxa"/>
            <w:shd w:val="clear" w:color="auto" w:fill="auto"/>
            <w:vAlign w:val="bottom"/>
          </w:tcPr>
          <w:p w14:paraId="4C23D50E" w14:textId="77777777" w:rsidR="0015366A" w:rsidRPr="00DD31B5" w:rsidRDefault="0015366A" w:rsidP="00DD31B5">
            <w:pPr>
              <w:pStyle w:val="numbernegative"/>
              <w:spacing w:line="380" w:lineRule="exact"/>
              <w:ind w:right="254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DD31B5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3,180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5B1508E" w14:textId="77777777" w:rsidR="0015366A" w:rsidRPr="00DD31B5" w:rsidRDefault="0015366A" w:rsidP="00DD31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380" w:lineRule="exact"/>
              <w:ind w:right="-108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879" w:type="dxa"/>
            <w:shd w:val="clear" w:color="auto" w:fill="auto"/>
            <w:vAlign w:val="bottom"/>
          </w:tcPr>
          <w:p w14:paraId="4E6C2297" w14:textId="77777777" w:rsidR="0015366A" w:rsidRPr="00DD31B5" w:rsidRDefault="0015366A" w:rsidP="00DD31B5">
            <w:pPr>
              <w:pStyle w:val="numbernegative"/>
              <w:spacing w:line="380" w:lineRule="exact"/>
              <w:ind w:right="421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DD31B5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15366A" w:rsidRPr="00DD31B5" w14:paraId="1648B47B" w14:textId="77777777" w:rsidTr="004165F6">
        <w:trPr>
          <w:trHeight w:val="216"/>
        </w:trPr>
        <w:tc>
          <w:tcPr>
            <w:tcW w:w="4842" w:type="dxa"/>
          </w:tcPr>
          <w:p w14:paraId="0021EE1C" w14:textId="77777777" w:rsidR="0015366A" w:rsidRPr="00DD31B5" w:rsidRDefault="0015366A" w:rsidP="00DD31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7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9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B85295" w14:textId="77777777" w:rsidR="0015366A" w:rsidRPr="00DD31B5" w:rsidRDefault="0015366A" w:rsidP="00DD31B5">
            <w:pPr>
              <w:pStyle w:val="numbernegative"/>
              <w:spacing w:line="380" w:lineRule="exact"/>
              <w:ind w:right="254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DD31B5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5,863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A44F0A1" w14:textId="77777777" w:rsidR="0015366A" w:rsidRPr="00DD31B5" w:rsidRDefault="0015366A" w:rsidP="00DD31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380" w:lineRule="exact"/>
              <w:ind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D011D4" w14:textId="77777777" w:rsidR="0015366A" w:rsidRPr="00DD31B5" w:rsidRDefault="0015366A" w:rsidP="00DD31B5">
            <w:pPr>
              <w:pStyle w:val="numbernegative"/>
              <w:spacing w:line="380" w:lineRule="exact"/>
              <w:ind w:right="254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DD31B5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53,338</w:t>
            </w:r>
          </w:p>
        </w:tc>
      </w:tr>
      <w:tr w:rsidR="0015366A" w:rsidRPr="00DD31B5" w14:paraId="4FF461D5" w14:textId="77777777" w:rsidTr="004165F6">
        <w:trPr>
          <w:trHeight w:val="216"/>
        </w:trPr>
        <w:tc>
          <w:tcPr>
            <w:tcW w:w="4842" w:type="dxa"/>
          </w:tcPr>
          <w:p w14:paraId="7E408A94" w14:textId="1EBDFAE4" w:rsidR="0015366A" w:rsidRPr="00DD31B5" w:rsidRDefault="0015366A" w:rsidP="00DD31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75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D31B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DD31B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B1098C" w:rsidRPr="006D00B7">
              <w:rPr>
                <w:rFonts w:ascii="Angsana New" w:hAnsi="Angsana New" w:hint="cs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19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113CF1" w14:textId="77777777" w:rsidR="0015366A" w:rsidRPr="00DD31B5" w:rsidRDefault="0015366A" w:rsidP="00DD31B5">
            <w:pPr>
              <w:pStyle w:val="numbernegative"/>
              <w:spacing w:line="380" w:lineRule="exact"/>
              <w:ind w:right="410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DD31B5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95B8FB0" w14:textId="77777777" w:rsidR="0015366A" w:rsidRPr="00DD31B5" w:rsidRDefault="0015366A" w:rsidP="00DD31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380" w:lineRule="exact"/>
              <w:ind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79" w:type="dxa"/>
            <w:shd w:val="clear" w:color="auto" w:fill="auto"/>
            <w:vAlign w:val="bottom"/>
          </w:tcPr>
          <w:p w14:paraId="78A43E3B" w14:textId="77777777" w:rsidR="0015366A" w:rsidRPr="00DD31B5" w:rsidRDefault="0015366A" w:rsidP="00DD31B5">
            <w:pPr>
              <w:pStyle w:val="numbernegative"/>
              <w:spacing w:line="380" w:lineRule="exact"/>
              <w:ind w:right="421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DD31B5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15366A" w:rsidRPr="00DD31B5" w14:paraId="18B0A6D2" w14:textId="77777777" w:rsidTr="004165F6">
        <w:trPr>
          <w:trHeight w:val="216"/>
        </w:trPr>
        <w:tc>
          <w:tcPr>
            <w:tcW w:w="4842" w:type="dxa"/>
          </w:tcPr>
          <w:p w14:paraId="6D5A00B8" w14:textId="77777777" w:rsidR="0015366A" w:rsidRPr="00DD31B5" w:rsidRDefault="0015366A" w:rsidP="00DD31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75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D31B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9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DA729A" w14:textId="77777777" w:rsidR="0015366A" w:rsidRPr="00DD31B5" w:rsidRDefault="0015366A" w:rsidP="00DD31B5">
            <w:pPr>
              <w:pStyle w:val="numbernegative"/>
              <w:spacing w:line="380" w:lineRule="exact"/>
              <w:ind w:right="254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D31B5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/>
              </w:rPr>
              <w:t>5,863</w:t>
            </w:r>
          </w:p>
        </w:tc>
        <w:tc>
          <w:tcPr>
            <w:tcW w:w="236" w:type="dxa"/>
            <w:shd w:val="clear" w:color="auto" w:fill="auto"/>
          </w:tcPr>
          <w:p w14:paraId="476B5D2E" w14:textId="77777777" w:rsidR="0015366A" w:rsidRPr="00DD31B5" w:rsidRDefault="0015366A" w:rsidP="00DD31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528"/>
              <w:jc w:val="right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8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E28260" w14:textId="77777777" w:rsidR="0015366A" w:rsidRPr="00DD31B5" w:rsidRDefault="0015366A" w:rsidP="00DD31B5">
            <w:pPr>
              <w:pStyle w:val="acctfourfigures"/>
              <w:tabs>
                <w:tab w:val="clear" w:pos="765"/>
              </w:tabs>
              <w:spacing w:line="380" w:lineRule="exact"/>
              <w:ind w:left="-79" w:right="254"/>
              <w:jc w:val="right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D31B5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53,338</w:t>
            </w:r>
          </w:p>
        </w:tc>
      </w:tr>
      <w:tr w:rsidR="0015366A" w:rsidRPr="00DD31B5" w14:paraId="6A75A30A" w14:textId="77777777" w:rsidTr="004165F6">
        <w:trPr>
          <w:trHeight w:val="216"/>
        </w:trPr>
        <w:tc>
          <w:tcPr>
            <w:tcW w:w="4842" w:type="dxa"/>
          </w:tcPr>
          <w:p w14:paraId="4BFC8933" w14:textId="77777777" w:rsidR="0015366A" w:rsidRPr="00DD31B5" w:rsidRDefault="0015366A" w:rsidP="00DD31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75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917" w:type="dxa"/>
            <w:tcBorders>
              <w:top w:val="single" w:sz="4" w:space="0" w:color="auto"/>
            </w:tcBorders>
            <w:shd w:val="clear" w:color="auto" w:fill="auto"/>
          </w:tcPr>
          <w:p w14:paraId="45314633" w14:textId="77777777" w:rsidR="0015366A" w:rsidRPr="00DD31B5" w:rsidRDefault="0015366A" w:rsidP="00DD31B5">
            <w:pPr>
              <w:pStyle w:val="numbernegative"/>
              <w:tabs>
                <w:tab w:val="decimal" w:pos="915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0E5EE1BB" w14:textId="77777777" w:rsidR="0015366A" w:rsidRPr="00DD31B5" w:rsidRDefault="0015366A" w:rsidP="00DD31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380" w:lineRule="exact"/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879" w:type="dxa"/>
            <w:tcBorders>
              <w:top w:val="single" w:sz="4" w:space="0" w:color="auto"/>
            </w:tcBorders>
            <w:shd w:val="clear" w:color="auto" w:fill="auto"/>
          </w:tcPr>
          <w:p w14:paraId="2BD6CCA5" w14:textId="77777777" w:rsidR="0015366A" w:rsidRPr="00DD31B5" w:rsidRDefault="0015366A" w:rsidP="00DD31B5">
            <w:pPr>
              <w:pStyle w:val="acctfourfigures"/>
              <w:tabs>
                <w:tab w:val="clear" w:pos="765"/>
                <w:tab w:val="decimal" w:pos="915"/>
              </w:tabs>
              <w:spacing w:line="380" w:lineRule="exact"/>
              <w:ind w:left="-79" w:right="254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</w:tr>
      <w:tr w:rsidR="0015366A" w:rsidRPr="00DD31B5" w14:paraId="2C36F7E2" w14:textId="77777777" w:rsidTr="004165F6">
        <w:trPr>
          <w:trHeight w:val="216"/>
        </w:trPr>
        <w:tc>
          <w:tcPr>
            <w:tcW w:w="4842" w:type="dxa"/>
          </w:tcPr>
          <w:p w14:paraId="3DFCB350" w14:textId="4674ED43" w:rsidR="0015366A" w:rsidRPr="00DD31B5" w:rsidRDefault="0015366A" w:rsidP="00DD31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75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917" w:type="dxa"/>
            <w:shd w:val="clear" w:color="auto" w:fill="auto"/>
          </w:tcPr>
          <w:p w14:paraId="1A534441" w14:textId="77777777" w:rsidR="0015366A" w:rsidRPr="00DD31B5" w:rsidRDefault="0015366A" w:rsidP="00DD31B5">
            <w:pPr>
              <w:pStyle w:val="numbernegative"/>
              <w:tabs>
                <w:tab w:val="decimal" w:pos="915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076E2325" w14:textId="77777777" w:rsidR="0015366A" w:rsidRPr="00DD31B5" w:rsidRDefault="0015366A" w:rsidP="00DD31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380" w:lineRule="exact"/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879" w:type="dxa"/>
            <w:shd w:val="clear" w:color="auto" w:fill="auto"/>
          </w:tcPr>
          <w:p w14:paraId="5882C7C7" w14:textId="77777777" w:rsidR="0015366A" w:rsidRPr="00DD31B5" w:rsidRDefault="0015366A" w:rsidP="00DD31B5">
            <w:pPr>
              <w:pStyle w:val="acctfourfigures"/>
              <w:tabs>
                <w:tab w:val="clear" w:pos="765"/>
                <w:tab w:val="decimal" w:pos="915"/>
              </w:tabs>
              <w:spacing w:line="380" w:lineRule="exact"/>
              <w:ind w:left="-79" w:right="254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</w:tr>
      <w:tr w:rsidR="001A42A4" w:rsidRPr="00DD31B5" w14:paraId="19A7A41C" w14:textId="77777777" w:rsidTr="004165F6">
        <w:trPr>
          <w:trHeight w:val="216"/>
        </w:trPr>
        <w:tc>
          <w:tcPr>
            <w:tcW w:w="4842" w:type="dxa"/>
          </w:tcPr>
          <w:p w14:paraId="04C014A1" w14:textId="77777777" w:rsidR="001A42A4" w:rsidRPr="00DD31B5" w:rsidRDefault="001A42A4" w:rsidP="00DD31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75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917" w:type="dxa"/>
            <w:shd w:val="clear" w:color="auto" w:fill="auto"/>
          </w:tcPr>
          <w:p w14:paraId="57E40F59" w14:textId="77777777" w:rsidR="001A42A4" w:rsidRPr="00DD31B5" w:rsidRDefault="001A42A4" w:rsidP="00DD31B5">
            <w:pPr>
              <w:pStyle w:val="numbernegative"/>
              <w:tabs>
                <w:tab w:val="decimal" w:pos="915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632D9F46" w14:textId="77777777" w:rsidR="001A42A4" w:rsidRPr="00DD31B5" w:rsidRDefault="001A42A4" w:rsidP="00DD31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380" w:lineRule="exact"/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879" w:type="dxa"/>
            <w:shd w:val="clear" w:color="auto" w:fill="auto"/>
          </w:tcPr>
          <w:p w14:paraId="68442761" w14:textId="77777777" w:rsidR="001A42A4" w:rsidRPr="00DD31B5" w:rsidRDefault="001A42A4" w:rsidP="00DD31B5">
            <w:pPr>
              <w:pStyle w:val="acctfourfigures"/>
              <w:tabs>
                <w:tab w:val="clear" w:pos="765"/>
                <w:tab w:val="decimal" w:pos="915"/>
              </w:tabs>
              <w:spacing w:line="380" w:lineRule="exact"/>
              <w:ind w:left="-79" w:right="254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</w:tr>
      <w:tr w:rsidR="001A42A4" w:rsidRPr="00DD31B5" w14:paraId="1F8E965E" w14:textId="77777777" w:rsidTr="004165F6">
        <w:trPr>
          <w:trHeight w:val="216"/>
        </w:trPr>
        <w:tc>
          <w:tcPr>
            <w:tcW w:w="4842" w:type="dxa"/>
          </w:tcPr>
          <w:p w14:paraId="2C003A6F" w14:textId="77777777" w:rsidR="001A42A4" w:rsidRPr="00DD31B5" w:rsidRDefault="001A42A4" w:rsidP="00DD31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75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917" w:type="dxa"/>
            <w:shd w:val="clear" w:color="auto" w:fill="auto"/>
          </w:tcPr>
          <w:p w14:paraId="1FCE6C26" w14:textId="77777777" w:rsidR="001A42A4" w:rsidRPr="00DD31B5" w:rsidRDefault="001A42A4" w:rsidP="00DD31B5">
            <w:pPr>
              <w:pStyle w:val="numbernegative"/>
              <w:tabs>
                <w:tab w:val="decimal" w:pos="915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4D17ADA5" w14:textId="77777777" w:rsidR="001A42A4" w:rsidRPr="00DD31B5" w:rsidRDefault="001A42A4" w:rsidP="00DD31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380" w:lineRule="exact"/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879" w:type="dxa"/>
            <w:shd w:val="clear" w:color="auto" w:fill="auto"/>
          </w:tcPr>
          <w:p w14:paraId="206D637E" w14:textId="77777777" w:rsidR="001A42A4" w:rsidRPr="00DD31B5" w:rsidRDefault="001A42A4" w:rsidP="00DD31B5">
            <w:pPr>
              <w:pStyle w:val="acctfourfigures"/>
              <w:tabs>
                <w:tab w:val="clear" w:pos="765"/>
                <w:tab w:val="decimal" w:pos="915"/>
              </w:tabs>
              <w:spacing w:line="380" w:lineRule="exact"/>
              <w:ind w:left="-79" w:right="254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</w:tr>
      <w:tr w:rsidR="001A42A4" w:rsidRPr="00DD31B5" w14:paraId="6BDCB1F9" w14:textId="77777777" w:rsidTr="004165F6">
        <w:trPr>
          <w:trHeight w:val="216"/>
        </w:trPr>
        <w:tc>
          <w:tcPr>
            <w:tcW w:w="4842" w:type="dxa"/>
          </w:tcPr>
          <w:p w14:paraId="74DA0403" w14:textId="77777777" w:rsidR="001A42A4" w:rsidRPr="00DD31B5" w:rsidRDefault="001A42A4" w:rsidP="00DD31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75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917" w:type="dxa"/>
            <w:shd w:val="clear" w:color="auto" w:fill="auto"/>
          </w:tcPr>
          <w:p w14:paraId="6AD8D59B" w14:textId="77777777" w:rsidR="001A42A4" w:rsidRPr="00DD31B5" w:rsidRDefault="001A42A4" w:rsidP="00DD31B5">
            <w:pPr>
              <w:pStyle w:val="numbernegative"/>
              <w:tabs>
                <w:tab w:val="decimal" w:pos="915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1B879884" w14:textId="77777777" w:rsidR="001A42A4" w:rsidRPr="00DD31B5" w:rsidRDefault="001A42A4" w:rsidP="00DD31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380" w:lineRule="exact"/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879" w:type="dxa"/>
            <w:shd w:val="clear" w:color="auto" w:fill="auto"/>
          </w:tcPr>
          <w:p w14:paraId="3BF2C783" w14:textId="77777777" w:rsidR="001A42A4" w:rsidRPr="00DD31B5" w:rsidRDefault="001A42A4" w:rsidP="00DD31B5">
            <w:pPr>
              <w:pStyle w:val="acctfourfigures"/>
              <w:tabs>
                <w:tab w:val="clear" w:pos="765"/>
                <w:tab w:val="decimal" w:pos="915"/>
              </w:tabs>
              <w:spacing w:line="380" w:lineRule="exact"/>
              <w:ind w:left="-79" w:right="254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</w:tr>
      <w:tr w:rsidR="001A42A4" w:rsidRPr="00DD31B5" w14:paraId="5E2AF5F0" w14:textId="77777777" w:rsidTr="004165F6">
        <w:trPr>
          <w:trHeight w:val="216"/>
        </w:trPr>
        <w:tc>
          <w:tcPr>
            <w:tcW w:w="4842" w:type="dxa"/>
          </w:tcPr>
          <w:p w14:paraId="11D2CCDC" w14:textId="77777777" w:rsidR="001A42A4" w:rsidRPr="00DD31B5" w:rsidRDefault="001A42A4" w:rsidP="00DD31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75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917" w:type="dxa"/>
            <w:shd w:val="clear" w:color="auto" w:fill="auto"/>
          </w:tcPr>
          <w:p w14:paraId="5F09E106" w14:textId="77777777" w:rsidR="001A42A4" w:rsidRPr="00DD31B5" w:rsidRDefault="001A42A4" w:rsidP="00DD31B5">
            <w:pPr>
              <w:pStyle w:val="numbernegative"/>
              <w:tabs>
                <w:tab w:val="decimal" w:pos="915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190A7980" w14:textId="77777777" w:rsidR="001A42A4" w:rsidRPr="00DD31B5" w:rsidRDefault="001A42A4" w:rsidP="00DD31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380" w:lineRule="exact"/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879" w:type="dxa"/>
            <w:shd w:val="clear" w:color="auto" w:fill="auto"/>
          </w:tcPr>
          <w:p w14:paraId="41E3E091" w14:textId="77777777" w:rsidR="001A42A4" w:rsidRPr="00DD31B5" w:rsidRDefault="001A42A4" w:rsidP="00DD31B5">
            <w:pPr>
              <w:pStyle w:val="acctfourfigures"/>
              <w:tabs>
                <w:tab w:val="clear" w:pos="765"/>
                <w:tab w:val="decimal" w:pos="915"/>
              </w:tabs>
              <w:spacing w:line="380" w:lineRule="exact"/>
              <w:ind w:left="-79" w:right="254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</w:tr>
      <w:tr w:rsidR="001A42A4" w:rsidRPr="00DD31B5" w14:paraId="6D67800D" w14:textId="77777777" w:rsidTr="004165F6">
        <w:trPr>
          <w:trHeight w:val="216"/>
        </w:trPr>
        <w:tc>
          <w:tcPr>
            <w:tcW w:w="4842" w:type="dxa"/>
          </w:tcPr>
          <w:p w14:paraId="16D4D32D" w14:textId="678A4270" w:rsidR="001A42A4" w:rsidRPr="00DD31B5" w:rsidRDefault="001A42A4" w:rsidP="001A42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75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D31B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1917" w:type="dxa"/>
            <w:shd w:val="clear" w:color="auto" w:fill="auto"/>
          </w:tcPr>
          <w:p w14:paraId="7DB61320" w14:textId="77777777" w:rsidR="001A42A4" w:rsidRPr="00DD31B5" w:rsidRDefault="001A42A4" w:rsidP="001A42A4">
            <w:pPr>
              <w:pStyle w:val="numbernegative"/>
              <w:tabs>
                <w:tab w:val="decimal" w:pos="915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4D08B227" w14:textId="77777777" w:rsidR="001A42A4" w:rsidRPr="00DD31B5" w:rsidRDefault="001A42A4" w:rsidP="001A42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380" w:lineRule="exact"/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879" w:type="dxa"/>
            <w:shd w:val="clear" w:color="auto" w:fill="auto"/>
          </w:tcPr>
          <w:p w14:paraId="61A76200" w14:textId="77777777" w:rsidR="001A42A4" w:rsidRPr="00DD31B5" w:rsidRDefault="001A42A4" w:rsidP="001A42A4">
            <w:pPr>
              <w:pStyle w:val="acctfourfigures"/>
              <w:tabs>
                <w:tab w:val="clear" w:pos="765"/>
                <w:tab w:val="decimal" w:pos="915"/>
              </w:tabs>
              <w:spacing w:line="380" w:lineRule="exact"/>
              <w:ind w:left="-79" w:right="254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</w:tr>
      <w:tr w:rsidR="001A42A4" w:rsidRPr="00DD31B5" w14:paraId="18DC144A" w14:textId="77777777" w:rsidTr="004165F6">
        <w:trPr>
          <w:trHeight w:val="216"/>
        </w:trPr>
        <w:tc>
          <w:tcPr>
            <w:tcW w:w="4842" w:type="dxa"/>
          </w:tcPr>
          <w:p w14:paraId="53D063BB" w14:textId="77777777" w:rsidR="001A42A4" w:rsidRPr="00DD31B5" w:rsidRDefault="001A42A4" w:rsidP="001A42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7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D31B5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1917" w:type="dxa"/>
            <w:shd w:val="clear" w:color="auto" w:fill="auto"/>
          </w:tcPr>
          <w:p w14:paraId="7C8ED379" w14:textId="77777777" w:rsidR="001A42A4" w:rsidRPr="00DD31B5" w:rsidRDefault="001A42A4" w:rsidP="001A42A4">
            <w:pPr>
              <w:pStyle w:val="numbernegative"/>
              <w:spacing w:line="380" w:lineRule="exact"/>
              <w:ind w:right="254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DD31B5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6,000</w:t>
            </w:r>
          </w:p>
        </w:tc>
        <w:tc>
          <w:tcPr>
            <w:tcW w:w="236" w:type="dxa"/>
            <w:shd w:val="clear" w:color="auto" w:fill="auto"/>
          </w:tcPr>
          <w:p w14:paraId="0E53C14C" w14:textId="77777777" w:rsidR="001A42A4" w:rsidRPr="00DD31B5" w:rsidRDefault="001A42A4" w:rsidP="001A42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528"/>
              <w:jc w:val="right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879" w:type="dxa"/>
            <w:shd w:val="clear" w:color="auto" w:fill="auto"/>
          </w:tcPr>
          <w:p w14:paraId="3E2B294C" w14:textId="77777777" w:rsidR="001A42A4" w:rsidRPr="00DD31B5" w:rsidRDefault="001A42A4" w:rsidP="001A42A4">
            <w:pPr>
              <w:pStyle w:val="acctfourfigures"/>
              <w:tabs>
                <w:tab w:val="clear" w:pos="765"/>
              </w:tabs>
              <w:spacing w:line="380" w:lineRule="exact"/>
              <w:ind w:left="-79" w:right="254"/>
              <w:jc w:val="right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DD31B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2,412</w:t>
            </w:r>
          </w:p>
        </w:tc>
      </w:tr>
      <w:tr w:rsidR="001A42A4" w:rsidRPr="00DD31B5" w14:paraId="341EE827" w14:textId="77777777" w:rsidTr="004165F6">
        <w:trPr>
          <w:trHeight w:val="216"/>
        </w:trPr>
        <w:tc>
          <w:tcPr>
            <w:tcW w:w="4842" w:type="dxa"/>
          </w:tcPr>
          <w:p w14:paraId="4E031FE4" w14:textId="77777777" w:rsidR="001A42A4" w:rsidRPr="00DD31B5" w:rsidRDefault="001A42A4" w:rsidP="001A42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75"/>
              <w:rPr>
                <w:rFonts w:asciiTheme="majorBidi" w:hAnsiTheme="majorBidi" w:cstheme="majorBidi"/>
                <w:sz w:val="30"/>
                <w:szCs w:val="30"/>
              </w:rPr>
            </w:pPr>
            <w:r w:rsidRPr="00DD31B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เกินกำหนดชำระ </w:t>
            </w:r>
            <w:r w:rsidRPr="00DD31B5">
              <w:rPr>
                <w:rFonts w:asciiTheme="majorBidi" w:hAnsiTheme="majorBidi" w:cstheme="majorBidi"/>
                <w:sz w:val="30"/>
                <w:szCs w:val="30"/>
              </w:rPr>
              <w:t>:</w:t>
            </w:r>
          </w:p>
        </w:tc>
        <w:tc>
          <w:tcPr>
            <w:tcW w:w="1917" w:type="dxa"/>
            <w:shd w:val="clear" w:color="auto" w:fill="auto"/>
          </w:tcPr>
          <w:p w14:paraId="68EB52D4" w14:textId="77777777" w:rsidR="001A42A4" w:rsidRPr="00DD31B5" w:rsidRDefault="001A42A4" w:rsidP="001A42A4">
            <w:pPr>
              <w:pStyle w:val="numbernegative"/>
              <w:spacing w:line="380" w:lineRule="exact"/>
              <w:ind w:right="254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26D58986" w14:textId="77777777" w:rsidR="001A42A4" w:rsidRPr="00DD31B5" w:rsidRDefault="001A42A4" w:rsidP="001A42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528"/>
              <w:jc w:val="right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879" w:type="dxa"/>
            <w:shd w:val="clear" w:color="auto" w:fill="auto"/>
          </w:tcPr>
          <w:p w14:paraId="6909B2D8" w14:textId="77777777" w:rsidR="001A42A4" w:rsidRPr="00DD31B5" w:rsidRDefault="001A42A4" w:rsidP="001A42A4">
            <w:pPr>
              <w:pStyle w:val="acctfourfigures"/>
              <w:tabs>
                <w:tab w:val="clear" w:pos="765"/>
              </w:tabs>
              <w:spacing w:line="380" w:lineRule="exact"/>
              <w:ind w:left="-79" w:right="254"/>
              <w:jc w:val="right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1A42A4" w:rsidRPr="00DD31B5" w14:paraId="3BFFDED8" w14:textId="77777777" w:rsidTr="004165F6">
        <w:trPr>
          <w:trHeight w:val="216"/>
        </w:trPr>
        <w:tc>
          <w:tcPr>
            <w:tcW w:w="4842" w:type="dxa"/>
          </w:tcPr>
          <w:p w14:paraId="20BCF849" w14:textId="77777777" w:rsidR="001A42A4" w:rsidRPr="00DD31B5" w:rsidRDefault="001A42A4" w:rsidP="001A42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75"/>
              <w:rPr>
                <w:rFonts w:asciiTheme="majorBidi" w:hAnsiTheme="majorBidi" w:cstheme="majorBidi"/>
                <w:sz w:val="30"/>
                <w:szCs w:val="30"/>
              </w:rPr>
            </w:pPr>
            <w:r w:rsidRPr="00DD31B5">
              <w:rPr>
                <w:rFonts w:asciiTheme="majorBidi" w:hAnsiTheme="majorBidi" w:cstheme="majorBidi"/>
                <w:sz w:val="30"/>
                <w:szCs w:val="30"/>
              </w:rPr>
              <w:t xml:space="preserve">     </w:t>
            </w:r>
            <w:r w:rsidRPr="00DD31B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น้อยกว่า </w:t>
            </w:r>
            <w:r w:rsidRPr="00DD31B5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DD31B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917" w:type="dxa"/>
            <w:shd w:val="clear" w:color="auto" w:fill="auto"/>
          </w:tcPr>
          <w:p w14:paraId="0C8DD360" w14:textId="77777777" w:rsidR="001A42A4" w:rsidRPr="00DD31B5" w:rsidRDefault="001A42A4" w:rsidP="001A42A4">
            <w:pPr>
              <w:pStyle w:val="numbernegative"/>
              <w:spacing w:line="380" w:lineRule="exact"/>
              <w:ind w:right="254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DD31B5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2,113</w:t>
            </w:r>
          </w:p>
        </w:tc>
        <w:tc>
          <w:tcPr>
            <w:tcW w:w="236" w:type="dxa"/>
            <w:shd w:val="clear" w:color="auto" w:fill="auto"/>
          </w:tcPr>
          <w:p w14:paraId="37F2CEF6" w14:textId="77777777" w:rsidR="001A42A4" w:rsidRPr="00DD31B5" w:rsidRDefault="001A42A4" w:rsidP="001A42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528"/>
              <w:jc w:val="right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879" w:type="dxa"/>
            <w:shd w:val="clear" w:color="auto" w:fill="auto"/>
          </w:tcPr>
          <w:p w14:paraId="78FA78F9" w14:textId="77777777" w:rsidR="001A42A4" w:rsidRPr="00DD31B5" w:rsidRDefault="001A42A4" w:rsidP="001A42A4">
            <w:pPr>
              <w:pStyle w:val="acctfourfigures"/>
              <w:tabs>
                <w:tab w:val="clear" w:pos="765"/>
              </w:tabs>
              <w:spacing w:line="380" w:lineRule="exact"/>
              <w:ind w:left="-79" w:right="254"/>
              <w:jc w:val="right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DD31B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879</w:t>
            </w:r>
          </w:p>
        </w:tc>
      </w:tr>
      <w:tr w:rsidR="001A42A4" w:rsidRPr="00DD31B5" w14:paraId="57AC38B8" w14:textId="77777777" w:rsidTr="004165F6">
        <w:trPr>
          <w:trHeight w:val="216"/>
        </w:trPr>
        <w:tc>
          <w:tcPr>
            <w:tcW w:w="4842" w:type="dxa"/>
          </w:tcPr>
          <w:p w14:paraId="6214DE02" w14:textId="77777777" w:rsidR="001A42A4" w:rsidRPr="00DD31B5" w:rsidRDefault="001A42A4" w:rsidP="001A42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7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D31B5">
              <w:rPr>
                <w:rFonts w:asciiTheme="majorBidi" w:hAnsiTheme="majorBidi" w:cstheme="majorBidi"/>
                <w:sz w:val="30"/>
                <w:szCs w:val="30"/>
              </w:rPr>
              <w:t xml:space="preserve">     3 - 6 </w:t>
            </w:r>
            <w:r w:rsidRPr="00DD31B5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917" w:type="dxa"/>
            <w:shd w:val="clear" w:color="auto" w:fill="auto"/>
          </w:tcPr>
          <w:p w14:paraId="5595CEE3" w14:textId="77777777" w:rsidR="001A42A4" w:rsidRPr="00DD31B5" w:rsidRDefault="001A42A4" w:rsidP="001A42A4">
            <w:pPr>
              <w:pStyle w:val="numbernegative"/>
              <w:spacing w:line="380" w:lineRule="exact"/>
              <w:ind w:right="254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DD31B5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198</w:t>
            </w:r>
          </w:p>
        </w:tc>
        <w:tc>
          <w:tcPr>
            <w:tcW w:w="236" w:type="dxa"/>
            <w:shd w:val="clear" w:color="auto" w:fill="auto"/>
          </w:tcPr>
          <w:p w14:paraId="6F2EC456" w14:textId="77777777" w:rsidR="001A42A4" w:rsidRPr="00DD31B5" w:rsidRDefault="001A42A4" w:rsidP="001A42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528"/>
              <w:jc w:val="right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879" w:type="dxa"/>
            <w:shd w:val="clear" w:color="auto" w:fill="auto"/>
          </w:tcPr>
          <w:p w14:paraId="702F0A54" w14:textId="77777777" w:rsidR="001A42A4" w:rsidRPr="00DD31B5" w:rsidRDefault="001A42A4" w:rsidP="001A42A4">
            <w:pPr>
              <w:pStyle w:val="acctfourfigures"/>
              <w:tabs>
                <w:tab w:val="clear" w:pos="765"/>
              </w:tabs>
              <w:spacing w:line="380" w:lineRule="exact"/>
              <w:ind w:left="-79" w:right="254"/>
              <w:jc w:val="right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DD31B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198</w:t>
            </w:r>
          </w:p>
        </w:tc>
      </w:tr>
      <w:tr w:rsidR="001A42A4" w:rsidRPr="00DD31B5" w14:paraId="4D246EB8" w14:textId="77777777" w:rsidTr="004165F6">
        <w:trPr>
          <w:trHeight w:val="216"/>
        </w:trPr>
        <w:tc>
          <w:tcPr>
            <w:tcW w:w="4842" w:type="dxa"/>
          </w:tcPr>
          <w:p w14:paraId="0508BC98" w14:textId="77777777" w:rsidR="001A42A4" w:rsidRPr="00DD31B5" w:rsidRDefault="001A42A4" w:rsidP="001A42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7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D31B5">
              <w:rPr>
                <w:rFonts w:asciiTheme="majorBidi" w:hAnsiTheme="majorBidi" w:cstheme="majorBidi"/>
                <w:sz w:val="30"/>
                <w:szCs w:val="30"/>
              </w:rPr>
              <w:t xml:space="preserve">     6</w:t>
            </w:r>
            <w:r w:rsidRPr="00DD31B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DD31B5">
              <w:rPr>
                <w:rFonts w:asciiTheme="majorBidi" w:hAnsiTheme="majorBidi" w:cstheme="majorBidi"/>
                <w:sz w:val="30"/>
                <w:szCs w:val="30"/>
              </w:rPr>
              <w:t>- 12</w:t>
            </w:r>
            <w:r w:rsidRPr="00DD31B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917" w:type="dxa"/>
            <w:shd w:val="clear" w:color="auto" w:fill="auto"/>
          </w:tcPr>
          <w:p w14:paraId="3B37CD37" w14:textId="77777777" w:rsidR="001A42A4" w:rsidRPr="00DD31B5" w:rsidRDefault="001A42A4" w:rsidP="001A42A4">
            <w:pPr>
              <w:pStyle w:val="numbernegative"/>
              <w:spacing w:line="380" w:lineRule="exact"/>
              <w:ind w:right="254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DD31B5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316</w:t>
            </w:r>
          </w:p>
        </w:tc>
        <w:tc>
          <w:tcPr>
            <w:tcW w:w="236" w:type="dxa"/>
            <w:shd w:val="clear" w:color="auto" w:fill="auto"/>
          </w:tcPr>
          <w:p w14:paraId="66C88115" w14:textId="77777777" w:rsidR="001A42A4" w:rsidRPr="00DD31B5" w:rsidRDefault="001A42A4" w:rsidP="001A42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528"/>
              <w:jc w:val="right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879" w:type="dxa"/>
            <w:shd w:val="clear" w:color="auto" w:fill="auto"/>
          </w:tcPr>
          <w:p w14:paraId="350CF51F" w14:textId="77777777" w:rsidR="001A42A4" w:rsidRPr="00DD31B5" w:rsidRDefault="001A42A4" w:rsidP="001A42A4">
            <w:pPr>
              <w:pStyle w:val="acctfourfigures"/>
              <w:tabs>
                <w:tab w:val="clear" w:pos="765"/>
              </w:tabs>
              <w:spacing w:line="380" w:lineRule="exact"/>
              <w:ind w:left="-79" w:right="254"/>
              <w:jc w:val="right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DD31B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316</w:t>
            </w:r>
          </w:p>
        </w:tc>
      </w:tr>
      <w:tr w:rsidR="001A42A4" w:rsidRPr="00DD31B5" w14:paraId="253902C8" w14:textId="77777777" w:rsidTr="004165F6">
        <w:trPr>
          <w:trHeight w:val="216"/>
        </w:trPr>
        <w:tc>
          <w:tcPr>
            <w:tcW w:w="4842" w:type="dxa"/>
          </w:tcPr>
          <w:p w14:paraId="09B85520" w14:textId="77777777" w:rsidR="001A42A4" w:rsidRPr="00DD31B5" w:rsidRDefault="001A42A4" w:rsidP="001A42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75"/>
              <w:rPr>
                <w:rFonts w:asciiTheme="majorBidi" w:hAnsiTheme="majorBidi" w:cstheme="majorBidi"/>
                <w:sz w:val="30"/>
                <w:szCs w:val="30"/>
              </w:rPr>
            </w:pPr>
            <w:r w:rsidRPr="00DD31B5">
              <w:rPr>
                <w:rFonts w:asciiTheme="majorBidi" w:hAnsiTheme="majorBidi" w:cstheme="majorBidi"/>
                <w:sz w:val="30"/>
                <w:szCs w:val="30"/>
              </w:rPr>
              <w:t xml:space="preserve">     </w:t>
            </w:r>
            <w:r w:rsidRPr="00DD31B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Pr="00DD31B5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DD31B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917" w:type="dxa"/>
            <w:tcBorders>
              <w:bottom w:val="single" w:sz="4" w:space="0" w:color="auto"/>
            </w:tcBorders>
            <w:shd w:val="clear" w:color="auto" w:fill="auto"/>
          </w:tcPr>
          <w:p w14:paraId="7FA65CA7" w14:textId="77777777" w:rsidR="001A42A4" w:rsidRPr="00DD31B5" w:rsidRDefault="001A42A4" w:rsidP="001A42A4">
            <w:pPr>
              <w:pStyle w:val="numbernegative"/>
              <w:spacing w:line="380" w:lineRule="exact"/>
              <w:ind w:right="254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DD31B5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1,010</w:t>
            </w:r>
          </w:p>
        </w:tc>
        <w:tc>
          <w:tcPr>
            <w:tcW w:w="236" w:type="dxa"/>
            <w:shd w:val="clear" w:color="auto" w:fill="auto"/>
          </w:tcPr>
          <w:p w14:paraId="2C3D5D11" w14:textId="77777777" w:rsidR="001A42A4" w:rsidRPr="00DD31B5" w:rsidRDefault="001A42A4" w:rsidP="001A42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528"/>
              <w:jc w:val="right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879" w:type="dxa"/>
            <w:tcBorders>
              <w:bottom w:val="single" w:sz="4" w:space="0" w:color="auto"/>
            </w:tcBorders>
            <w:shd w:val="clear" w:color="auto" w:fill="auto"/>
          </w:tcPr>
          <w:p w14:paraId="49282C51" w14:textId="77777777" w:rsidR="001A42A4" w:rsidRPr="00DD31B5" w:rsidRDefault="001A42A4" w:rsidP="001A42A4">
            <w:pPr>
              <w:pStyle w:val="acctfourfigures"/>
              <w:tabs>
                <w:tab w:val="clear" w:pos="765"/>
              </w:tabs>
              <w:spacing w:line="380" w:lineRule="exact"/>
              <w:ind w:left="-79" w:right="254"/>
              <w:jc w:val="right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DD31B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1,010</w:t>
            </w:r>
          </w:p>
        </w:tc>
      </w:tr>
      <w:tr w:rsidR="001A42A4" w:rsidRPr="00DD31B5" w14:paraId="451BDA13" w14:textId="77777777" w:rsidTr="004165F6">
        <w:trPr>
          <w:trHeight w:val="216"/>
        </w:trPr>
        <w:tc>
          <w:tcPr>
            <w:tcW w:w="4842" w:type="dxa"/>
          </w:tcPr>
          <w:p w14:paraId="172C86F4" w14:textId="77777777" w:rsidR="001A42A4" w:rsidRPr="00DD31B5" w:rsidRDefault="001A42A4" w:rsidP="001A42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17" w:type="dxa"/>
            <w:tcBorders>
              <w:top w:val="single" w:sz="4" w:space="0" w:color="auto"/>
            </w:tcBorders>
            <w:shd w:val="clear" w:color="auto" w:fill="auto"/>
          </w:tcPr>
          <w:p w14:paraId="2241FF61" w14:textId="77777777" w:rsidR="001A42A4" w:rsidRPr="00DD31B5" w:rsidRDefault="001A42A4" w:rsidP="001A42A4">
            <w:pPr>
              <w:pStyle w:val="numbernegative"/>
              <w:spacing w:line="380" w:lineRule="exact"/>
              <w:ind w:right="254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DD31B5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9,637</w:t>
            </w:r>
          </w:p>
        </w:tc>
        <w:tc>
          <w:tcPr>
            <w:tcW w:w="236" w:type="dxa"/>
            <w:shd w:val="clear" w:color="auto" w:fill="auto"/>
          </w:tcPr>
          <w:p w14:paraId="58EF03AE" w14:textId="77777777" w:rsidR="001A42A4" w:rsidRPr="00DD31B5" w:rsidRDefault="001A42A4" w:rsidP="001A42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380" w:lineRule="exac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79" w:type="dxa"/>
            <w:tcBorders>
              <w:top w:val="single" w:sz="4" w:space="0" w:color="auto"/>
            </w:tcBorders>
            <w:shd w:val="clear" w:color="auto" w:fill="auto"/>
          </w:tcPr>
          <w:p w14:paraId="646D0313" w14:textId="77777777" w:rsidR="001A42A4" w:rsidRPr="00DD31B5" w:rsidRDefault="001A42A4" w:rsidP="001A42A4">
            <w:pPr>
              <w:pStyle w:val="acctfourfigures"/>
              <w:tabs>
                <w:tab w:val="clear" w:pos="765"/>
              </w:tabs>
              <w:spacing w:line="380" w:lineRule="exact"/>
              <w:ind w:left="-79" w:right="254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D31B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4,815</w:t>
            </w:r>
          </w:p>
        </w:tc>
      </w:tr>
      <w:tr w:rsidR="001A42A4" w:rsidRPr="00DD31B5" w14:paraId="50D29D3A" w14:textId="77777777" w:rsidTr="004165F6">
        <w:trPr>
          <w:trHeight w:val="216"/>
        </w:trPr>
        <w:tc>
          <w:tcPr>
            <w:tcW w:w="4842" w:type="dxa"/>
          </w:tcPr>
          <w:p w14:paraId="5889F380" w14:textId="455CAF87" w:rsidR="001A42A4" w:rsidRPr="00DD31B5" w:rsidRDefault="001A42A4" w:rsidP="001A42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72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D31B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DD31B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6D00B7">
              <w:rPr>
                <w:rFonts w:ascii="Angsana New" w:hAnsi="Angsana New" w:hint="cs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1917" w:type="dxa"/>
            <w:tcBorders>
              <w:bottom w:val="single" w:sz="4" w:space="0" w:color="auto"/>
            </w:tcBorders>
            <w:shd w:val="clear" w:color="auto" w:fill="auto"/>
          </w:tcPr>
          <w:p w14:paraId="63EAE883" w14:textId="77777777" w:rsidR="001A42A4" w:rsidRPr="00DD31B5" w:rsidRDefault="001A42A4" w:rsidP="001A42A4">
            <w:pPr>
              <w:pStyle w:val="numbernegative"/>
              <w:spacing w:line="380" w:lineRule="exact"/>
              <w:ind w:right="167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DD31B5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(2,095)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5E6DB42" w14:textId="77777777" w:rsidR="001A42A4" w:rsidRPr="00DD31B5" w:rsidRDefault="001A42A4" w:rsidP="001A42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528"/>
              <w:jc w:val="right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879" w:type="dxa"/>
            <w:tcBorders>
              <w:bottom w:val="single" w:sz="4" w:space="0" w:color="auto"/>
            </w:tcBorders>
            <w:shd w:val="clear" w:color="auto" w:fill="auto"/>
          </w:tcPr>
          <w:p w14:paraId="06D5BD7A" w14:textId="77777777" w:rsidR="001A42A4" w:rsidRPr="00DD31B5" w:rsidRDefault="001A42A4" w:rsidP="001A42A4">
            <w:pPr>
              <w:pStyle w:val="numbernegative"/>
              <w:spacing w:line="380" w:lineRule="exact"/>
              <w:ind w:left="30" w:right="186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D31B5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(2,095)</w:t>
            </w:r>
          </w:p>
        </w:tc>
      </w:tr>
      <w:tr w:rsidR="001A42A4" w:rsidRPr="00DD31B5" w14:paraId="1FB3F051" w14:textId="77777777" w:rsidTr="004165F6">
        <w:trPr>
          <w:trHeight w:val="216"/>
        </w:trPr>
        <w:tc>
          <w:tcPr>
            <w:tcW w:w="4842" w:type="dxa"/>
          </w:tcPr>
          <w:p w14:paraId="3AE6A4D8" w14:textId="77777777" w:rsidR="001A42A4" w:rsidRPr="00DD31B5" w:rsidRDefault="001A42A4" w:rsidP="001A42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75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D31B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9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4EC617" w14:textId="77777777" w:rsidR="001A42A4" w:rsidRPr="00DD31B5" w:rsidRDefault="001A42A4" w:rsidP="001A42A4">
            <w:pPr>
              <w:pStyle w:val="numbernegative"/>
              <w:spacing w:line="380" w:lineRule="exact"/>
              <w:ind w:right="254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D31B5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/>
              </w:rPr>
              <w:t>7,542</w:t>
            </w:r>
          </w:p>
        </w:tc>
        <w:tc>
          <w:tcPr>
            <w:tcW w:w="236" w:type="dxa"/>
            <w:shd w:val="clear" w:color="auto" w:fill="auto"/>
          </w:tcPr>
          <w:p w14:paraId="12122F1C" w14:textId="77777777" w:rsidR="001A42A4" w:rsidRPr="00DD31B5" w:rsidRDefault="001A42A4" w:rsidP="001A42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380" w:lineRule="exact"/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8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A5F4F9" w14:textId="77777777" w:rsidR="001A42A4" w:rsidRPr="00DD31B5" w:rsidRDefault="001A42A4" w:rsidP="001A42A4">
            <w:pPr>
              <w:pStyle w:val="numbernegative"/>
              <w:spacing w:line="380" w:lineRule="exact"/>
              <w:ind w:right="25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D31B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2,720</w:t>
            </w:r>
          </w:p>
        </w:tc>
      </w:tr>
      <w:tr w:rsidR="001A42A4" w:rsidRPr="00DD31B5" w14:paraId="2B5A28A2" w14:textId="77777777" w:rsidTr="004165F6">
        <w:trPr>
          <w:trHeight w:val="216"/>
        </w:trPr>
        <w:tc>
          <w:tcPr>
            <w:tcW w:w="4842" w:type="dxa"/>
          </w:tcPr>
          <w:p w14:paraId="55171091" w14:textId="77777777" w:rsidR="001A42A4" w:rsidRPr="00DD31B5" w:rsidRDefault="001A42A4" w:rsidP="001A42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17" w:type="dxa"/>
            <w:tcBorders>
              <w:top w:val="single" w:sz="4" w:space="0" w:color="auto"/>
            </w:tcBorders>
            <w:shd w:val="clear" w:color="auto" w:fill="auto"/>
          </w:tcPr>
          <w:p w14:paraId="70E36CE7" w14:textId="77777777" w:rsidR="001A42A4" w:rsidRPr="00DD31B5" w:rsidRDefault="001A42A4" w:rsidP="001A42A4">
            <w:pPr>
              <w:pStyle w:val="numbernegative"/>
              <w:tabs>
                <w:tab w:val="decimal" w:pos="915"/>
              </w:tabs>
              <w:spacing w:line="380" w:lineRule="exact"/>
              <w:ind w:right="254"/>
              <w:jc w:val="left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5FD5DF24" w14:textId="77777777" w:rsidR="001A42A4" w:rsidRPr="00DD31B5" w:rsidRDefault="001A42A4" w:rsidP="001A42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380" w:lineRule="exact"/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879" w:type="dxa"/>
            <w:tcBorders>
              <w:top w:val="single" w:sz="4" w:space="0" w:color="auto"/>
            </w:tcBorders>
            <w:shd w:val="clear" w:color="auto" w:fill="auto"/>
          </w:tcPr>
          <w:p w14:paraId="2ADE406C" w14:textId="77777777" w:rsidR="001A42A4" w:rsidRPr="00DD31B5" w:rsidRDefault="001A42A4" w:rsidP="001A42A4">
            <w:pPr>
              <w:pStyle w:val="numbernegative"/>
              <w:spacing w:line="380" w:lineRule="exact"/>
              <w:ind w:right="25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1A42A4" w:rsidRPr="00DD31B5" w14:paraId="568E651B" w14:textId="77777777" w:rsidTr="004165F6">
        <w:trPr>
          <w:trHeight w:val="216"/>
        </w:trPr>
        <w:tc>
          <w:tcPr>
            <w:tcW w:w="4842" w:type="dxa"/>
          </w:tcPr>
          <w:p w14:paraId="3CD58793" w14:textId="77777777" w:rsidR="001A42A4" w:rsidRPr="00DD31B5" w:rsidRDefault="001A42A4" w:rsidP="001A42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75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D31B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917" w:type="dxa"/>
            <w:tcBorders>
              <w:bottom w:val="double" w:sz="4" w:space="0" w:color="auto"/>
            </w:tcBorders>
            <w:shd w:val="clear" w:color="auto" w:fill="auto"/>
          </w:tcPr>
          <w:p w14:paraId="66BED922" w14:textId="77777777" w:rsidR="001A42A4" w:rsidRPr="00DD31B5" w:rsidRDefault="001A42A4" w:rsidP="001A42A4">
            <w:pPr>
              <w:pStyle w:val="numbernegative"/>
              <w:spacing w:line="380" w:lineRule="exact"/>
              <w:ind w:right="254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D31B5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/>
              </w:rPr>
              <w:t>13,405</w:t>
            </w:r>
          </w:p>
        </w:tc>
        <w:tc>
          <w:tcPr>
            <w:tcW w:w="236" w:type="dxa"/>
            <w:shd w:val="clear" w:color="auto" w:fill="auto"/>
          </w:tcPr>
          <w:p w14:paraId="429CD92C" w14:textId="77777777" w:rsidR="001A42A4" w:rsidRPr="00DD31B5" w:rsidRDefault="001A42A4" w:rsidP="001A42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380" w:lineRule="exact"/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879" w:type="dxa"/>
            <w:tcBorders>
              <w:bottom w:val="double" w:sz="4" w:space="0" w:color="auto"/>
            </w:tcBorders>
            <w:shd w:val="clear" w:color="auto" w:fill="auto"/>
          </w:tcPr>
          <w:p w14:paraId="16445570" w14:textId="77777777" w:rsidR="001A42A4" w:rsidRPr="00DD31B5" w:rsidRDefault="001A42A4" w:rsidP="001A42A4">
            <w:pPr>
              <w:pStyle w:val="numbernegative"/>
              <w:spacing w:line="380" w:lineRule="exact"/>
              <w:ind w:right="25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D31B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56,058</w:t>
            </w:r>
          </w:p>
        </w:tc>
      </w:tr>
    </w:tbl>
    <w:p w14:paraId="04688BBA" w14:textId="7AB49EEF" w:rsidR="0015366A" w:rsidRPr="00DD31B5" w:rsidRDefault="0015366A" w:rsidP="00DD31B5">
      <w:pPr>
        <w:ind w:left="900"/>
        <w:jc w:val="thaiDistribute"/>
        <w:rPr>
          <w:rFonts w:asciiTheme="majorBidi" w:hAnsiTheme="majorBidi" w:cstheme="majorBidi"/>
          <w:sz w:val="30"/>
          <w:szCs w:val="30"/>
        </w:rPr>
      </w:pPr>
    </w:p>
    <w:p w14:paraId="24637D01" w14:textId="63B497EC" w:rsidR="009438FA" w:rsidRPr="000E1DB6" w:rsidRDefault="009438FA" w:rsidP="009438FA">
      <w:pPr>
        <w:ind w:left="90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0E1DB6">
        <w:rPr>
          <w:rFonts w:asciiTheme="majorBidi" w:hAnsiTheme="majorBidi" w:cstheme="majorBidi"/>
          <w:sz w:val="30"/>
          <w:szCs w:val="30"/>
        </w:rPr>
        <w:t>(</w:t>
      </w:r>
      <w:r w:rsidR="00093D89" w:rsidRPr="000E1DB6">
        <w:rPr>
          <w:rFonts w:asciiTheme="majorBidi" w:hAnsiTheme="majorBidi" w:cstheme="majorBidi" w:hint="cs"/>
          <w:sz w:val="30"/>
          <w:szCs w:val="30"/>
          <w:cs/>
        </w:rPr>
        <w:t>ข</w:t>
      </w:r>
      <w:r w:rsidR="00891808" w:rsidRPr="000E1DB6">
        <w:rPr>
          <w:rFonts w:asciiTheme="majorBidi" w:hAnsiTheme="majorBidi" w:cstheme="majorBidi"/>
          <w:sz w:val="30"/>
          <w:szCs w:val="30"/>
        </w:rPr>
        <w:t>.</w:t>
      </w:r>
      <w:r w:rsidRPr="000E1DB6">
        <w:rPr>
          <w:rFonts w:asciiTheme="majorBidi" w:hAnsiTheme="majorBidi" w:cstheme="majorBidi"/>
          <w:sz w:val="30"/>
          <w:szCs w:val="30"/>
        </w:rPr>
        <w:t xml:space="preserve">1.2) </w:t>
      </w:r>
      <w:r w:rsidRPr="000E1DB6">
        <w:rPr>
          <w:rFonts w:asciiTheme="majorBidi" w:hAnsiTheme="majorBidi" w:cstheme="majorBidi" w:hint="cs"/>
          <w:sz w:val="30"/>
          <w:szCs w:val="30"/>
          <w:cs/>
        </w:rPr>
        <w:t>ลูกหนี้ตามสัญญาเช่าซื้อ</w:t>
      </w:r>
    </w:p>
    <w:p w14:paraId="49D43562" w14:textId="6D10D53A" w:rsidR="009438FA" w:rsidRPr="000E1DB6" w:rsidRDefault="009438FA" w:rsidP="00D045AE">
      <w:pPr>
        <w:ind w:left="900"/>
        <w:jc w:val="thaiDistribute"/>
        <w:rPr>
          <w:rFonts w:asciiTheme="majorBidi" w:hAnsiTheme="majorBidi" w:cstheme="majorBidi"/>
          <w:sz w:val="30"/>
          <w:szCs w:val="30"/>
          <w:shd w:val="clear" w:color="auto" w:fill="E0E0E0"/>
        </w:rPr>
      </w:pPr>
    </w:p>
    <w:p w14:paraId="39D1101A" w14:textId="708F973C" w:rsidR="009438FA" w:rsidRPr="000E1DB6" w:rsidRDefault="00C253DB" w:rsidP="00D045AE">
      <w:pPr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0E1DB6">
        <w:rPr>
          <w:rFonts w:asciiTheme="majorBidi" w:hAnsiTheme="majorBidi" w:cstheme="majorBidi" w:hint="cs"/>
          <w:sz w:val="30"/>
          <w:szCs w:val="30"/>
          <w:cs/>
        </w:rPr>
        <w:t>ตารางต่อไปนี้แสดงฐานะเปิดต่อความเสี่ยงด้านเครดิตของ</w:t>
      </w:r>
      <w:r w:rsidR="00AA685E" w:rsidRPr="000E1DB6">
        <w:rPr>
          <w:rFonts w:asciiTheme="majorBidi" w:hAnsiTheme="majorBidi" w:cstheme="majorBidi" w:hint="cs"/>
          <w:sz w:val="30"/>
          <w:szCs w:val="30"/>
          <w:cs/>
        </w:rPr>
        <w:t>ลูกหนี้ตามสัญญาเช่าซื้อ</w:t>
      </w:r>
      <w:r w:rsidRPr="000E1DB6">
        <w:rPr>
          <w:rFonts w:asciiTheme="majorBidi" w:hAnsiTheme="majorBidi" w:cstheme="majorBidi" w:hint="cs"/>
          <w:sz w:val="30"/>
          <w:szCs w:val="30"/>
          <w:cs/>
        </w:rPr>
        <w:t>ที่วัดมูลค่าด้วยราคาทุนตัดจำหน่าย</w:t>
      </w:r>
      <w:r w:rsidR="00D01D11">
        <w:rPr>
          <w:rFonts w:asciiTheme="majorBidi" w:hAnsiTheme="majorBidi" w:cstheme="majorBidi" w:hint="cs"/>
          <w:sz w:val="30"/>
          <w:szCs w:val="30"/>
          <w:cs/>
        </w:rPr>
        <w:t>สำหรับลูกหนี้ตามสัญญาเช่าซื้อ</w:t>
      </w:r>
    </w:p>
    <w:p w14:paraId="39B8E19D" w14:textId="77777777" w:rsidR="00C253DB" w:rsidRDefault="00C253DB" w:rsidP="00D045AE">
      <w:pPr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6D101505" w14:textId="77777777" w:rsidR="0011619C" w:rsidRDefault="0011619C" w:rsidP="00D045AE">
      <w:pPr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  <w:sectPr w:rsidR="0011619C" w:rsidSect="005F7AD5">
          <w:headerReference w:type="default" r:id="rId19"/>
          <w:pgSz w:w="11909" w:h="16834" w:code="9"/>
          <w:pgMar w:top="691" w:right="1152" w:bottom="576" w:left="1152" w:header="720" w:footer="720" w:gutter="0"/>
          <w:cols w:space="720"/>
          <w:docGrid w:linePitch="245"/>
        </w:sectPr>
      </w:pPr>
    </w:p>
    <w:tbl>
      <w:tblPr>
        <w:tblW w:w="14130" w:type="dxa"/>
        <w:tblInd w:w="450" w:type="dxa"/>
        <w:tblLook w:val="04A0" w:firstRow="1" w:lastRow="0" w:firstColumn="1" w:lastColumn="0" w:noHBand="0" w:noVBand="1"/>
      </w:tblPr>
      <w:tblGrid>
        <w:gridCol w:w="2610"/>
        <w:gridCol w:w="243"/>
        <w:gridCol w:w="1377"/>
        <w:gridCol w:w="244"/>
        <w:gridCol w:w="1376"/>
        <w:gridCol w:w="249"/>
        <w:gridCol w:w="1406"/>
        <w:gridCol w:w="265"/>
        <w:gridCol w:w="1379"/>
        <w:gridCol w:w="238"/>
        <w:gridCol w:w="1456"/>
        <w:gridCol w:w="252"/>
        <w:gridCol w:w="1284"/>
        <w:gridCol w:w="252"/>
        <w:gridCol w:w="1499"/>
      </w:tblGrid>
      <w:tr w:rsidR="0011619C" w:rsidRPr="000E45D9" w14:paraId="326363A6" w14:textId="77777777" w:rsidTr="00A468ED">
        <w:tc>
          <w:tcPr>
            <w:tcW w:w="2610" w:type="dxa"/>
            <w:shd w:val="clear" w:color="auto" w:fill="auto"/>
          </w:tcPr>
          <w:p w14:paraId="6A853CA0" w14:textId="77777777" w:rsidR="0011619C" w:rsidRPr="00826B0A" w:rsidRDefault="0011619C" w:rsidP="00A468ED">
            <w:pPr>
              <w:spacing w:line="380" w:lineRule="exact"/>
              <w:ind w:hanging="24"/>
              <w:jc w:val="both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43" w:type="dxa"/>
            <w:shd w:val="clear" w:color="auto" w:fill="auto"/>
          </w:tcPr>
          <w:p w14:paraId="1473B552" w14:textId="77777777" w:rsidR="0011619C" w:rsidRPr="00826B0A" w:rsidRDefault="0011619C" w:rsidP="00A468ED">
            <w:pPr>
              <w:spacing w:line="3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77" w:type="dxa"/>
            <w:gridSpan w:val="13"/>
            <w:shd w:val="clear" w:color="auto" w:fill="auto"/>
          </w:tcPr>
          <w:p w14:paraId="35FFD38C" w14:textId="77777777" w:rsidR="0011619C" w:rsidRPr="000E45D9" w:rsidRDefault="0011619C" w:rsidP="00A468ED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0E45D9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งบการเงิน</w:t>
            </w: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11619C" w:rsidRPr="000E45D9" w14:paraId="30B972F9" w14:textId="77777777" w:rsidTr="00A468ED">
        <w:tc>
          <w:tcPr>
            <w:tcW w:w="2610" w:type="dxa"/>
            <w:shd w:val="clear" w:color="auto" w:fill="auto"/>
          </w:tcPr>
          <w:p w14:paraId="29F29D37" w14:textId="77777777" w:rsidR="0011619C" w:rsidRPr="00826B0A" w:rsidRDefault="0011619C" w:rsidP="00A468ED">
            <w:pPr>
              <w:spacing w:line="380" w:lineRule="exact"/>
              <w:ind w:hanging="24"/>
              <w:jc w:val="both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43" w:type="dxa"/>
            <w:shd w:val="clear" w:color="auto" w:fill="auto"/>
          </w:tcPr>
          <w:p w14:paraId="5B860C83" w14:textId="77777777" w:rsidR="0011619C" w:rsidRPr="00826B0A" w:rsidRDefault="0011619C" w:rsidP="00A468ED">
            <w:pPr>
              <w:spacing w:line="3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09AED02" w14:textId="77777777" w:rsidR="0011619C" w:rsidRPr="000E45D9" w:rsidRDefault="0011619C" w:rsidP="00A468ED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0E45D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เครื่องกรองน้ำและสารกรอง</w:t>
            </w:r>
          </w:p>
        </w:tc>
        <w:tc>
          <w:tcPr>
            <w:tcW w:w="249" w:type="dxa"/>
          </w:tcPr>
          <w:p w14:paraId="12834364" w14:textId="77777777" w:rsidR="0011619C" w:rsidRPr="000E45D9" w:rsidRDefault="0011619C" w:rsidP="00A468ED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050" w:type="dxa"/>
            <w:gridSpan w:val="3"/>
            <w:tcBorders>
              <w:bottom w:val="single" w:sz="4" w:space="0" w:color="auto"/>
            </w:tcBorders>
          </w:tcPr>
          <w:p w14:paraId="50BD08C0" w14:textId="77777777" w:rsidR="0011619C" w:rsidRPr="000E45D9" w:rsidRDefault="0011619C" w:rsidP="00A468ED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0E45D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เครื่องใช้ไฟฟ้า</w:t>
            </w: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และอื่นๆ</w:t>
            </w:r>
          </w:p>
        </w:tc>
        <w:tc>
          <w:tcPr>
            <w:tcW w:w="238" w:type="dxa"/>
          </w:tcPr>
          <w:p w14:paraId="7F059B24" w14:textId="77777777" w:rsidR="0011619C" w:rsidRPr="000E45D9" w:rsidRDefault="0011619C" w:rsidP="00A468ED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743" w:type="dxa"/>
            <w:gridSpan w:val="5"/>
            <w:tcBorders>
              <w:bottom w:val="single" w:sz="4" w:space="0" w:color="auto"/>
            </w:tcBorders>
          </w:tcPr>
          <w:p w14:paraId="151DBBC7" w14:textId="77777777" w:rsidR="0011619C" w:rsidRPr="000E45D9" w:rsidRDefault="0011619C" w:rsidP="00A468ED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0E45D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11619C" w:rsidRPr="00826B0A" w14:paraId="1C5CEE87" w14:textId="77777777" w:rsidTr="00A468ED">
        <w:tc>
          <w:tcPr>
            <w:tcW w:w="2610" w:type="dxa"/>
            <w:shd w:val="clear" w:color="auto" w:fill="auto"/>
          </w:tcPr>
          <w:p w14:paraId="557C7E57" w14:textId="77777777" w:rsidR="0011619C" w:rsidRPr="00826B0A" w:rsidRDefault="0011619C" w:rsidP="00A468ED">
            <w:pPr>
              <w:spacing w:line="380" w:lineRule="exact"/>
              <w:ind w:hanging="24"/>
              <w:jc w:val="both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43" w:type="dxa"/>
            <w:shd w:val="clear" w:color="auto" w:fill="auto"/>
          </w:tcPr>
          <w:p w14:paraId="2407BF2D" w14:textId="77777777" w:rsidR="0011619C" w:rsidRPr="00826B0A" w:rsidRDefault="0011619C" w:rsidP="00A468ED">
            <w:pPr>
              <w:spacing w:line="3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7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3DE695" w14:textId="77777777" w:rsidR="0011619C" w:rsidRPr="00826B0A" w:rsidRDefault="0011619C" w:rsidP="00A468ED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826B0A">
              <w:rPr>
                <w:rFonts w:ascii="Angsana New" w:hAnsi="Angsana New" w:hint="cs"/>
                <w:sz w:val="24"/>
                <w:szCs w:val="24"/>
                <w:cs/>
              </w:rPr>
              <w:t>ลูกหนี้ตามสัญญาเช่าซื้อสุทธิจากรายได้ดอกเบี้ยรับ</w:t>
            </w:r>
            <w:r w:rsidRPr="00826B0A">
              <w:rPr>
                <w:rFonts w:ascii="Angsana New" w:hAnsi="Angsana New" w:hint="cs"/>
                <w:sz w:val="24"/>
                <w:szCs w:val="24"/>
                <w:cs/>
              </w:rPr>
              <w:br/>
              <w:t>รอการรับรู้</w:t>
            </w:r>
          </w:p>
        </w:tc>
        <w:tc>
          <w:tcPr>
            <w:tcW w:w="2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C3B5AC" w14:textId="77777777" w:rsidR="0011619C" w:rsidRPr="00826B0A" w:rsidRDefault="0011619C" w:rsidP="00A468ED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1D75A1" w14:textId="77777777" w:rsidR="0011619C" w:rsidRPr="00826B0A" w:rsidRDefault="0011619C" w:rsidP="00A468ED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39367BC7" w14:textId="77777777" w:rsidR="0011619C" w:rsidRPr="00826B0A" w:rsidRDefault="0011619C" w:rsidP="00A468ED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826B0A">
              <w:rPr>
                <w:rFonts w:ascii="Angsana New" w:hAnsi="Angsana New" w:hint="cs"/>
                <w:sz w:val="24"/>
                <w:szCs w:val="24"/>
                <w:cs/>
              </w:rPr>
              <w:t>ค่าเผื่อผลขาดทุนจากการด้อยค่า</w:t>
            </w:r>
          </w:p>
        </w:tc>
        <w:tc>
          <w:tcPr>
            <w:tcW w:w="249" w:type="dxa"/>
            <w:vAlign w:val="bottom"/>
          </w:tcPr>
          <w:p w14:paraId="7A375669" w14:textId="77777777" w:rsidR="0011619C" w:rsidRPr="00826B0A" w:rsidRDefault="0011619C" w:rsidP="00A468ED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406" w:type="dxa"/>
            <w:vAlign w:val="bottom"/>
          </w:tcPr>
          <w:p w14:paraId="37FAE12C" w14:textId="77777777" w:rsidR="0011619C" w:rsidRPr="00826B0A" w:rsidRDefault="0011619C" w:rsidP="00A468ED">
            <w:pPr>
              <w:tabs>
                <w:tab w:val="left" w:pos="1068"/>
              </w:tabs>
              <w:spacing w:line="38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826B0A">
              <w:rPr>
                <w:rFonts w:ascii="Angsana New" w:hAnsi="Angsana New" w:hint="cs"/>
                <w:sz w:val="24"/>
                <w:szCs w:val="24"/>
                <w:cs/>
              </w:rPr>
              <w:t>ลูกหนี้ตามสัญญาเช่าซื้อสุทธิจากรายได้ดอกเบี้ยรับ</w:t>
            </w:r>
            <w:r w:rsidRPr="00826B0A">
              <w:rPr>
                <w:rFonts w:ascii="Angsana New" w:hAnsi="Angsana New" w:hint="cs"/>
                <w:sz w:val="24"/>
                <w:szCs w:val="24"/>
                <w:cs/>
              </w:rPr>
              <w:br/>
              <w:t>รอการรับรู้</w:t>
            </w:r>
          </w:p>
        </w:tc>
        <w:tc>
          <w:tcPr>
            <w:tcW w:w="265" w:type="dxa"/>
            <w:vAlign w:val="bottom"/>
          </w:tcPr>
          <w:p w14:paraId="2E9D2589" w14:textId="77777777" w:rsidR="0011619C" w:rsidRPr="00826B0A" w:rsidRDefault="0011619C" w:rsidP="00A468ED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79" w:type="dxa"/>
            <w:vAlign w:val="bottom"/>
          </w:tcPr>
          <w:p w14:paraId="5DB5B65C" w14:textId="77777777" w:rsidR="0011619C" w:rsidRPr="00826B0A" w:rsidRDefault="0011619C" w:rsidP="00A468ED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1F21CD1A" w14:textId="77777777" w:rsidR="0011619C" w:rsidRPr="00826B0A" w:rsidRDefault="0011619C" w:rsidP="00A468ED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826B0A">
              <w:rPr>
                <w:rFonts w:ascii="Angsana New" w:hAnsi="Angsana New" w:hint="cs"/>
                <w:sz w:val="24"/>
                <w:szCs w:val="24"/>
                <w:cs/>
              </w:rPr>
              <w:t>ค่าเผื่อผลขาดทุนจากการด้อยค่า</w:t>
            </w:r>
          </w:p>
        </w:tc>
        <w:tc>
          <w:tcPr>
            <w:tcW w:w="238" w:type="dxa"/>
            <w:vAlign w:val="bottom"/>
          </w:tcPr>
          <w:p w14:paraId="6EC62493" w14:textId="77777777" w:rsidR="0011619C" w:rsidRPr="00826B0A" w:rsidRDefault="0011619C" w:rsidP="00A468ED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456" w:type="dxa"/>
            <w:vAlign w:val="bottom"/>
          </w:tcPr>
          <w:p w14:paraId="42761C34" w14:textId="77777777" w:rsidR="0011619C" w:rsidRPr="00826B0A" w:rsidRDefault="0011619C" w:rsidP="00A468ED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826B0A">
              <w:rPr>
                <w:rFonts w:ascii="Angsana New" w:hAnsi="Angsana New" w:hint="cs"/>
                <w:sz w:val="24"/>
                <w:szCs w:val="24"/>
                <w:cs/>
              </w:rPr>
              <w:t>ลูกหนี้ตามสัญญาเช่าซื้อสุทธิจากรายได้ดอกเบี้ยรับ</w:t>
            </w:r>
            <w:r w:rsidRPr="00826B0A">
              <w:rPr>
                <w:rFonts w:ascii="Angsana New" w:hAnsi="Angsana New" w:hint="cs"/>
                <w:sz w:val="24"/>
                <w:szCs w:val="24"/>
                <w:cs/>
              </w:rPr>
              <w:br/>
              <w:t>รอการรับรู้</w:t>
            </w:r>
          </w:p>
        </w:tc>
        <w:tc>
          <w:tcPr>
            <w:tcW w:w="252" w:type="dxa"/>
            <w:vAlign w:val="bottom"/>
          </w:tcPr>
          <w:p w14:paraId="4824DA05" w14:textId="77777777" w:rsidR="0011619C" w:rsidRPr="00826B0A" w:rsidRDefault="0011619C" w:rsidP="00A468ED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284" w:type="dxa"/>
            <w:vAlign w:val="bottom"/>
          </w:tcPr>
          <w:p w14:paraId="48CCD792" w14:textId="77777777" w:rsidR="0011619C" w:rsidRPr="00826B0A" w:rsidRDefault="0011619C" w:rsidP="00A468ED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826B0A">
              <w:rPr>
                <w:rFonts w:ascii="Angsana New" w:hAnsi="Angsana New" w:hint="cs"/>
                <w:sz w:val="24"/>
                <w:szCs w:val="24"/>
                <w:cs/>
              </w:rPr>
              <w:t>ค่าเผื่อผลขาดทุนจากการด้อยค่า</w:t>
            </w:r>
          </w:p>
        </w:tc>
        <w:tc>
          <w:tcPr>
            <w:tcW w:w="252" w:type="dxa"/>
            <w:vAlign w:val="bottom"/>
          </w:tcPr>
          <w:p w14:paraId="7576C923" w14:textId="77777777" w:rsidR="0011619C" w:rsidRPr="00826B0A" w:rsidRDefault="0011619C" w:rsidP="00A468ED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499" w:type="dxa"/>
            <w:vAlign w:val="bottom"/>
          </w:tcPr>
          <w:p w14:paraId="690F4065" w14:textId="77777777" w:rsidR="0011619C" w:rsidRPr="00826B0A" w:rsidRDefault="0011619C" w:rsidP="00A468ED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09264620" w14:textId="77777777" w:rsidR="0011619C" w:rsidRPr="00826B0A" w:rsidRDefault="0011619C" w:rsidP="00A468ED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มูลค่าตามบัญชีสุทธิ</w:t>
            </w:r>
          </w:p>
        </w:tc>
      </w:tr>
      <w:tr w:rsidR="0011619C" w:rsidRPr="00826B0A" w14:paraId="49C752EF" w14:textId="77777777" w:rsidTr="00A468ED">
        <w:tc>
          <w:tcPr>
            <w:tcW w:w="2610" w:type="dxa"/>
            <w:shd w:val="clear" w:color="auto" w:fill="auto"/>
          </w:tcPr>
          <w:p w14:paraId="34376DA9" w14:textId="77777777" w:rsidR="0011619C" w:rsidRPr="00826B0A" w:rsidRDefault="0011619C" w:rsidP="00A468ED">
            <w:pPr>
              <w:spacing w:line="380" w:lineRule="exact"/>
              <w:ind w:hanging="24"/>
              <w:jc w:val="both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43" w:type="dxa"/>
            <w:shd w:val="clear" w:color="auto" w:fill="auto"/>
          </w:tcPr>
          <w:p w14:paraId="4D76C436" w14:textId="77777777" w:rsidR="0011619C" w:rsidRPr="00826B0A" w:rsidRDefault="0011619C" w:rsidP="00A468ED">
            <w:pPr>
              <w:spacing w:line="3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77" w:type="dxa"/>
            <w:gridSpan w:val="13"/>
            <w:shd w:val="clear" w:color="auto" w:fill="auto"/>
          </w:tcPr>
          <w:p w14:paraId="605220F5" w14:textId="77777777" w:rsidR="0011619C" w:rsidRPr="00826B0A" w:rsidRDefault="0011619C" w:rsidP="00A468ED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  <w:r>
              <w:rPr>
                <w:rFonts w:ascii="Angsana New" w:hAnsi="Angsana New"/>
                <w:i/>
                <w:iCs/>
                <w:sz w:val="24"/>
                <w:szCs w:val="24"/>
              </w:rPr>
              <w:t>(</w:t>
            </w:r>
            <w:r>
              <w:rPr>
                <w:rFonts w:ascii="Angsana New" w:hAnsi="Angsana New" w:hint="cs"/>
                <w:i/>
                <w:iCs/>
                <w:sz w:val="24"/>
                <w:szCs w:val="24"/>
                <w:cs/>
              </w:rPr>
              <w:t>พันบาท</w:t>
            </w:r>
            <w:r>
              <w:rPr>
                <w:rFonts w:ascii="Angsana New" w:hAnsi="Angsana New"/>
                <w:i/>
                <w:iCs/>
                <w:sz w:val="24"/>
                <w:szCs w:val="24"/>
              </w:rPr>
              <w:t>)</w:t>
            </w:r>
          </w:p>
        </w:tc>
      </w:tr>
      <w:tr w:rsidR="0011619C" w:rsidRPr="00826B0A" w14:paraId="1DC38F10" w14:textId="77777777" w:rsidTr="00A468ED">
        <w:tc>
          <w:tcPr>
            <w:tcW w:w="2610" w:type="dxa"/>
            <w:shd w:val="clear" w:color="auto" w:fill="auto"/>
          </w:tcPr>
          <w:p w14:paraId="7EC5854B" w14:textId="77777777" w:rsidR="0011619C" w:rsidRPr="00826B0A" w:rsidRDefault="0011619C" w:rsidP="00A468ED">
            <w:pPr>
              <w:spacing w:line="380" w:lineRule="exact"/>
              <w:ind w:hanging="24"/>
              <w:jc w:val="both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826B0A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>การจัดชั้น</w:t>
            </w:r>
          </w:p>
        </w:tc>
        <w:tc>
          <w:tcPr>
            <w:tcW w:w="243" w:type="dxa"/>
            <w:shd w:val="clear" w:color="auto" w:fill="auto"/>
          </w:tcPr>
          <w:p w14:paraId="7A9792B7" w14:textId="77777777" w:rsidR="0011619C" w:rsidRPr="00826B0A" w:rsidRDefault="0011619C" w:rsidP="00A468ED">
            <w:pPr>
              <w:spacing w:line="3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77" w:type="dxa"/>
            <w:shd w:val="clear" w:color="auto" w:fill="auto"/>
          </w:tcPr>
          <w:p w14:paraId="23E47C14" w14:textId="77777777" w:rsidR="0011619C" w:rsidRPr="00826B0A" w:rsidRDefault="0011619C" w:rsidP="00A468ED">
            <w:pPr>
              <w:spacing w:line="380" w:lineRule="exact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44" w:type="dxa"/>
            <w:shd w:val="clear" w:color="auto" w:fill="auto"/>
          </w:tcPr>
          <w:p w14:paraId="0F78E003" w14:textId="77777777" w:rsidR="0011619C" w:rsidRPr="00826B0A" w:rsidRDefault="0011619C" w:rsidP="00A468ED">
            <w:pPr>
              <w:spacing w:line="380" w:lineRule="exact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76" w:type="dxa"/>
            <w:shd w:val="clear" w:color="auto" w:fill="auto"/>
          </w:tcPr>
          <w:p w14:paraId="2B369747" w14:textId="77777777" w:rsidR="0011619C" w:rsidRPr="00826B0A" w:rsidRDefault="0011619C" w:rsidP="00A468ED">
            <w:pPr>
              <w:spacing w:line="380" w:lineRule="exact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49" w:type="dxa"/>
          </w:tcPr>
          <w:p w14:paraId="68563D81" w14:textId="77777777" w:rsidR="0011619C" w:rsidRPr="00826B0A" w:rsidRDefault="0011619C" w:rsidP="00A468ED">
            <w:pPr>
              <w:spacing w:line="380" w:lineRule="exact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406" w:type="dxa"/>
          </w:tcPr>
          <w:p w14:paraId="4F827F57" w14:textId="77777777" w:rsidR="0011619C" w:rsidRPr="00826B0A" w:rsidRDefault="0011619C" w:rsidP="00A468ED">
            <w:pPr>
              <w:spacing w:line="380" w:lineRule="exact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65" w:type="dxa"/>
          </w:tcPr>
          <w:p w14:paraId="5C5C01A6" w14:textId="77777777" w:rsidR="0011619C" w:rsidRPr="00826B0A" w:rsidRDefault="0011619C" w:rsidP="00A468ED">
            <w:pPr>
              <w:spacing w:line="380" w:lineRule="exact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79" w:type="dxa"/>
          </w:tcPr>
          <w:p w14:paraId="50B81D5D" w14:textId="77777777" w:rsidR="0011619C" w:rsidRPr="00826B0A" w:rsidRDefault="0011619C" w:rsidP="00A468ED">
            <w:pPr>
              <w:spacing w:line="380" w:lineRule="exact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38" w:type="dxa"/>
          </w:tcPr>
          <w:p w14:paraId="424B4D61" w14:textId="77777777" w:rsidR="0011619C" w:rsidRPr="00826B0A" w:rsidRDefault="0011619C" w:rsidP="00A468ED">
            <w:pPr>
              <w:spacing w:line="380" w:lineRule="exact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456" w:type="dxa"/>
          </w:tcPr>
          <w:p w14:paraId="5DE45ED9" w14:textId="77777777" w:rsidR="0011619C" w:rsidRPr="00826B0A" w:rsidRDefault="0011619C" w:rsidP="00A468ED">
            <w:pPr>
              <w:spacing w:line="380" w:lineRule="exact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52" w:type="dxa"/>
          </w:tcPr>
          <w:p w14:paraId="1D179828" w14:textId="77777777" w:rsidR="0011619C" w:rsidRPr="00826B0A" w:rsidRDefault="0011619C" w:rsidP="00A468ED">
            <w:pPr>
              <w:spacing w:line="380" w:lineRule="exact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284" w:type="dxa"/>
          </w:tcPr>
          <w:p w14:paraId="2D34EA88" w14:textId="77777777" w:rsidR="0011619C" w:rsidRPr="00826B0A" w:rsidRDefault="0011619C" w:rsidP="00A468ED">
            <w:pPr>
              <w:spacing w:line="380" w:lineRule="exact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52" w:type="dxa"/>
          </w:tcPr>
          <w:p w14:paraId="62163F7E" w14:textId="77777777" w:rsidR="0011619C" w:rsidRPr="00826B0A" w:rsidRDefault="0011619C" w:rsidP="00A468ED">
            <w:pPr>
              <w:spacing w:line="380" w:lineRule="exact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499" w:type="dxa"/>
          </w:tcPr>
          <w:p w14:paraId="0A8EA7AF" w14:textId="77777777" w:rsidR="0011619C" w:rsidRPr="00826B0A" w:rsidRDefault="0011619C" w:rsidP="00A468ED">
            <w:pPr>
              <w:spacing w:line="380" w:lineRule="exact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</w:tr>
      <w:tr w:rsidR="0011619C" w:rsidRPr="007447F5" w14:paraId="6F0F87E9" w14:textId="77777777" w:rsidTr="007447F5">
        <w:tc>
          <w:tcPr>
            <w:tcW w:w="2610" w:type="dxa"/>
            <w:shd w:val="clear" w:color="auto" w:fill="auto"/>
          </w:tcPr>
          <w:p w14:paraId="72540BE9" w14:textId="77777777" w:rsidR="0011619C" w:rsidRPr="00826B0A" w:rsidRDefault="0011619C" w:rsidP="00A468ED">
            <w:pPr>
              <w:spacing w:line="380" w:lineRule="exact"/>
              <w:ind w:left="228" w:hanging="27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826B0A">
              <w:rPr>
                <w:rFonts w:ascii="Angsana New" w:hAnsi="Angsana New" w:hint="cs"/>
                <w:sz w:val="24"/>
                <w:szCs w:val="24"/>
                <w:cs/>
              </w:rPr>
              <w:t>สินทรัพย์ทางการเงินที่ไม่มีการเพิ่มขึ้น</w:t>
            </w:r>
            <w:r w:rsidRPr="00826B0A">
              <w:rPr>
                <w:rFonts w:ascii="Angsana New" w:hAnsi="Angsana New"/>
                <w:sz w:val="24"/>
                <w:szCs w:val="24"/>
                <w:cs/>
              </w:rPr>
              <w:br/>
            </w:r>
            <w:r w:rsidRPr="00826B0A">
              <w:rPr>
                <w:rFonts w:ascii="Angsana New" w:hAnsi="Angsana New" w:hint="cs"/>
                <w:sz w:val="24"/>
                <w:szCs w:val="24"/>
                <w:cs/>
              </w:rPr>
              <w:t xml:space="preserve">อย่างมีนัยสำคัญของความเสี่ยงด้านเครดิต </w:t>
            </w:r>
            <w:r w:rsidRPr="00826B0A">
              <w:rPr>
                <w:rFonts w:ascii="Angsana New" w:hAnsi="Angsana New"/>
                <w:sz w:val="24"/>
                <w:szCs w:val="24"/>
              </w:rPr>
              <w:t>(Performing)</w:t>
            </w:r>
          </w:p>
        </w:tc>
        <w:tc>
          <w:tcPr>
            <w:tcW w:w="243" w:type="dxa"/>
            <w:shd w:val="clear" w:color="auto" w:fill="auto"/>
          </w:tcPr>
          <w:p w14:paraId="1D59E534" w14:textId="77777777" w:rsidR="0011619C" w:rsidRPr="00826B0A" w:rsidRDefault="0011619C" w:rsidP="00A468ED">
            <w:pPr>
              <w:spacing w:line="3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77" w:type="dxa"/>
            <w:shd w:val="clear" w:color="auto" w:fill="auto"/>
            <w:vAlign w:val="bottom"/>
          </w:tcPr>
          <w:p w14:paraId="1CBAC399" w14:textId="1FFD4C53" w:rsidR="0011619C" w:rsidRPr="007447F5" w:rsidRDefault="00167E9E" w:rsidP="00A468ED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447F5">
              <w:rPr>
                <w:rFonts w:ascii="Angsana New" w:hAnsi="Angsana New"/>
                <w:sz w:val="28"/>
                <w:szCs w:val="28"/>
              </w:rPr>
              <w:t>539,4</w:t>
            </w:r>
            <w:r w:rsidR="00D9638F" w:rsidRPr="007447F5">
              <w:rPr>
                <w:rFonts w:ascii="Angsana New" w:hAnsi="Angsana New"/>
                <w:sz w:val="28"/>
                <w:szCs w:val="28"/>
              </w:rPr>
              <w:t>82</w:t>
            </w:r>
          </w:p>
        </w:tc>
        <w:tc>
          <w:tcPr>
            <w:tcW w:w="244" w:type="dxa"/>
            <w:shd w:val="clear" w:color="auto" w:fill="auto"/>
          </w:tcPr>
          <w:p w14:paraId="43EE97E7" w14:textId="77777777" w:rsidR="0011619C" w:rsidRPr="007447F5" w:rsidRDefault="0011619C" w:rsidP="00A468ED">
            <w:pPr>
              <w:spacing w:line="38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6" w:type="dxa"/>
            <w:shd w:val="clear" w:color="auto" w:fill="auto"/>
            <w:vAlign w:val="bottom"/>
          </w:tcPr>
          <w:p w14:paraId="33465229" w14:textId="0598FCEE" w:rsidR="0011619C" w:rsidRPr="007447F5" w:rsidRDefault="00167E9E" w:rsidP="00A468ED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447F5">
              <w:rPr>
                <w:rFonts w:ascii="Angsana New" w:hAnsi="Angsana New"/>
                <w:sz w:val="28"/>
                <w:szCs w:val="28"/>
              </w:rPr>
              <w:t>13,459</w:t>
            </w:r>
          </w:p>
        </w:tc>
        <w:tc>
          <w:tcPr>
            <w:tcW w:w="249" w:type="dxa"/>
            <w:shd w:val="clear" w:color="auto" w:fill="auto"/>
          </w:tcPr>
          <w:p w14:paraId="2BCAAF2F" w14:textId="77777777" w:rsidR="0011619C" w:rsidRPr="007447F5" w:rsidRDefault="0011619C" w:rsidP="00A468ED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6" w:type="dxa"/>
            <w:shd w:val="clear" w:color="auto" w:fill="auto"/>
            <w:vAlign w:val="bottom"/>
          </w:tcPr>
          <w:p w14:paraId="19AF7212" w14:textId="33CA8832" w:rsidR="0011619C" w:rsidRPr="007447F5" w:rsidRDefault="00167E9E" w:rsidP="00A468ED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447F5">
              <w:rPr>
                <w:rFonts w:ascii="Angsana New" w:hAnsi="Angsana New"/>
                <w:sz w:val="28"/>
                <w:szCs w:val="28"/>
              </w:rPr>
              <w:t>132,</w:t>
            </w:r>
            <w:r w:rsidR="007367EB" w:rsidRPr="007447F5">
              <w:rPr>
                <w:rFonts w:ascii="Angsana New" w:hAnsi="Angsana New"/>
                <w:sz w:val="28"/>
                <w:szCs w:val="28"/>
              </w:rPr>
              <w:t>8</w:t>
            </w:r>
            <w:r w:rsidR="00DD31B5" w:rsidRPr="007447F5">
              <w:rPr>
                <w:rFonts w:ascii="Angsana New" w:hAnsi="Angsana New"/>
                <w:sz w:val="28"/>
                <w:szCs w:val="28"/>
              </w:rPr>
              <w:t>70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7AB7E7C4" w14:textId="77777777" w:rsidR="0011619C" w:rsidRPr="007447F5" w:rsidRDefault="0011619C" w:rsidP="00A468ED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9" w:type="dxa"/>
            <w:shd w:val="clear" w:color="auto" w:fill="auto"/>
            <w:vAlign w:val="bottom"/>
          </w:tcPr>
          <w:p w14:paraId="7C433220" w14:textId="20BD8027" w:rsidR="0011619C" w:rsidRPr="007447F5" w:rsidRDefault="00167E9E" w:rsidP="00A468ED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447F5">
              <w:rPr>
                <w:rFonts w:ascii="Angsana New" w:hAnsi="Angsana New"/>
                <w:sz w:val="28"/>
                <w:szCs w:val="28"/>
              </w:rPr>
              <w:t>2,394</w:t>
            </w:r>
          </w:p>
        </w:tc>
        <w:tc>
          <w:tcPr>
            <w:tcW w:w="238" w:type="dxa"/>
            <w:shd w:val="clear" w:color="auto" w:fill="auto"/>
          </w:tcPr>
          <w:p w14:paraId="38E6F36E" w14:textId="77777777" w:rsidR="0011619C" w:rsidRPr="007447F5" w:rsidRDefault="0011619C" w:rsidP="00A468ED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6" w:type="dxa"/>
            <w:shd w:val="clear" w:color="auto" w:fill="auto"/>
            <w:vAlign w:val="bottom"/>
          </w:tcPr>
          <w:p w14:paraId="0F159BE7" w14:textId="2EC6F4C3" w:rsidR="0011619C" w:rsidRPr="007447F5" w:rsidRDefault="00167E9E" w:rsidP="00A468ED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447F5">
              <w:rPr>
                <w:rFonts w:ascii="Angsana New" w:hAnsi="Angsana New"/>
                <w:sz w:val="28"/>
                <w:szCs w:val="28"/>
              </w:rPr>
              <w:t>672,</w:t>
            </w:r>
            <w:r w:rsidR="007367EB" w:rsidRPr="007447F5">
              <w:rPr>
                <w:rFonts w:ascii="Angsana New" w:hAnsi="Angsana New"/>
                <w:sz w:val="28"/>
                <w:szCs w:val="28"/>
              </w:rPr>
              <w:t>3</w:t>
            </w:r>
            <w:r w:rsidR="00D9638F" w:rsidRPr="007447F5">
              <w:rPr>
                <w:rFonts w:ascii="Angsana New" w:hAnsi="Angsana New"/>
                <w:sz w:val="28"/>
                <w:szCs w:val="28"/>
              </w:rPr>
              <w:t>5</w:t>
            </w:r>
            <w:r w:rsidR="00DD31B5" w:rsidRPr="007447F5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252" w:type="dxa"/>
            <w:shd w:val="clear" w:color="auto" w:fill="auto"/>
          </w:tcPr>
          <w:p w14:paraId="4B0AB7B2" w14:textId="77777777" w:rsidR="0011619C" w:rsidRPr="007447F5" w:rsidRDefault="0011619C" w:rsidP="00A468ED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75360C24" w14:textId="4BD4B9A6" w:rsidR="0011619C" w:rsidRPr="007447F5" w:rsidRDefault="00167E9E" w:rsidP="00A468ED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447F5">
              <w:rPr>
                <w:rFonts w:ascii="Angsana New" w:hAnsi="Angsana New"/>
                <w:sz w:val="28"/>
                <w:szCs w:val="28"/>
              </w:rPr>
              <w:t>15,853</w:t>
            </w:r>
          </w:p>
        </w:tc>
        <w:tc>
          <w:tcPr>
            <w:tcW w:w="252" w:type="dxa"/>
            <w:shd w:val="clear" w:color="auto" w:fill="auto"/>
          </w:tcPr>
          <w:p w14:paraId="357CB12C" w14:textId="77777777" w:rsidR="0011619C" w:rsidRPr="007447F5" w:rsidRDefault="0011619C" w:rsidP="00A468ED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9" w:type="dxa"/>
            <w:shd w:val="clear" w:color="auto" w:fill="auto"/>
            <w:vAlign w:val="bottom"/>
          </w:tcPr>
          <w:p w14:paraId="0BA5B4A3" w14:textId="3A9084C8" w:rsidR="0011619C" w:rsidRPr="007447F5" w:rsidRDefault="00487067" w:rsidP="00A468ED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447F5">
              <w:rPr>
                <w:rFonts w:ascii="Angsana New" w:hAnsi="Angsana New"/>
                <w:sz w:val="28"/>
                <w:szCs w:val="28"/>
              </w:rPr>
              <w:t>656,4</w:t>
            </w:r>
            <w:r w:rsidR="007367EB" w:rsidRPr="007447F5">
              <w:rPr>
                <w:rFonts w:ascii="Angsana New" w:hAnsi="Angsana New"/>
                <w:sz w:val="28"/>
                <w:szCs w:val="28"/>
              </w:rPr>
              <w:t>9</w:t>
            </w:r>
            <w:r w:rsidR="00DD31B5" w:rsidRPr="007447F5">
              <w:rPr>
                <w:rFonts w:ascii="Angsana New" w:hAnsi="Angsana New"/>
                <w:sz w:val="28"/>
                <w:szCs w:val="28"/>
              </w:rPr>
              <w:t>9</w:t>
            </w:r>
          </w:p>
        </w:tc>
      </w:tr>
      <w:tr w:rsidR="0011619C" w:rsidRPr="007447F5" w14:paraId="116E0587" w14:textId="77777777" w:rsidTr="007447F5">
        <w:tc>
          <w:tcPr>
            <w:tcW w:w="2610" w:type="dxa"/>
            <w:shd w:val="clear" w:color="auto" w:fill="auto"/>
          </w:tcPr>
          <w:p w14:paraId="41DDE669" w14:textId="77777777" w:rsidR="0011619C" w:rsidRPr="00826B0A" w:rsidRDefault="0011619C" w:rsidP="00A468ED">
            <w:pPr>
              <w:spacing w:line="380" w:lineRule="exact"/>
              <w:ind w:left="228" w:hanging="27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826B0A">
              <w:rPr>
                <w:rFonts w:ascii="Angsana New" w:hAnsi="Angsana New" w:hint="cs"/>
                <w:sz w:val="24"/>
                <w:szCs w:val="24"/>
                <w:cs/>
              </w:rPr>
              <w:t>สินทรัพย์ทางการเงินที่มีการเพิ่มขึ้น</w:t>
            </w:r>
            <w:r w:rsidRPr="00826B0A">
              <w:rPr>
                <w:rFonts w:ascii="Angsana New" w:hAnsi="Angsana New"/>
                <w:sz w:val="24"/>
                <w:szCs w:val="24"/>
                <w:cs/>
              </w:rPr>
              <w:br/>
            </w:r>
            <w:r w:rsidRPr="00826B0A">
              <w:rPr>
                <w:rFonts w:ascii="Angsana New" w:hAnsi="Angsana New" w:hint="cs"/>
                <w:sz w:val="24"/>
                <w:szCs w:val="24"/>
                <w:cs/>
              </w:rPr>
              <w:t>อย่างมีนัยสำคัญของความเสี่ยงด้านเครดิต</w:t>
            </w:r>
            <w:r w:rsidRPr="00826B0A">
              <w:rPr>
                <w:rFonts w:ascii="Angsana New" w:hAnsi="Angsana New"/>
                <w:sz w:val="24"/>
                <w:szCs w:val="24"/>
              </w:rPr>
              <w:t xml:space="preserve"> (Under-performing)</w:t>
            </w:r>
          </w:p>
        </w:tc>
        <w:tc>
          <w:tcPr>
            <w:tcW w:w="243" w:type="dxa"/>
            <w:shd w:val="clear" w:color="auto" w:fill="auto"/>
          </w:tcPr>
          <w:p w14:paraId="78DD3237" w14:textId="77777777" w:rsidR="0011619C" w:rsidRPr="00826B0A" w:rsidRDefault="0011619C" w:rsidP="00A468ED">
            <w:pPr>
              <w:spacing w:line="3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77" w:type="dxa"/>
            <w:shd w:val="clear" w:color="auto" w:fill="auto"/>
            <w:vAlign w:val="bottom"/>
          </w:tcPr>
          <w:p w14:paraId="58DC73A5" w14:textId="348E7421" w:rsidR="0011619C" w:rsidRPr="007447F5" w:rsidRDefault="00167E9E" w:rsidP="00A468ED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447F5">
              <w:rPr>
                <w:rFonts w:ascii="Angsana New" w:hAnsi="Angsana New"/>
                <w:sz w:val="28"/>
                <w:szCs w:val="28"/>
              </w:rPr>
              <w:t>47,717</w:t>
            </w:r>
          </w:p>
        </w:tc>
        <w:tc>
          <w:tcPr>
            <w:tcW w:w="244" w:type="dxa"/>
            <w:shd w:val="clear" w:color="auto" w:fill="auto"/>
          </w:tcPr>
          <w:p w14:paraId="1C4D70F6" w14:textId="77777777" w:rsidR="0011619C" w:rsidRPr="007447F5" w:rsidRDefault="0011619C" w:rsidP="00A468ED">
            <w:pPr>
              <w:spacing w:line="38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6" w:type="dxa"/>
            <w:shd w:val="clear" w:color="auto" w:fill="auto"/>
            <w:vAlign w:val="bottom"/>
          </w:tcPr>
          <w:p w14:paraId="61F3560C" w14:textId="33B1306F" w:rsidR="0011619C" w:rsidRPr="007447F5" w:rsidRDefault="00167E9E" w:rsidP="00A468ED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447F5">
              <w:rPr>
                <w:rFonts w:ascii="Angsana New" w:hAnsi="Angsana New"/>
                <w:sz w:val="28"/>
                <w:szCs w:val="28"/>
              </w:rPr>
              <w:t>18,534</w:t>
            </w:r>
          </w:p>
        </w:tc>
        <w:tc>
          <w:tcPr>
            <w:tcW w:w="249" w:type="dxa"/>
            <w:shd w:val="clear" w:color="auto" w:fill="auto"/>
          </w:tcPr>
          <w:p w14:paraId="4F38EB8A" w14:textId="77777777" w:rsidR="0011619C" w:rsidRPr="007447F5" w:rsidRDefault="0011619C" w:rsidP="00A468ED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6" w:type="dxa"/>
            <w:shd w:val="clear" w:color="auto" w:fill="auto"/>
            <w:vAlign w:val="bottom"/>
          </w:tcPr>
          <w:p w14:paraId="55B0FD86" w14:textId="5EA05E54" w:rsidR="0011619C" w:rsidRPr="007447F5" w:rsidRDefault="00167E9E" w:rsidP="00A468ED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447F5">
              <w:rPr>
                <w:rFonts w:ascii="Angsana New" w:hAnsi="Angsana New"/>
                <w:sz w:val="28"/>
                <w:szCs w:val="28"/>
              </w:rPr>
              <w:t>8,721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01FAE935" w14:textId="77777777" w:rsidR="0011619C" w:rsidRPr="007447F5" w:rsidRDefault="0011619C" w:rsidP="00A468ED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9" w:type="dxa"/>
            <w:shd w:val="clear" w:color="auto" w:fill="auto"/>
            <w:vAlign w:val="bottom"/>
          </w:tcPr>
          <w:p w14:paraId="11D13C78" w14:textId="29938E47" w:rsidR="0011619C" w:rsidRPr="007447F5" w:rsidRDefault="00167E9E" w:rsidP="00A468ED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447F5">
              <w:rPr>
                <w:rFonts w:ascii="Angsana New" w:hAnsi="Angsana New"/>
                <w:sz w:val="28"/>
                <w:szCs w:val="28"/>
              </w:rPr>
              <w:t>1,577</w:t>
            </w:r>
          </w:p>
        </w:tc>
        <w:tc>
          <w:tcPr>
            <w:tcW w:w="238" w:type="dxa"/>
            <w:shd w:val="clear" w:color="auto" w:fill="auto"/>
          </w:tcPr>
          <w:p w14:paraId="23099380" w14:textId="77777777" w:rsidR="0011619C" w:rsidRPr="007447F5" w:rsidRDefault="0011619C" w:rsidP="00A468ED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6" w:type="dxa"/>
            <w:shd w:val="clear" w:color="auto" w:fill="auto"/>
            <w:vAlign w:val="bottom"/>
          </w:tcPr>
          <w:p w14:paraId="416C600E" w14:textId="3F180DA9" w:rsidR="0011619C" w:rsidRPr="007447F5" w:rsidRDefault="00167E9E" w:rsidP="00A468ED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447F5">
              <w:rPr>
                <w:rFonts w:ascii="Angsana New" w:hAnsi="Angsana New"/>
                <w:sz w:val="28"/>
                <w:szCs w:val="28"/>
              </w:rPr>
              <w:t>56,438</w:t>
            </w:r>
          </w:p>
        </w:tc>
        <w:tc>
          <w:tcPr>
            <w:tcW w:w="252" w:type="dxa"/>
            <w:shd w:val="clear" w:color="auto" w:fill="auto"/>
          </w:tcPr>
          <w:p w14:paraId="75ADC8A8" w14:textId="77777777" w:rsidR="0011619C" w:rsidRPr="007447F5" w:rsidRDefault="0011619C" w:rsidP="00A468ED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26F7D17D" w14:textId="24C5C8EF" w:rsidR="0011619C" w:rsidRPr="007447F5" w:rsidRDefault="00167E9E" w:rsidP="00A468ED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447F5">
              <w:rPr>
                <w:rFonts w:ascii="Angsana New" w:hAnsi="Angsana New"/>
                <w:sz w:val="28"/>
                <w:szCs w:val="28"/>
              </w:rPr>
              <w:t>20,111</w:t>
            </w:r>
          </w:p>
        </w:tc>
        <w:tc>
          <w:tcPr>
            <w:tcW w:w="252" w:type="dxa"/>
            <w:shd w:val="clear" w:color="auto" w:fill="auto"/>
          </w:tcPr>
          <w:p w14:paraId="0C2C7703" w14:textId="77777777" w:rsidR="0011619C" w:rsidRPr="007447F5" w:rsidRDefault="0011619C" w:rsidP="00A468ED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9" w:type="dxa"/>
            <w:shd w:val="clear" w:color="auto" w:fill="auto"/>
            <w:vAlign w:val="bottom"/>
          </w:tcPr>
          <w:p w14:paraId="20DE7653" w14:textId="5FB659BE" w:rsidR="0011619C" w:rsidRPr="007447F5" w:rsidRDefault="00487067" w:rsidP="00A468ED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447F5">
              <w:rPr>
                <w:rFonts w:ascii="Angsana New" w:hAnsi="Angsana New"/>
                <w:sz w:val="28"/>
                <w:szCs w:val="28"/>
              </w:rPr>
              <w:t>36,327</w:t>
            </w:r>
          </w:p>
        </w:tc>
      </w:tr>
      <w:tr w:rsidR="0011619C" w:rsidRPr="007447F5" w14:paraId="3FBD9A47" w14:textId="77777777" w:rsidTr="007447F5">
        <w:tc>
          <w:tcPr>
            <w:tcW w:w="2610" w:type="dxa"/>
            <w:shd w:val="clear" w:color="auto" w:fill="auto"/>
          </w:tcPr>
          <w:p w14:paraId="44D6C86F" w14:textId="77777777" w:rsidR="0011619C" w:rsidRPr="00826B0A" w:rsidRDefault="0011619C" w:rsidP="00A468ED">
            <w:pPr>
              <w:spacing w:line="380" w:lineRule="exact"/>
              <w:ind w:left="258" w:hanging="258"/>
              <w:rPr>
                <w:rFonts w:ascii="Angsana New" w:hAnsi="Angsana New"/>
                <w:sz w:val="24"/>
                <w:szCs w:val="24"/>
              </w:rPr>
            </w:pPr>
            <w:r w:rsidRPr="00826B0A">
              <w:rPr>
                <w:rFonts w:ascii="Angsana New" w:hAnsi="Angsana New" w:hint="cs"/>
                <w:sz w:val="24"/>
                <w:szCs w:val="24"/>
                <w:cs/>
              </w:rPr>
              <w:t>สินทรัพย์ทางการเงินที่มีการด้อยค่าด้านเครดิต</w:t>
            </w:r>
            <w:r w:rsidRPr="00826B0A">
              <w:rPr>
                <w:rFonts w:ascii="Angsana New" w:hAnsi="Angsana New"/>
                <w:sz w:val="24"/>
                <w:szCs w:val="24"/>
              </w:rPr>
              <w:t xml:space="preserve"> (Non-performing)</w:t>
            </w:r>
          </w:p>
        </w:tc>
        <w:tc>
          <w:tcPr>
            <w:tcW w:w="243" w:type="dxa"/>
            <w:shd w:val="clear" w:color="auto" w:fill="auto"/>
          </w:tcPr>
          <w:p w14:paraId="7ED43398" w14:textId="77777777" w:rsidR="0011619C" w:rsidRPr="00826B0A" w:rsidRDefault="0011619C" w:rsidP="00A468ED">
            <w:pPr>
              <w:spacing w:line="3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77" w:type="dxa"/>
            <w:shd w:val="clear" w:color="auto" w:fill="auto"/>
            <w:vAlign w:val="bottom"/>
          </w:tcPr>
          <w:p w14:paraId="2DCC564A" w14:textId="1D79E3F3" w:rsidR="0011619C" w:rsidRPr="007447F5" w:rsidRDefault="00167E9E" w:rsidP="00A468ED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447F5">
              <w:rPr>
                <w:rFonts w:ascii="Angsana New" w:hAnsi="Angsana New"/>
                <w:sz w:val="28"/>
                <w:szCs w:val="28"/>
              </w:rPr>
              <w:t>29,849</w:t>
            </w:r>
          </w:p>
        </w:tc>
        <w:tc>
          <w:tcPr>
            <w:tcW w:w="244" w:type="dxa"/>
            <w:shd w:val="clear" w:color="auto" w:fill="auto"/>
          </w:tcPr>
          <w:p w14:paraId="13172954" w14:textId="77777777" w:rsidR="0011619C" w:rsidRPr="007447F5" w:rsidRDefault="0011619C" w:rsidP="00A468ED">
            <w:pPr>
              <w:spacing w:line="38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6" w:type="dxa"/>
            <w:shd w:val="clear" w:color="auto" w:fill="auto"/>
            <w:vAlign w:val="bottom"/>
          </w:tcPr>
          <w:p w14:paraId="7A994A30" w14:textId="56786422" w:rsidR="0011619C" w:rsidRPr="007447F5" w:rsidRDefault="00167E9E" w:rsidP="00A468ED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447F5">
              <w:rPr>
                <w:rFonts w:ascii="Angsana New" w:hAnsi="Angsana New"/>
                <w:sz w:val="28"/>
                <w:szCs w:val="28"/>
              </w:rPr>
              <w:t>25,988</w:t>
            </w:r>
          </w:p>
        </w:tc>
        <w:tc>
          <w:tcPr>
            <w:tcW w:w="249" w:type="dxa"/>
            <w:shd w:val="clear" w:color="auto" w:fill="auto"/>
          </w:tcPr>
          <w:p w14:paraId="65C008FF" w14:textId="77777777" w:rsidR="0011619C" w:rsidRPr="007447F5" w:rsidRDefault="0011619C" w:rsidP="00A468ED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6" w:type="dxa"/>
            <w:shd w:val="clear" w:color="auto" w:fill="auto"/>
            <w:vAlign w:val="bottom"/>
          </w:tcPr>
          <w:p w14:paraId="13261EB1" w14:textId="43FAA194" w:rsidR="0011619C" w:rsidRPr="007447F5" w:rsidRDefault="00167E9E" w:rsidP="00A468ED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447F5">
              <w:rPr>
                <w:rFonts w:ascii="Angsana New" w:hAnsi="Angsana New"/>
                <w:sz w:val="28"/>
                <w:szCs w:val="28"/>
              </w:rPr>
              <w:t>9,223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38743009" w14:textId="77777777" w:rsidR="0011619C" w:rsidRPr="007447F5" w:rsidRDefault="0011619C" w:rsidP="00A468ED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9" w:type="dxa"/>
            <w:shd w:val="clear" w:color="auto" w:fill="auto"/>
            <w:vAlign w:val="bottom"/>
          </w:tcPr>
          <w:p w14:paraId="5C63AAE6" w14:textId="19277ABF" w:rsidR="0011619C" w:rsidRPr="007447F5" w:rsidRDefault="00167E9E" w:rsidP="00A468ED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447F5">
              <w:rPr>
                <w:rFonts w:ascii="Angsana New" w:hAnsi="Angsana New"/>
                <w:sz w:val="28"/>
                <w:szCs w:val="28"/>
              </w:rPr>
              <w:t>4,886</w:t>
            </w:r>
          </w:p>
        </w:tc>
        <w:tc>
          <w:tcPr>
            <w:tcW w:w="238" w:type="dxa"/>
            <w:shd w:val="clear" w:color="auto" w:fill="auto"/>
          </w:tcPr>
          <w:p w14:paraId="76A02D64" w14:textId="77777777" w:rsidR="0011619C" w:rsidRPr="007447F5" w:rsidRDefault="0011619C" w:rsidP="00A468ED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FA4E7C" w14:textId="6DED10EA" w:rsidR="0011619C" w:rsidRPr="007447F5" w:rsidRDefault="00167E9E" w:rsidP="00A468ED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447F5">
              <w:rPr>
                <w:rFonts w:ascii="Angsana New" w:hAnsi="Angsana New"/>
                <w:sz w:val="28"/>
                <w:szCs w:val="28"/>
              </w:rPr>
              <w:t>39,072</w:t>
            </w:r>
          </w:p>
        </w:tc>
        <w:tc>
          <w:tcPr>
            <w:tcW w:w="252" w:type="dxa"/>
            <w:shd w:val="clear" w:color="auto" w:fill="auto"/>
          </w:tcPr>
          <w:p w14:paraId="12A1E050" w14:textId="77777777" w:rsidR="0011619C" w:rsidRPr="007447F5" w:rsidRDefault="0011619C" w:rsidP="00A468ED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67271AE0" w14:textId="20257F7D" w:rsidR="0011619C" w:rsidRPr="007447F5" w:rsidRDefault="00487067" w:rsidP="00A468ED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447F5">
              <w:rPr>
                <w:rFonts w:ascii="Angsana New" w:hAnsi="Angsana New"/>
                <w:sz w:val="28"/>
                <w:szCs w:val="28"/>
              </w:rPr>
              <w:t>30,874</w:t>
            </w:r>
          </w:p>
        </w:tc>
        <w:tc>
          <w:tcPr>
            <w:tcW w:w="252" w:type="dxa"/>
            <w:shd w:val="clear" w:color="auto" w:fill="auto"/>
          </w:tcPr>
          <w:p w14:paraId="623EFDF5" w14:textId="77777777" w:rsidR="0011619C" w:rsidRPr="007447F5" w:rsidRDefault="0011619C" w:rsidP="00A468ED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9" w:type="dxa"/>
            <w:shd w:val="clear" w:color="auto" w:fill="auto"/>
            <w:vAlign w:val="bottom"/>
          </w:tcPr>
          <w:p w14:paraId="25A18024" w14:textId="311D1871" w:rsidR="0011619C" w:rsidRPr="007447F5" w:rsidRDefault="00487067" w:rsidP="00A468ED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447F5">
              <w:rPr>
                <w:rFonts w:ascii="Angsana New" w:hAnsi="Angsana New"/>
                <w:sz w:val="28"/>
                <w:szCs w:val="28"/>
              </w:rPr>
              <w:t>8,198</w:t>
            </w:r>
          </w:p>
        </w:tc>
      </w:tr>
      <w:tr w:rsidR="0011619C" w:rsidRPr="007447F5" w14:paraId="7867B206" w14:textId="77777777" w:rsidTr="007447F5">
        <w:tc>
          <w:tcPr>
            <w:tcW w:w="2610" w:type="dxa"/>
            <w:shd w:val="clear" w:color="auto" w:fill="auto"/>
          </w:tcPr>
          <w:p w14:paraId="67D46E48" w14:textId="77777777" w:rsidR="0011619C" w:rsidRPr="00826B0A" w:rsidRDefault="0011619C" w:rsidP="00A468ED">
            <w:pPr>
              <w:tabs>
                <w:tab w:val="center" w:pos="948"/>
              </w:tabs>
              <w:spacing w:line="380" w:lineRule="exact"/>
              <w:ind w:left="43"/>
              <w:rPr>
                <w:rFonts w:ascii="Angsana New" w:hAnsi="Angsana New"/>
                <w:sz w:val="24"/>
                <w:szCs w:val="24"/>
                <w:cs/>
              </w:rPr>
            </w:pPr>
            <w:r w:rsidRPr="00826B0A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243" w:type="dxa"/>
            <w:shd w:val="clear" w:color="auto" w:fill="auto"/>
          </w:tcPr>
          <w:p w14:paraId="5B97ADDA" w14:textId="77777777" w:rsidR="0011619C" w:rsidRPr="00826B0A" w:rsidRDefault="0011619C" w:rsidP="00A468ED">
            <w:pPr>
              <w:spacing w:line="3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4F55B09" w14:textId="02164DEC" w:rsidR="0011619C" w:rsidRPr="007447F5" w:rsidRDefault="00167E9E" w:rsidP="00A468ED">
            <w:pPr>
              <w:spacing w:line="38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447F5">
              <w:rPr>
                <w:rFonts w:ascii="Angsana New" w:hAnsi="Angsana New"/>
                <w:b/>
                <w:bCs/>
                <w:sz w:val="28"/>
                <w:szCs w:val="28"/>
              </w:rPr>
              <w:t>617,04</w:t>
            </w:r>
            <w:r w:rsidR="00D9638F" w:rsidRPr="007447F5">
              <w:rPr>
                <w:rFonts w:ascii="Angsana New" w:hAnsi="Angsana New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244" w:type="dxa"/>
            <w:shd w:val="clear" w:color="auto" w:fill="auto"/>
          </w:tcPr>
          <w:p w14:paraId="33B2561E" w14:textId="77777777" w:rsidR="0011619C" w:rsidRPr="007447F5" w:rsidRDefault="0011619C" w:rsidP="00A468ED">
            <w:pPr>
              <w:spacing w:line="38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B9E7B50" w14:textId="4E2863B5" w:rsidR="0011619C" w:rsidRPr="007447F5" w:rsidRDefault="00167E9E" w:rsidP="00A468ED">
            <w:pPr>
              <w:spacing w:line="380" w:lineRule="exact"/>
              <w:ind w:right="7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447F5">
              <w:rPr>
                <w:rFonts w:ascii="Angsana New" w:hAnsi="Angsana New"/>
                <w:b/>
                <w:bCs/>
                <w:sz w:val="28"/>
                <w:szCs w:val="28"/>
              </w:rPr>
              <w:t>57,981</w:t>
            </w:r>
          </w:p>
        </w:tc>
        <w:tc>
          <w:tcPr>
            <w:tcW w:w="249" w:type="dxa"/>
            <w:shd w:val="clear" w:color="auto" w:fill="auto"/>
          </w:tcPr>
          <w:p w14:paraId="69ED91AA" w14:textId="77777777" w:rsidR="0011619C" w:rsidRPr="007447F5" w:rsidRDefault="0011619C" w:rsidP="00A468ED">
            <w:pPr>
              <w:spacing w:line="380" w:lineRule="exact"/>
              <w:ind w:right="7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0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9FA0C49" w14:textId="1E1EC159" w:rsidR="0011619C" w:rsidRPr="007447F5" w:rsidRDefault="00167E9E" w:rsidP="00A468ED">
            <w:pPr>
              <w:spacing w:line="380" w:lineRule="exact"/>
              <w:ind w:right="4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447F5">
              <w:rPr>
                <w:rFonts w:ascii="Angsana New" w:hAnsi="Angsana New"/>
                <w:b/>
                <w:bCs/>
                <w:sz w:val="28"/>
                <w:szCs w:val="28"/>
              </w:rPr>
              <w:t>150,</w:t>
            </w:r>
            <w:r w:rsidR="007367EB" w:rsidRPr="007447F5">
              <w:rPr>
                <w:rFonts w:ascii="Angsana New" w:hAnsi="Angsana New"/>
                <w:b/>
                <w:bCs/>
                <w:sz w:val="28"/>
                <w:szCs w:val="28"/>
              </w:rPr>
              <w:t>81</w:t>
            </w:r>
            <w:r w:rsidR="00DD31B5" w:rsidRPr="007447F5">
              <w:rPr>
                <w:rFonts w:ascii="Angsana New" w:hAnsi="Angsana New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68B62B14" w14:textId="77777777" w:rsidR="0011619C" w:rsidRPr="007447F5" w:rsidRDefault="0011619C" w:rsidP="00A468ED">
            <w:pPr>
              <w:spacing w:line="380" w:lineRule="exact"/>
              <w:ind w:right="7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F9F80F3" w14:textId="1A87F7AB" w:rsidR="0011619C" w:rsidRPr="007447F5" w:rsidRDefault="00167E9E" w:rsidP="00A468ED">
            <w:pPr>
              <w:spacing w:line="380" w:lineRule="exact"/>
              <w:ind w:right="4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447F5">
              <w:rPr>
                <w:rFonts w:ascii="Angsana New" w:hAnsi="Angsana New"/>
                <w:b/>
                <w:bCs/>
                <w:sz w:val="28"/>
                <w:szCs w:val="28"/>
              </w:rPr>
              <w:t>8,857</w:t>
            </w:r>
          </w:p>
        </w:tc>
        <w:tc>
          <w:tcPr>
            <w:tcW w:w="238" w:type="dxa"/>
            <w:shd w:val="clear" w:color="auto" w:fill="auto"/>
          </w:tcPr>
          <w:p w14:paraId="1522A639" w14:textId="77777777" w:rsidR="0011619C" w:rsidRPr="007447F5" w:rsidRDefault="0011619C" w:rsidP="00A468ED">
            <w:pPr>
              <w:spacing w:line="380" w:lineRule="exact"/>
              <w:ind w:right="7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5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D4F982B" w14:textId="609D4112" w:rsidR="0011619C" w:rsidRPr="007447F5" w:rsidRDefault="00167E9E" w:rsidP="00A468ED">
            <w:pPr>
              <w:spacing w:line="380" w:lineRule="exact"/>
              <w:ind w:right="7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447F5">
              <w:rPr>
                <w:rFonts w:ascii="Angsana New" w:hAnsi="Angsana New"/>
                <w:b/>
                <w:bCs/>
                <w:sz w:val="28"/>
                <w:szCs w:val="28"/>
              </w:rPr>
              <w:t>767,</w:t>
            </w:r>
            <w:r w:rsidR="007367EB" w:rsidRPr="007447F5">
              <w:rPr>
                <w:rFonts w:ascii="Angsana New" w:hAnsi="Angsana New"/>
                <w:b/>
                <w:bCs/>
                <w:sz w:val="28"/>
                <w:szCs w:val="28"/>
              </w:rPr>
              <w:t>8</w:t>
            </w:r>
            <w:r w:rsidR="00D9638F" w:rsidRPr="007447F5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  <w:r w:rsidR="00DD31B5" w:rsidRPr="007447F5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52" w:type="dxa"/>
            <w:shd w:val="clear" w:color="auto" w:fill="auto"/>
          </w:tcPr>
          <w:p w14:paraId="218DA40E" w14:textId="77777777" w:rsidR="0011619C" w:rsidRPr="007447F5" w:rsidRDefault="0011619C" w:rsidP="00A468ED">
            <w:pPr>
              <w:spacing w:line="380" w:lineRule="exact"/>
              <w:ind w:right="7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1DB7F6E" w14:textId="3790208E" w:rsidR="0011619C" w:rsidRPr="007447F5" w:rsidRDefault="00487067" w:rsidP="00A468ED">
            <w:pPr>
              <w:spacing w:line="380" w:lineRule="exact"/>
              <w:ind w:right="4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447F5">
              <w:rPr>
                <w:rFonts w:ascii="Angsana New" w:hAnsi="Angsana New"/>
                <w:b/>
                <w:bCs/>
                <w:sz w:val="28"/>
                <w:szCs w:val="28"/>
              </w:rPr>
              <w:t>66,838</w:t>
            </w:r>
          </w:p>
        </w:tc>
        <w:tc>
          <w:tcPr>
            <w:tcW w:w="252" w:type="dxa"/>
            <w:shd w:val="clear" w:color="auto" w:fill="auto"/>
          </w:tcPr>
          <w:p w14:paraId="6CB490B3" w14:textId="77777777" w:rsidR="0011619C" w:rsidRPr="007447F5" w:rsidRDefault="0011619C" w:rsidP="00A468ED">
            <w:pPr>
              <w:spacing w:line="380" w:lineRule="exact"/>
              <w:ind w:right="7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9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62018E3" w14:textId="34C71FD7" w:rsidR="0011619C" w:rsidRPr="007447F5" w:rsidRDefault="00487067" w:rsidP="00A468ED">
            <w:pPr>
              <w:spacing w:line="380" w:lineRule="exact"/>
              <w:ind w:right="48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447F5">
              <w:rPr>
                <w:rFonts w:ascii="Angsana New" w:hAnsi="Angsana New"/>
                <w:b/>
                <w:bCs/>
                <w:sz w:val="28"/>
                <w:szCs w:val="28"/>
              </w:rPr>
              <w:t>70</w:t>
            </w:r>
            <w:r w:rsidR="007367EB" w:rsidRPr="007447F5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Pr="007447F5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="007367EB" w:rsidRPr="007447F5">
              <w:rPr>
                <w:rFonts w:ascii="Angsana New" w:hAnsi="Angsana New"/>
                <w:b/>
                <w:bCs/>
                <w:sz w:val="28"/>
                <w:szCs w:val="28"/>
              </w:rPr>
              <w:t>0</w:t>
            </w:r>
            <w:r w:rsidR="00D9638F" w:rsidRPr="007447F5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  <w:r w:rsidR="00DD31B5" w:rsidRPr="007447F5">
              <w:rPr>
                <w:rFonts w:ascii="Angsana New" w:hAnsi="Angsana New"/>
                <w:b/>
                <w:bCs/>
                <w:sz w:val="28"/>
                <w:szCs w:val="28"/>
              </w:rPr>
              <w:t>4</w:t>
            </w:r>
          </w:p>
        </w:tc>
      </w:tr>
    </w:tbl>
    <w:p w14:paraId="0A3ECAD4" w14:textId="3D259028" w:rsidR="00C253DB" w:rsidRDefault="00C253DB" w:rsidP="00D045AE">
      <w:pPr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651831A9" w14:textId="6C360625" w:rsidR="0011619C" w:rsidRDefault="0011619C" w:rsidP="00D045AE">
      <w:pPr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6F96ACE7" w14:textId="027416AD" w:rsidR="0011619C" w:rsidRDefault="0011619C" w:rsidP="00D045AE">
      <w:pPr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3A96AEF5" w14:textId="41C2CB1E" w:rsidR="0011619C" w:rsidRDefault="0011619C" w:rsidP="00D045AE">
      <w:pPr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tbl>
      <w:tblPr>
        <w:tblW w:w="14130" w:type="dxa"/>
        <w:tblInd w:w="450" w:type="dxa"/>
        <w:tblLook w:val="04A0" w:firstRow="1" w:lastRow="0" w:firstColumn="1" w:lastColumn="0" w:noHBand="0" w:noVBand="1"/>
      </w:tblPr>
      <w:tblGrid>
        <w:gridCol w:w="2610"/>
        <w:gridCol w:w="243"/>
        <w:gridCol w:w="1377"/>
        <w:gridCol w:w="244"/>
        <w:gridCol w:w="1376"/>
        <w:gridCol w:w="249"/>
        <w:gridCol w:w="1406"/>
        <w:gridCol w:w="265"/>
        <w:gridCol w:w="1379"/>
        <w:gridCol w:w="238"/>
        <w:gridCol w:w="1456"/>
        <w:gridCol w:w="252"/>
        <w:gridCol w:w="1284"/>
        <w:gridCol w:w="252"/>
        <w:gridCol w:w="1499"/>
      </w:tblGrid>
      <w:tr w:rsidR="0011619C" w:rsidRPr="00826B0A" w14:paraId="4CC0D949" w14:textId="77777777" w:rsidTr="00A468ED">
        <w:tc>
          <w:tcPr>
            <w:tcW w:w="2610" w:type="dxa"/>
            <w:shd w:val="clear" w:color="auto" w:fill="auto"/>
          </w:tcPr>
          <w:p w14:paraId="6931DAB1" w14:textId="77777777" w:rsidR="0011619C" w:rsidRPr="00826B0A" w:rsidRDefault="0011619C" w:rsidP="00A468ED">
            <w:pPr>
              <w:spacing w:line="380" w:lineRule="exact"/>
              <w:ind w:hanging="24"/>
              <w:jc w:val="both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43" w:type="dxa"/>
            <w:shd w:val="clear" w:color="auto" w:fill="auto"/>
          </w:tcPr>
          <w:p w14:paraId="389F9D01" w14:textId="77777777" w:rsidR="0011619C" w:rsidRPr="00826B0A" w:rsidRDefault="0011619C" w:rsidP="00A468ED">
            <w:pPr>
              <w:spacing w:line="3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77" w:type="dxa"/>
            <w:gridSpan w:val="13"/>
            <w:shd w:val="clear" w:color="auto" w:fill="auto"/>
          </w:tcPr>
          <w:p w14:paraId="5E570DFF" w14:textId="77777777" w:rsidR="0011619C" w:rsidRPr="000E45D9" w:rsidRDefault="0011619C" w:rsidP="00A468ED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0E45D9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11619C" w:rsidRPr="00826B0A" w14:paraId="49DC71E6" w14:textId="77777777" w:rsidTr="00A468ED">
        <w:tc>
          <w:tcPr>
            <w:tcW w:w="2610" w:type="dxa"/>
            <w:shd w:val="clear" w:color="auto" w:fill="auto"/>
          </w:tcPr>
          <w:p w14:paraId="1D5CA3B5" w14:textId="77777777" w:rsidR="0011619C" w:rsidRPr="00826B0A" w:rsidRDefault="0011619C" w:rsidP="00A468ED">
            <w:pPr>
              <w:spacing w:line="380" w:lineRule="exact"/>
              <w:ind w:hanging="24"/>
              <w:jc w:val="both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43" w:type="dxa"/>
            <w:shd w:val="clear" w:color="auto" w:fill="auto"/>
          </w:tcPr>
          <w:p w14:paraId="06011699" w14:textId="77777777" w:rsidR="0011619C" w:rsidRPr="00826B0A" w:rsidRDefault="0011619C" w:rsidP="00A468ED">
            <w:pPr>
              <w:spacing w:line="3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2CC95C4" w14:textId="77777777" w:rsidR="0011619C" w:rsidRPr="000E45D9" w:rsidRDefault="0011619C" w:rsidP="00A468ED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0E45D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เครื่องกรองน้ำและสารกรอง</w:t>
            </w:r>
          </w:p>
        </w:tc>
        <w:tc>
          <w:tcPr>
            <w:tcW w:w="249" w:type="dxa"/>
          </w:tcPr>
          <w:p w14:paraId="2D9A6429" w14:textId="77777777" w:rsidR="0011619C" w:rsidRPr="000E45D9" w:rsidRDefault="0011619C" w:rsidP="00A468ED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050" w:type="dxa"/>
            <w:gridSpan w:val="3"/>
            <w:tcBorders>
              <w:bottom w:val="single" w:sz="4" w:space="0" w:color="auto"/>
            </w:tcBorders>
          </w:tcPr>
          <w:p w14:paraId="1701385D" w14:textId="77777777" w:rsidR="0011619C" w:rsidRPr="000E45D9" w:rsidRDefault="0011619C" w:rsidP="00A468ED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0E45D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เครื่องใช้ไฟฟ้า</w:t>
            </w:r>
          </w:p>
        </w:tc>
        <w:tc>
          <w:tcPr>
            <w:tcW w:w="238" w:type="dxa"/>
          </w:tcPr>
          <w:p w14:paraId="24DBF57E" w14:textId="77777777" w:rsidR="0011619C" w:rsidRPr="000E45D9" w:rsidRDefault="0011619C" w:rsidP="00A468ED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743" w:type="dxa"/>
            <w:gridSpan w:val="5"/>
            <w:tcBorders>
              <w:bottom w:val="single" w:sz="4" w:space="0" w:color="auto"/>
            </w:tcBorders>
          </w:tcPr>
          <w:p w14:paraId="2565B4F9" w14:textId="77777777" w:rsidR="0011619C" w:rsidRPr="000E45D9" w:rsidRDefault="0011619C" w:rsidP="00A468ED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0E45D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11619C" w:rsidRPr="00826B0A" w14:paraId="45EC08A9" w14:textId="77777777" w:rsidTr="00A468ED">
        <w:tc>
          <w:tcPr>
            <w:tcW w:w="2610" w:type="dxa"/>
            <w:shd w:val="clear" w:color="auto" w:fill="auto"/>
          </w:tcPr>
          <w:p w14:paraId="290A5C4C" w14:textId="77777777" w:rsidR="0011619C" w:rsidRPr="00826B0A" w:rsidRDefault="0011619C" w:rsidP="00A468ED">
            <w:pPr>
              <w:spacing w:line="380" w:lineRule="exact"/>
              <w:ind w:hanging="24"/>
              <w:jc w:val="both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43" w:type="dxa"/>
            <w:shd w:val="clear" w:color="auto" w:fill="auto"/>
          </w:tcPr>
          <w:p w14:paraId="0D839DFD" w14:textId="77777777" w:rsidR="0011619C" w:rsidRPr="00826B0A" w:rsidRDefault="0011619C" w:rsidP="00A468ED">
            <w:pPr>
              <w:spacing w:line="3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7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50A63D" w14:textId="77777777" w:rsidR="0011619C" w:rsidRPr="00826B0A" w:rsidRDefault="0011619C" w:rsidP="00A468ED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826B0A">
              <w:rPr>
                <w:rFonts w:ascii="Angsana New" w:hAnsi="Angsana New" w:hint="cs"/>
                <w:sz w:val="24"/>
                <w:szCs w:val="24"/>
                <w:cs/>
              </w:rPr>
              <w:t>ลูกหนี้ตามสัญญาเช่าซื้อสุทธิจากรายได้ดอกเบี้ยรับ</w:t>
            </w:r>
            <w:r w:rsidRPr="00826B0A">
              <w:rPr>
                <w:rFonts w:ascii="Angsana New" w:hAnsi="Angsana New" w:hint="cs"/>
                <w:sz w:val="24"/>
                <w:szCs w:val="24"/>
                <w:cs/>
              </w:rPr>
              <w:br/>
              <w:t>รอการรับรู้</w:t>
            </w:r>
          </w:p>
        </w:tc>
        <w:tc>
          <w:tcPr>
            <w:tcW w:w="2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0635E5" w14:textId="77777777" w:rsidR="0011619C" w:rsidRPr="00826B0A" w:rsidRDefault="0011619C" w:rsidP="00A468ED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4E73D4" w14:textId="77777777" w:rsidR="0011619C" w:rsidRPr="00826B0A" w:rsidRDefault="0011619C" w:rsidP="00A468ED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5BBE3320" w14:textId="77777777" w:rsidR="0011619C" w:rsidRPr="00826B0A" w:rsidRDefault="0011619C" w:rsidP="00A468ED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826B0A">
              <w:rPr>
                <w:rFonts w:ascii="Angsana New" w:hAnsi="Angsana New" w:hint="cs"/>
                <w:sz w:val="24"/>
                <w:szCs w:val="24"/>
                <w:cs/>
              </w:rPr>
              <w:t>ค่าเผื่อผลขาดทุนจากการด้อยค่า</w:t>
            </w:r>
          </w:p>
        </w:tc>
        <w:tc>
          <w:tcPr>
            <w:tcW w:w="249" w:type="dxa"/>
            <w:vAlign w:val="bottom"/>
          </w:tcPr>
          <w:p w14:paraId="2ABC4BC9" w14:textId="77777777" w:rsidR="0011619C" w:rsidRPr="00826B0A" w:rsidRDefault="0011619C" w:rsidP="00A468ED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406" w:type="dxa"/>
            <w:vAlign w:val="bottom"/>
          </w:tcPr>
          <w:p w14:paraId="14B42CD9" w14:textId="77777777" w:rsidR="0011619C" w:rsidRPr="00826B0A" w:rsidRDefault="0011619C" w:rsidP="00A468ED">
            <w:pPr>
              <w:tabs>
                <w:tab w:val="left" w:pos="1068"/>
              </w:tabs>
              <w:spacing w:line="38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826B0A">
              <w:rPr>
                <w:rFonts w:ascii="Angsana New" w:hAnsi="Angsana New" w:hint="cs"/>
                <w:sz w:val="24"/>
                <w:szCs w:val="24"/>
                <w:cs/>
              </w:rPr>
              <w:t>ลูกหนี้ตามสัญญาเช่าซื้อสุทธิจากรายได้ดอกเบี้ยรับ</w:t>
            </w:r>
            <w:r w:rsidRPr="00826B0A">
              <w:rPr>
                <w:rFonts w:ascii="Angsana New" w:hAnsi="Angsana New" w:hint="cs"/>
                <w:sz w:val="24"/>
                <w:szCs w:val="24"/>
                <w:cs/>
              </w:rPr>
              <w:br/>
              <w:t>รอการรับรู้</w:t>
            </w:r>
          </w:p>
        </w:tc>
        <w:tc>
          <w:tcPr>
            <w:tcW w:w="265" w:type="dxa"/>
            <w:vAlign w:val="bottom"/>
          </w:tcPr>
          <w:p w14:paraId="5F29379A" w14:textId="77777777" w:rsidR="0011619C" w:rsidRPr="00826B0A" w:rsidRDefault="0011619C" w:rsidP="00A468ED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79" w:type="dxa"/>
            <w:vAlign w:val="bottom"/>
          </w:tcPr>
          <w:p w14:paraId="4B4706AE" w14:textId="77777777" w:rsidR="0011619C" w:rsidRPr="00826B0A" w:rsidRDefault="0011619C" w:rsidP="00A468ED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7ED82516" w14:textId="77777777" w:rsidR="0011619C" w:rsidRPr="00826B0A" w:rsidRDefault="0011619C" w:rsidP="00A468ED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826B0A">
              <w:rPr>
                <w:rFonts w:ascii="Angsana New" w:hAnsi="Angsana New" w:hint="cs"/>
                <w:sz w:val="24"/>
                <w:szCs w:val="24"/>
                <w:cs/>
              </w:rPr>
              <w:t>ค่าเผื่อผลขาดทุนจากการด้อยค่า</w:t>
            </w:r>
          </w:p>
        </w:tc>
        <w:tc>
          <w:tcPr>
            <w:tcW w:w="238" w:type="dxa"/>
            <w:vAlign w:val="bottom"/>
          </w:tcPr>
          <w:p w14:paraId="4513C211" w14:textId="77777777" w:rsidR="0011619C" w:rsidRPr="00826B0A" w:rsidRDefault="0011619C" w:rsidP="00A468ED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456" w:type="dxa"/>
            <w:vAlign w:val="bottom"/>
          </w:tcPr>
          <w:p w14:paraId="2208D06F" w14:textId="77777777" w:rsidR="0011619C" w:rsidRPr="00826B0A" w:rsidRDefault="0011619C" w:rsidP="00A468ED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826B0A">
              <w:rPr>
                <w:rFonts w:ascii="Angsana New" w:hAnsi="Angsana New" w:hint="cs"/>
                <w:sz w:val="24"/>
                <w:szCs w:val="24"/>
                <w:cs/>
              </w:rPr>
              <w:t>ลูกหนี้ตามสัญญาเช่าซื้อสุทธิจากรายได้ดอกเบี้ยรับ</w:t>
            </w:r>
            <w:r w:rsidRPr="00826B0A">
              <w:rPr>
                <w:rFonts w:ascii="Angsana New" w:hAnsi="Angsana New" w:hint="cs"/>
                <w:sz w:val="24"/>
                <w:szCs w:val="24"/>
                <w:cs/>
              </w:rPr>
              <w:br/>
              <w:t>รอการรับรู้</w:t>
            </w:r>
          </w:p>
        </w:tc>
        <w:tc>
          <w:tcPr>
            <w:tcW w:w="252" w:type="dxa"/>
            <w:vAlign w:val="bottom"/>
          </w:tcPr>
          <w:p w14:paraId="4730E606" w14:textId="77777777" w:rsidR="0011619C" w:rsidRPr="00826B0A" w:rsidRDefault="0011619C" w:rsidP="00A468ED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284" w:type="dxa"/>
            <w:vAlign w:val="bottom"/>
          </w:tcPr>
          <w:p w14:paraId="39F55AC2" w14:textId="77777777" w:rsidR="0011619C" w:rsidRPr="00826B0A" w:rsidRDefault="0011619C" w:rsidP="00A468ED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826B0A">
              <w:rPr>
                <w:rFonts w:ascii="Angsana New" w:hAnsi="Angsana New" w:hint="cs"/>
                <w:sz w:val="24"/>
                <w:szCs w:val="24"/>
                <w:cs/>
              </w:rPr>
              <w:t>ค่าเผื่อผลขาดทุนจากการด้อยค่า</w:t>
            </w:r>
          </w:p>
        </w:tc>
        <w:tc>
          <w:tcPr>
            <w:tcW w:w="252" w:type="dxa"/>
            <w:vAlign w:val="bottom"/>
          </w:tcPr>
          <w:p w14:paraId="14A79181" w14:textId="77777777" w:rsidR="0011619C" w:rsidRPr="00826B0A" w:rsidRDefault="0011619C" w:rsidP="00A468ED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499" w:type="dxa"/>
            <w:vAlign w:val="bottom"/>
          </w:tcPr>
          <w:p w14:paraId="7B85D136" w14:textId="77777777" w:rsidR="0011619C" w:rsidRPr="00826B0A" w:rsidRDefault="0011619C" w:rsidP="00A468ED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57B7EC2B" w14:textId="77777777" w:rsidR="0011619C" w:rsidRPr="00826B0A" w:rsidRDefault="0011619C" w:rsidP="00A468ED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มูลค่าตามบัญชีสุทธิ</w:t>
            </w:r>
          </w:p>
        </w:tc>
      </w:tr>
      <w:tr w:rsidR="0011619C" w:rsidRPr="00826B0A" w14:paraId="50D455F0" w14:textId="77777777" w:rsidTr="00A468ED">
        <w:tc>
          <w:tcPr>
            <w:tcW w:w="2610" w:type="dxa"/>
            <w:shd w:val="clear" w:color="auto" w:fill="auto"/>
          </w:tcPr>
          <w:p w14:paraId="0B150979" w14:textId="77777777" w:rsidR="0011619C" w:rsidRPr="00826B0A" w:rsidRDefault="0011619C" w:rsidP="00A468ED">
            <w:pPr>
              <w:spacing w:line="380" w:lineRule="exact"/>
              <w:ind w:hanging="24"/>
              <w:jc w:val="both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43" w:type="dxa"/>
            <w:shd w:val="clear" w:color="auto" w:fill="auto"/>
          </w:tcPr>
          <w:p w14:paraId="411924C6" w14:textId="77777777" w:rsidR="0011619C" w:rsidRPr="00826B0A" w:rsidRDefault="0011619C" w:rsidP="00A468ED">
            <w:pPr>
              <w:spacing w:line="3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77" w:type="dxa"/>
            <w:gridSpan w:val="13"/>
            <w:shd w:val="clear" w:color="auto" w:fill="auto"/>
          </w:tcPr>
          <w:p w14:paraId="7CA49425" w14:textId="77777777" w:rsidR="0011619C" w:rsidRPr="00826B0A" w:rsidRDefault="0011619C" w:rsidP="00A468ED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  <w:r>
              <w:rPr>
                <w:rFonts w:ascii="Angsana New" w:hAnsi="Angsana New"/>
                <w:i/>
                <w:iCs/>
                <w:sz w:val="24"/>
                <w:szCs w:val="24"/>
              </w:rPr>
              <w:t>(</w:t>
            </w:r>
            <w:r>
              <w:rPr>
                <w:rFonts w:ascii="Angsana New" w:hAnsi="Angsana New" w:hint="cs"/>
                <w:i/>
                <w:iCs/>
                <w:sz w:val="24"/>
                <w:szCs w:val="24"/>
                <w:cs/>
              </w:rPr>
              <w:t>พันบาท</w:t>
            </w:r>
            <w:r>
              <w:rPr>
                <w:rFonts w:ascii="Angsana New" w:hAnsi="Angsana New"/>
                <w:i/>
                <w:iCs/>
                <w:sz w:val="24"/>
                <w:szCs w:val="24"/>
              </w:rPr>
              <w:t>)</w:t>
            </w:r>
          </w:p>
        </w:tc>
      </w:tr>
      <w:tr w:rsidR="0011619C" w:rsidRPr="00826B0A" w14:paraId="10517420" w14:textId="77777777" w:rsidTr="00A468ED">
        <w:tc>
          <w:tcPr>
            <w:tcW w:w="2610" w:type="dxa"/>
            <w:shd w:val="clear" w:color="auto" w:fill="auto"/>
          </w:tcPr>
          <w:p w14:paraId="7CF1B3D2" w14:textId="77777777" w:rsidR="0011619C" w:rsidRPr="00826B0A" w:rsidRDefault="0011619C" w:rsidP="00A468ED">
            <w:pPr>
              <w:spacing w:line="380" w:lineRule="exact"/>
              <w:ind w:hanging="24"/>
              <w:jc w:val="both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826B0A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>การจัดชั้น</w:t>
            </w:r>
          </w:p>
        </w:tc>
        <w:tc>
          <w:tcPr>
            <w:tcW w:w="243" w:type="dxa"/>
            <w:shd w:val="clear" w:color="auto" w:fill="auto"/>
          </w:tcPr>
          <w:p w14:paraId="5F8C851C" w14:textId="77777777" w:rsidR="0011619C" w:rsidRPr="00826B0A" w:rsidRDefault="0011619C" w:rsidP="00A468ED">
            <w:pPr>
              <w:spacing w:line="3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77" w:type="dxa"/>
            <w:shd w:val="clear" w:color="auto" w:fill="auto"/>
          </w:tcPr>
          <w:p w14:paraId="2CDB6CE6" w14:textId="77777777" w:rsidR="0011619C" w:rsidRPr="00826B0A" w:rsidRDefault="0011619C" w:rsidP="00A468ED">
            <w:pPr>
              <w:spacing w:line="380" w:lineRule="exact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44" w:type="dxa"/>
            <w:shd w:val="clear" w:color="auto" w:fill="auto"/>
          </w:tcPr>
          <w:p w14:paraId="78ED7257" w14:textId="77777777" w:rsidR="0011619C" w:rsidRPr="00826B0A" w:rsidRDefault="0011619C" w:rsidP="00A468ED">
            <w:pPr>
              <w:spacing w:line="380" w:lineRule="exact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76" w:type="dxa"/>
            <w:shd w:val="clear" w:color="auto" w:fill="auto"/>
          </w:tcPr>
          <w:p w14:paraId="48487C0D" w14:textId="77777777" w:rsidR="0011619C" w:rsidRPr="00826B0A" w:rsidRDefault="0011619C" w:rsidP="00A468ED">
            <w:pPr>
              <w:spacing w:line="380" w:lineRule="exact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49" w:type="dxa"/>
          </w:tcPr>
          <w:p w14:paraId="1FCBCFB9" w14:textId="77777777" w:rsidR="0011619C" w:rsidRPr="00826B0A" w:rsidRDefault="0011619C" w:rsidP="00A468ED">
            <w:pPr>
              <w:spacing w:line="380" w:lineRule="exact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406" w:type="dxa"/>
          </w:tcPr>
          <w:p w14:paraId="68ECAD3E" w14:textId="77777777" w:rsidR="0011619C" w:rsidRPr="00826B0A" w:rsidRDefault="0011619C" w:rsidP="00A468ED">
            <w:pPr>
              <w:spacing w:line="380" w:lineRule="exact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65" w:type="dxa"/>
          </w:tcPr>
          <w:p w14:paraId="5ABF16D6" w14:textId="77777777" w:rsidR="0011619C" w:rsidRPr="00826B0A" w:rsidRDefault="0011619C" w:rsidP="00A468ED">
            <w:pPr>
              <w:spacing w:line="380" w:lineRule="exact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79" w:type="dxa"/>
          </w:tcPr>
          <w:p w14:paraId="6FDBFE7C" w14:textId="77777777" w:rsidR="0011619C" w:rsidRPr="00826B0A" w:rsidRDefault="0011619C" w:rsidP="00A468ED">
            <w:pPr>
              <w:spacing w:line="380" w:lineRule="exact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38" w:type="dxa"/>
          </w:tcPr>
          <w:p w14:paraId="65BEC6B8" w14:textId="77777777" w:rsidR="0011619C" w:rsidRPr="00826B0A" w:rsidRDefault="0011619C" w:rsidP="00A468ED">
            <w:pPr>
              <w:spacing w:line="380" w:lineRule="exact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456" w:type="dxa"/>
          </w:tcPr>
          <w:p w14:paraId="62DA5B6E" w14:textId="77777777" w:rsidR="0011619C" w:rsidRPr="00826B0A" w:rsidRDefault="0011619C" w:rsidP="00A468ED">
            <w:pPr>
              <w:spacing w:line="380" w:lineRule="exact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52" w:type="dxa"/>
          </w:tcPr>
          <w:p w14:paraId="6DF27BF3" w14:textId="77777777" w:rsidR="0011619C" w:rsidRPr="00826B0A" w:rsidRDefault="0011619C" w:rsidP="00A468ED">
            <w:pPr>
              <w:spacing w:line="380" w:lineRule="exact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284" w:type="dxa"/>
          </w:tcPr>
          <w:p w14:paraId="0A8A1630" w14:textId="77777777" w:rsidR="0011619C" w:rsidRPr="00826B0A" w:rsidRDefault="0011619C" w:rsidP="00A468ED">
            <w:pPr>
              <w:spacing w:line="380" w:lineRule="exact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52" w:type="dxa"/>
          </w:tcPr>
          <w:p w14:paraId="6E81DB1E" w14:textId="77777777" w:rsidR="0011619C" w:rsidRPr="00826B0A" w:rsidRDefault="0011619C" w:rsidP="00A468ED">
            <w:pPr>
              <w:spacing w:line="380" w:lineRule="exact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499" w:type="dxa"/>
          </w:tcPr>
          <w:p w14:paraId="06C00A22" w14:textId="77777777" w:rsidR="0011619C" w:rsidRPr="00826B0A" w:rsidRDefault="0011619C" w:rsidP="00A468ED">
            <w:pPr>
              <w:spacing w:line="380" w:lineRule="exact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</w:tr>
      <w:tr w:rsidR="00EE48F4" w:rsidRPr="005A64AE" w14:paraId="31C13B29" w14:textId="77777777" w:rsidTr="005A64AE">
        <w:tc>
          <w:tcPr>
            <w:tcW w:w="2610" w:type="dxa"/>
            <w:shd w:val="clear" w:color="auto" w:fill="auto"/>
          </w:tcPr>
          <w:p w14:paraId="1FE0A4D4" w14:textId="77777777" w:rsidR="00EE48F4" w:rsidRPr="00826B0A" w:rsidRDefault="00EE48F4" w:rsidP="00EE48F4">
            <w:pPr>
              <w:spacing w:line="380" w:lineRule="exact"/>
              <w:ind w:left="228" w:hanging="27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826B0A">
              <w:rPr>
                <w:rFonts w:ascii="Angsana New" w:hAnsi="Angsana New" w:hint="cs"/>
                <w:sz w:val="24"/>
                <w:szCs w:val="24"/>
                <w:cs/>
              </w:rPr>
              <w:t>สินทรัพย์ทางการเงินที่ไม่มีการเพิ่มขึ้น</w:t>
            </w:r>
            <w:r w:rsidRPr="00826B0A">
              <w:rPr>
                <w:rFonts w:ascii="Angsana New" w:hAnsi="Angsana New"/>
                <w:sz w:val="24"/>
                <w:szCs w:val="24"/>
                <w:cs/>
              </w:rPr>
              <w:br/>
            </w:r>
            <w:r w:rsidRPr="00826B0A">
              <w:rPr>
                <w:rFonts w:ascii="Angsana New" w:hAnsi="Angsana New" w:hint="cs"/>
                <w:sz w:val="24"/>
                <w:szCs w:val="24"/>
                <w:cs/>
              </w:rPr>
              <w:t xml:space="preserve">อย่างมีนัยสำคัญของความเสี่ยงด้านเครดิต </w:t>
            </w:r>
            <w:r w:rsidRPr="00826B0A">
              <w:rPr>
                <w:rFonts w:ascii="Angsana New" w:hAnsi="Angsana New"/>
                <w:sz w:val="24"/>
                <w:szCs w:val="24"/>
              </w:rPr>
              <w:t>(Performing)</w:t>
            </w:r>
          </w:p>
        </w:tc>
        <w:tc>
          <w:tcPr>
            <w:tcW w:w="243" w:type="dxa"/>
            <w:shd w:val="clear" w:color="auto" w:fill="auto"/>
          </w:tcPr>
          <w:p w14:paraId="08200B25" w14:textId="77777777" w:rsidR="00EE48F4" w:rsidRPr="00826B0A" w:rsidRDefault="00EE48F4" w:rsidP="00EE48F4">
            <w:pPr>
              <w:spacing w:line="3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77" w:type="dxa"/>
            <w:shd w:val="clear" w:color="auto" w:fill="auto"/>
            <w:vAlign w:val="bottom"/>
          </w:tcPr>
          <w:p w14:paraId="505851C6" w14:textId="55258808" w:rsidR="00EE48F4" w:rsidRPr="005A64AE" w:rsidRDefault="00EE48F4" w:rsidP="00EE48F4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A64AE">
              <w:rPr>
                <w:rFonts w:ascii="Angsana New" w:hAnsi="Angsana New"/>
                <w:sz w:val="28"/>
                <w:szCs w:val="28"/>
              </w:rPr>
              <w:t>539,4</w:t>
            </w:r>
            <w:r w:rsidR="00D9638F" w:rsidRPr="005A64AE">
              <w:rPr>
                <w:rFonts w:ascii="Angsana New" w:hAnsi="Angsana New"/>
                <w:sz w:val="28"/>
                <w:szCs w:val="28"/>
              </w:rPr>
              <w:t>82</w:t>
            </w:r>
          </w:p>
        </w:tc>
        <w:tc>
          <w:tcPr>
            <w:tcW w:w="244" w:type="dxa"/>
            <w:shd w:val="clear" w:color="auto" w:fill="auto"/>
          </w:tcPr>
          <w:p w14:paraId="6745EFC5" w14:textId="77777777" w:rsidR="00EE48F4" w:rsidRPr="005A64AE" w:rsidRDefault="00EE48F4" w:rsidP="00EE48F4">
            <w:pPr>
              <w:spacing w:line="38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6" w:type="dxa"/>
            <w:shd w:val="clear" w:color="auto" w:fill="auto"/>
            <w:vAlign w:val="bottom"/>
          </w:tcPr>
          <w:p w14:paraId="010C466A" w14:textId="305AA9C8" w:rsidR="00EE48F4" w:rsidRPr="005A64AE" w:rsidRDefault="00EE48F4" w:rsidP="00EE48F4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A64AE">
              <w:rPr>
                <w:rFonts w:ascii="Angsana New" w:hAnsi="Angsana New"/>
                <w:sz w:val="28"/>
                <w:szCs w:val="28"/>
              </w:rPr>
              <w:t>13,459</w:t>
            </w:r>
          </w:p>
        </w:tc>
        <w:tc>
          <w:tcPr>
            <w:tcW w:w="249" w:type="dxa"/>
            <w:shd w:val="clear" w:color="auto" w:fill="auto"/>
          </w:tcPr>
          <w:p w14:paraId="4EF60EEC" w14:textId="77777777" w:rsidR="00EE48F4" w:rsidRPr="005A64AE" w:rsidRDefault="00EE48F4" w:rsidP="00EE48F4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6" w:type="dxa"/>
            <w:shd w:val="clear" w:color="auto" w:fill="auto"/>
            <w:vAlign w:val="bottom"/>
          </w:tcPr>
          <w:p w14:paraId="50A75956" w14:textId="37B88622" w:rsidR="00EE48F4" w:rsidRPr="005A64AE" w:rsidRDefault="00EE48F4" w:rsidP="00EE48F4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A64AE">
              <w:rPr>
                <w:rFonts w:ascii="Angsana New" w:hAnsi="Angsana New"/>
                <w:sz w:val="28"/>
                <w:szCs w:val="28"/>
              </w:rPr>
              <w:t>1,227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3F1B293C" w14:textId="77777777" w:rsidR="00EE48F4" w:rsidRPr="005A64AE" w:rsidRDefault="00EE48F4" w:rsidP="00EE48F4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9" w:type="dxa"/>
            <w:shd w:val="clear" w:color="auto" w:fill="auto"/>
            <w:vAlign w:val="bottom"/>
          </w:tcPr>
          <w:p w14:paraId="1009B958" w14:textId="109EDA9A" w:rsidR="00EE48F4" w:rsidRPr="005A64AE" w:rsidRDefault="00EE48F4" w:rsidP="00EE48F4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A64AE">
              <w:rPr>
                <w:rFonts w:ascii="Angsana New" w:hAnsi="Angsana New"/>
                <w:sz w:val="28"/>
                <w:szCs w:val="28"/>
              </w:rPr>
              <w:t>47</w:t>
            </w:r>
          </w:p>
        </w:tc>
        <w:tc>
          <w:tcPr>
            <w:tcW w:w="238" w:type="dxa"/>
            <w:shd w:val="clear" w:color="auto" w:fill="auto"/>
          </w:tcPr>
          <w:p w14:paraId="60181093" w14:textId="77777777" w:rsidR="00EE48F4" w:rsidRPr="005A64AE" w:rsidRDefault="00EE48F4" w:rsidP="00EE48F4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6" w:type="dxa"/>
            <w:shd w:val="clear" w:color="auto" w:fill="auto"/>
            <w:vAlign w:val="bottom"/>
          </w:tcPr>
          <w:p w14:paraId="1640CCAB" w14:textId="1A3EC5E5" w:rsidR="00EE48F4" w:rsidRPr="005A64AE" w:rsidRDefault="00EE48F4" w:rsidP="00EE48F4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A64AE">
              <w:rPr>
                <w:rFonts w:ascii="Angsana New" w:hAnsi="Angsana New"/>
                <w:sz w:val="28"/>
                <w:szCs w:val="28"/>
              </w:rPr>
              <w:t>540,70</w:t>
            </w:r>
            <w:r w:rsidR="00D9638F" w:rsidRPr="005A64AE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252" w:type="dxa"/>
            <w:shd w:val="clear" w:color="auto" w:fill="auto"/>
          </w:tcPr>
          <w:p w14:paraId="4EF879DD" w14:textId="77777777" w:rsidR="00EE48F4" w:rsidRPr="005A64AE" w:rsidRDefault="00EE48F4" w:rsidP="00EE48F4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2D67E08A" w14:textId="5F3FE476" w:rsidR="00EE48F4" w:rsidRPr="005A64AE" w:rsidRDefault="00EE48F4" w:rsidP="00EE48F4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A64AE">
              <w:rPr>
                <w:rFonts w:ascii="Angsana New" w:hAnsi="Angsana New"/>
                <w:sz w:val="28"/>
                <w:szCs w:val="28"/>
              </w:rPr>
              <w:t>13,506</w:t>
            </w:r>
          </w:p>
        </w:tc>
        <w:tc>
          <w:tcPr>
            <w:tcW w:w="252" w:type="dxa"/>
            <w:shd w:val="clear" w:color="auto" w:fill="auto"/>
          </w:tcPr>
          <w:p w14:paraId="051DCC07" w14:textId="77777777" w:rsidR="00EE48F4" w:rsidRPr="005A64AE" w:rsidRDefault="00EE48F4" w:rsidP="00EE48F4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9" w:type="dxa"/>
            <w:shd w:val="clear" w:color="auto" w:fill="auto"/>
            <w:vAlign w:val="bottom"/>
          </w:tcPr>
          <w:p w14:paraId="6328DD5E" w14:textId="0743B06C" w:rsidR="00EE48F4" w:rsidRPr="005A64AE" w:rsidRDefault="00EE48F4" w:rsidP="00EE48F4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A64AE">
              <w:rPr>
                <w:rFonts w:ascii="Angsana New" w:hAnsi="Angsana New"/>
                <w:sz w:val="28"/>
                <w:szCs w:val="28"/>
              </w:rPr>
              <w:t>527,</w:t>
            </w:r>
            <w:r w:rsidR="00D9638F" w:rsidRPr="005A64AE">
              <w:rPr>
                <w:rFonts w:ascii="Angsana New" w:hAnsi="Angsana New"/>
                <w:sz w:val="28"/>
                <w:szCs w:val="28"/>
              </w:rPr>
              <w:t>203</w:t>
            </w:r>
          </w:p>
        </w:tc>
      </w:tr>
      <w:tr w:rsidR="00EE48F4" w:rsidRPr="005A64AE" w14:paraId="63CE29D1" w14:textId="77777777" w:rsidTr="005A64AE">
        <w:tc>
          <w:tcPr>
            <w:tcW w:w="2610" w:type="dxa"/>
            <w:shd w:val="clear" w:color="auto" w:fill="auto"/>
          </w:tcPr>
          <w:p w14:paraId="5D076FD5" w14:textId="77777777" w:rsidR="00EE48F4" w:rsidRPr="00826B0A" w:rsidRDefault="00EE48F4" w:rsidP="00EE48F4">
            <w:pPr>
              <w:spacing w:line="380" w:lineRule="exact"/>
              <w:ind w:left="228" w:hanging="27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826B0A">
              <w:rPr>
                <w:rFonts w:ascii="Angsana New" w:hAnsi="Angsana New" w:hint="cs"/>
                <w:sz w:val="24"/>
                <w:szCs w:val="24"/>
                <w:cs/>
              </w:rPr>
              <w:t>สินทรัพย์ทางการเงินที่มีการเพิ่มขึ้น</w:t>
            </w:r>
            <w:r w:rsidRPr="00826B0A">
              <w:rPr>
                <w:rFonts w:ascii="Angsana New" w:hAnsi="Angsana New"/>
                <w:sz w:val="24"/>
                <w:szCs w:val="24"/>
                <w:cs/>
              </w:rPr>
              <w:br/>
            </w:r>
            <w:r w:rsidRPr="00826B0A">
              <w:rPr>
                <w:rFonts w:ascii="Angsana New" w:hAnsi="Angsana New" w:hint="cs"/>
                <w:sz w:val="24"/>
                <w:szCs w:val="24"/>
                <w:cs/>
              </w:rPr>
              <w:t>อย่างมีนัยสำคัญของความเสี่ยงด้านเครดิต</w:t>
            </w:r>
            <w:r w:rsidRPr="00826B0A">
              <w:rPr>
                <w:rFonts w:ascii="Angsana New" w:hAnsi="Angsana New"/>
                <w:sz w:val="24"/>
                <w:szCs w:val="24"/>
              </w:rPr>
              <w:t xml:space="preserve"> (Under-performing)</w:t>
            </w:r>
          </w:p>
        </w:tc>
        <w:tc>
          <w:tcPr>
            <w:tcW w:w="243" w:type="dxa"/>
            <w:shd w:val="clear" w:color="auto" w:fill="auto"/>
          </w:tcPr>
          <w:p w14:paraId="015A135A" w14:textId="77777777" w:rsidR="00EE48F4" w:rsidRPr="00826B0A" w:rsidRDefault="00EE48F4" w:rsidP="00EE48F4">
            <w:pPr>
              <w:spacing w:line="3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77" w:type="dxa"/>
            <w:shd w:val="clear" w:color="auto" w:fill="auto"/>
            <w:vAlign w:val="bottom"/>
          </w:tcPr>
          <w:p w14:paraId="77A5166B" w14:textId="21303566" w:rsidR="00EE48F4" w:rsidRPr="005A64AE" w:rsidRDefault="00EE48F4" w:rsidP="00EE48F4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A64AE">
              <w:rPr>
                <w:rFonts w:ascii="Angsana New" w:hAnsi="Angsana New"/>
                <w:sz w:val="28"/>
                <w:szCs w:val="28"/>
              </w:rPr>
              <w:t>47,717</w:t>
            </w:r>
          </w:p>
        </w:tc>
        <w:tc>
          <w:tcPr>
            <w:tcW w:w="244" w:type="dxa"/>
            <w:shd w:val="clear" w:color="auto" w:fill="auto"/>
          </w:tcPr>
          <w:p w14:paraId="135A05F4" w14:textId="77777777" w:rsidR="00EE48F4" w:rsidRPr="005A64AE" w:rsidRDefault="00EE48F4" w:rsidP="00EE48F4">
            <w:pPr>
              <w:spacing w:line="38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6" w:type="dxa"/>
            <w:shd w:val="clear" w:color="auto" w:fill="auto"/>
            <w:vAlign w:val="bottom"/>
          </w:tcPr>
          <w:p w14:paraId="7FA3230D" w14:textId="517D586E" w:rsidR="00EE48F4" w:rsidRPr="005A64AE" w:rsidRDefault="00EE48F4" w:rsidP="00EE48F4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A64AE">
              <w:rPr>
                <w:rFonts w:ascii="Angsana New" w:hAnsi="Angsana New"/>
                <w:sz w:val="28"/>
                <w:szCs w:val="28"/>
              </w:rPr>
              <w:t>18,534</w:t>
            </w:r>
          </w:p>
        </w:tc>
        <w:tc>
          <w:tcPr>
            <w:tcW w:w="249" w:type="dxa"/>
            <w:shd w:val="clear" w:color="auto" w:fill="auto"/>
          </w:tcPr>
          <w:p w14:paraId="30849984" w14:textId="77777777" w:rsidR="00EE48F4" w:rsidRPr="005A64AE" w:rsidRDefault="00EE48F4" w:rsidP="00EE48F4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6" w:type="dxa"/>
            <w:shd w:val="clear" w:color="auto" w:fill="auto"/>
            <w:vAlign w:val="bottom"/>
          </w:tcPr>
          <w:p w14:paraId="6A023717" w14:textId="393511C6" w:rsidR="00EE48F4" w:rsidRPr="005A64AE" w:rsidRDefault="00EE48F4" w:rsidP="00EE48F4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A64A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72085AE6" w14:textId="77777777" w:rsidR="00EE48F4" w:rsidRPr="005A64AE" w:rsidRDefault="00EE48F4" w:rsidP="00EE48F4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9" w:type="dxa"/>
            <w:shd w:val="clear" w:color="auto" w:fill="auto"/>
            <w:vAlign w:val="bottom"/>
          </w:tcPr>
          <w:p w14:paraId="459418D3" w14:textId="0F898D24" w:rsidR="00EE48F4" w:rsidRPr="005A64AE" w:rsidRDefault="00EE48F4" w:rsidP="00EE48F4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A64A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5D892673" w14:textId="77777777" w:rsidR="00EE48F4" w:rsidRPr="005A64AE" w:rsidRDefault="00EE48F4" w:rsidP="00EE48F4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6" w:type="dxa"/>
            <w:shd w:val="clear" w:color="auto" w:fill="auto"/>
            <w:vAlign w:val="bottom"/>
          </w:tcPr>
          <w:p w14:paraId="7194F4C6" w14:textId="30AC8B82" w:rsidR="00EE48F4" w:rsidRPr="005A64AE" w:rsidRDefault="00EE48F4" w:rsidP="00EE48F4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A64AE">
              <w:rPr>
                <w:rFonts w:ascii="Angsana New" w:hAnsi="Angsana New"/>
                <w:sz w:val="28"/>
                <w:szCs w:val="28"/>
              </w:rPr>
              <w:t>47,717</w:t>
            </w:r>
          </w:p>
        </w:tc>
        <w:tc>
          <w:tcPr>
            <w:tcW w:w="252" w:type="dxa"/>
            <w:shd w:val="clear" w:color="auto" w:fill="auto"/>
          </w:tcPr>
          <w:p w14:paraId="7A7F3874" w14:textId="77777777" w:rsidR="00EE48F4" w:rsidRPr="005A64AE" w:rsidRDefault="00EE48F4" w:rsidP="00EE48F4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7DA5A2F6" w14:textId="624A6277" w:rsidR="00EE48F4" w:rsidRPr="005A64AE" w:rsidRDefault="00EE48F4" w:rsidP="00EE48F4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A64AE">
              <w:rPr>
                <w:rFonts w:ascii="Angsana New" w:hAnsi="Angsana New"/>
                <w:sz w:val="28"/>
                <w:szCs w:val="28"/>
              </w:rPr>
              <w:t>18,534</w:t>
            </w:r>
          </w:p>
        </w:tc>
        <w:tc>
          <w:tcPr>
            <w:tcW w:w="252" w:type="dxa"/>
            <w:shd w:val="clear" w:color="auto" w:fill="auto"/>
          </w:tcPr>
          <w:p w14:paraId="5669BC10" w14:textId="77777777" w:rsidR="00EE48F4" w:rsidRPr="005A64AE" w:rsidRDefault="00EE48F4" w:rsidP="00EE48F4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9" w:type="dxa"/>
            <w:shd w:val="clear" w:color="auto" w:fill="auto"/>
            <w:vAlign w:val="bottom"/>
          </w:tcPr>
          <w:p w14:paraId="3160A607" w14:textId="59F6065E" w:rsidR="00EE48F4" w:rsidRPr="005A64AE" w:rsidRDefault="00EE48F4" w:rsidP="00EE48F4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A64AE">
              <w:rPr>
                <w:rFonts w:ascii="Angsana New" w:hAnsi="Angsana New"/>
                <w:sz w:val="28"/>
                <w:szCs w:val="28"/>
              </w:rPr>
              <w:t>29,</w:t>
            </w:r>
            <w:r w:rsidR="00DD31B5" w:rsidRPr="005A64AE">
              <w:rPr>
                <w:rFonts w:ascii="Angsana New" w:hAnsi="Angsana New"/>
                <w:sz w:val="28"/>
                <w:szCs w:val="28"/>
              </w:rPr>
              <w:t>18</w:t>
            </w:r>
            <w:r w:rsidRPr="005A64AE"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EE48F4" w:rsidRPr="005A64AE" w14:paraId="4E1CEEC6" w14:textId="77777777" w:rsidTr="005A64AE">
        <w:tc>
          <w:tcPr>
            <w:tcW w:w="2610" w:type="dxa"/>
            <w:shd w:val="clear" w:color="auto" w:fill="auto"/>
          </w:tcPr>
          <w:p w14:paraId="77271781" w14:textId="77777777" w:rsidR="00EE48F4" w:rsidRPr="00826B0A" w:rsidRDefault="00EE48F4" w:rsidP="00EE48F4">
            <w:pPr>
              <w:spacing w:line="380" w:lineRule="exact"/>
              <w:ind w:left="258" w:hanging="258"/>
              <w:rPr>
                <w:rFonts w:ascii="Angsana New" w:hAnsi="Angsana New"/>
                <w:sz w:val="24"/>
                <w:szCs w:val="24"/>
              </w:rPr>
            </w:pPr>
            <w:r w:rsidRPr="00826B0A">
              <w:rPr>
                <w:rFonts w:ascii="Angsana New" w:hAnsi="Angsana New" w:hint="cs"/>
                <w:sz w:val="24"/>
                <w:szCs w:val="24"/>
                <w:cs/>
              </w:rPr>
              <w:t>สินทรัพย์ทางการเงินที่มีการด้อยค่าด้านเครดิต</w:t>
            </w:r>
            <w:r w:rsidRPr="00826B0A">
              <w:rPr>
                <w:rFonts w:ascii="Angsana New" w:hAnsi="Angsana New"/>
                <w:sz w:val="24"/>
                <w:szCs w:val="24"/>
              </w:rPr>
              <w:t xml:space="preserve"> (Non-performing)</w:t>
            </w:r>
          </w:p>
        </w:tc>
        <w:tc>
          <w:tcPr>
            <w:tcW w:w="243" w:type="dxa"/>
            <w:shd w:val="clear" w:color="auto" w:fill="auto"/>
          </w:tcPr>
          <w:p w14:paraId="31BDB53D" w14:textId="77777777" w:rsidR="00EE48F4" w:rsidRPr="00826B0A" w:rsidRDefault="00EE48F4" w:rsidP="00EE48F4">
            <w:pPr>
              <w:spacing w:line="3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77" w:type="dxa"/>
            <w:shd w:val="clear" w:color="auto" w:fill="auto"/>
            <w:vAlign w:val="bottom"/>
          </w:tcPr>
          <w:p w14:paraId="55DEA4EC" w14:textId="50B64DA6" w:rsidR="00EE48F4" w:rsidRPr="005A64AE" w:rsidRDefault="00EE48F4" w:rsidP="00EE48F4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A64AE">
              <w:rPr>
                <w:rFonts w:ascii="Angsana New" w:hAnsi="Angsana New"/>
                <w:sz w:val="28"/>
                <w:szCs w:val="28"/>
              </w:rPr>
              <w:t>29,849</w:t>
            </w:r>
          </w:p>
        </w:tc>
        <w:tc>
          <w:tcPr>
            <w:tcW w:w="244" w:type="dxa"/>
            <w:shd w:val="clear" w:color="auto" w:fill="auto"/>
          </w:tcPr>
          <w:p w14:paraId="5969E1AD" w14:textId="77777777" w:rsidR="00EE48F4" w:rsidRPr="005A64AE" w:rsidRDefault="00EE48F4" w:rsidP="00EE48F4">
            <w:pPr>
              <w:spacing w:line="38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6" w:type="dxa"/>
            <w:shd w:val="clear" w:color="auto" w:fill="auto"/>
            <w:vAlign w:val="bottom"/>
          </w:tcPr>
          <w:p w14:paraId="4E0391EC" w14:textId="7CCDC366" w:rsidR="00EE48F4" w:rsidRPr="005A64AE" w:rsidRDefault="00EE48F4" w:rsidP="00EE48F4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A64AE">
              <w:rPr>
                <w:rFonts w:ascii="Angsana New" w:hAnsi="Angsana New"/>
                <w:sz w:val="28"/>
                <w:szCs w:val="28"/>
              </w:rPr>
              <w:t>25,988</w:t>
            </w:r>
          </w:p>
        </w:tc>
        <w:tc>
          <w:tcPr>
            <w:tcW w:w="249" w:type="dxa"/>
            <w:shd w:val="clear" w:color="auto" w:fill="auto"/>
          </w:tcPr>
          <w:p w14:paraId="7A01F009" w14:textId="77777777" w:rsidR="00EE48F4" w:rsidRPr="005A64AE" w:rsidRDefault="00EE48F4" w:rsidP="00EE48F4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6" w:type="dxa"/>
            <w:shd w:val="clear" w:color="auto" w:fill="auto"/>
            <w:vAlign w:val="bottom"/>
          </w:tcPr>
          <w:p w14:paraId="3762794A" w14:textId="43F7ABE0" w:rsidR="00EE48F4" w:rsidRPr="005A64AE" w:rsidRDefault="00EE48F4" w:rsidP="00EE48F4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A64A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57D3D4A3" w14:textId="77777777" w:rsidR="00EE48F4" w:rsidRPr="005A64AE" w:rsidRDefault="00EE48F4" w:rsidP="00EE48F4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9" w:type="dxa"/>
            <w:shd w:val="clear" w:color="auto" w:fill="auto"/>
            <w:vAlign w:val="bottom"/>
          </w:tcPr>
          <w:p w14:paraId="7491595D" w14:textId="2AF84C9C" w:rsidR="00EE48F4" w:rsidRPr="005A64AE" w:rsidRDefault="00EE48F4" w:rsidP="00EE48F4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A64A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071E310F" w14:textId="77777777" w:rsidR="00EE48F4" w:rsidRPr="005A64AE" w:rsidRDefault="00EE48F4" w:rsidP="00EE48F4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4CD20F" w14:textId="102B799E" w:rsidR="00EE48F4" w:rsidRPr="005A64AE" w:rsidRDefault="00EE48F4" w:rsidP="00EE48F4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A64AE">
              <w:rPr>
                <w:rFonts w:ascii="Angsana New" w:hAnsi="Angsana New"/>
                <w:sz w:val="28"/>
                <w:szCs w:val="28"/>
              </w:rPr>
              <w:t>29,849</w:t>
            </w:r>
          </w:p>
        </w:tc>
        <w:tc>
          <w:tcPr>
            <w:tcW w:w="252" w:type="dxa"/>
            <w:shd w:val="clear" w:color="auto" w:fill="auto"/>
          </w:tcPr>
          <w:p w14:paraId="1A23597A" w14:textId="77777777" w:rsidR="00EE48F4" w:rsidRPr="005A64AE" w:rsidRDefault="00EE48F4" w:rsidP="00EE48F4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592C507F" w14:textId="52BFD54C" w:rsidR="00EE48F4" w:rsidRPr="005A64AE" w:rsidRDefault="00EE48F4" w:rsidP="00EE48F4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A64AE">
              <w:rPr>
                <w:rFonts w:ascii="Angsana New" w:hAnsi="Angsana New"/>
                <w:sz w:val="28"/>
                <w:szCs w:val="28"/>
              </w:rPr>
              <w:t>25,988</w:t>
            </w:r>
          </w:p>
        </w:tc>
        <w:tc>
          <w:tcPr>
            <w:tcW w:w="252" w:type="dxa"/>
            <w:shd w:val="clear" w:color="auto" w:fill="auto"/>
          </w:tcPr>
          <w:p w14:paraId="1418F44D" w14:textId="77777777" w:rsidR="00EE48F4" w:rsidRPr="005A64AE" w:rsidRDefault="00EE48F4" w:rsidP="00EE48F4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9" w:type="dxa"/>
            <w:shd w:val="clear" w:color="auto" w:fill="auto"/>
            <w:vAlign w:val="bottom"/>
          </w:tcPr>
          <w:p w14:paraId="1C60F17C" w14:textId="52454EBE" w:rsidR="00EE48F4" w:rsidRPr="005A64AE" w:rsidRDefault="00EE48F4" w:rsidP="00EE48F4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A64AE">
              <w:rPr>
                <w:rFonts w:ascii="Angsana New" w:hAnsi="Angsana New"/>
                <w:sz w:val="28"/>
                <w:szCs w:val="28"/>
              </w:rPr>
              <w:t>3,861</w:t>
            </w:r>
          </w:p>
        </w:tc>
      </w:tr>
      <w:tr w:rsidR="00EE48F4" w:rsidRPr="005A64AE" w14:paraId="5EA614DB" w14:textId="77777777" w:rsidTr="005A64AE">
        <w:tc>
          <w:tcPr>
            <w:tcW w:w="2610" w:type="dxa"/>
            <w:shd w:val="clear" w:color="auto" w:fill="auto"/>
          </w:tcPr>
          <w:p w14:paraId="4700FBC5" w14:textId="77777777" w:rsidR="00EE48F4" w:rsidRPr="00826B0A" w:rsidRDefault="00EE48F4" w:rsidP="00EE48F4">
            <w:pPr>
              <w:tabs>
                <w:tab w:val="center" w:pos="948"/>
              </w:tabs>
              <w:spacing w:line="380" w:lineRule="exact"/>
              <w:ind w:left="43"/>
              <w:rPr>
                <w:rFonts w:ascii="Angsana New" w:hAnsi="Angsana New"/>
                <w:sz w:val="24"/>
                <w:szCs w:val="24"/>
                <w:cs/>
              </w:rPr>
            </w:pPr>
            <w:r w:rsidRPr="00826B0A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243" w:type="dxa"/>
            <w:shd w:val="clear" w:color="auto" w:fill="auto"/>
          </w:tcPr>
          <w:p w14:paraId="0BC7863E" w14:textId="77777777" w:rsidR="00EE48F4" w:rsidRPr="00826B0A" w:rsidRDefault="00EE48F4" w:rsidP="00EE48F4">
            <w:pPr>
              <w:spacing w:line="3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075AB8E" w14:textId="0E64241F" w:rsidR="00EE48F4" w:rsidRPr="005A64AE" w:rsidRDefault="00EE48F4" w:rsidP="00EE48F4">
            <w:pPr>
              <w:spacing w:line="38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A64AE">
              <w:rPr>
                <w:rFonts w:ascii="Angsana New" w:hAnsi="Angsana New"/>
                <w:b/>
                <w:bCs/>
                <w:sz w:val="28"/>
                <w:szCs w:val="28"/>
              </w:rPr>
              <w:t>617,04</w:t>
            </w:r>
            <w:r w:rsidR="00D9638F" w:rsidRPr="005A64AE">
              <w:rPr>
                <w:rFonts w:ascii="Angsana New" w:hAnsi="Angsana New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244" w:type="dxa"/>
            <w:shd w:val="clear" w:color="auto" w:fill="auto"/>
          </w:tcPr>
          <w:p w14:paraId="3D430E73" w14:textId="77777777" w:rsidR="00EE48F4" w:rsidRPr="005A64AE" w:rsidRDefault="00EE48F4" w:rsidP="00EE48F4">
            <w:pPr>
              <w:spacing w:line="38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08E1D88" w14:textId="0BE34847" w:rsidR="00EE48F4" w:rsidRPr="005A64AE" w:rsidRDefault="00EE48F4" w:rsidP="00EE48F4">
            <w:pPr>
              <w:spacing w:line="380" w:lineRule="exact"/>
              <w:ind w:right="7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A64AE">
              <w:rPr>
                <w:rFonts w:ascii="Angsana New" w:hAnsi="Angsana New"/>
                <w:b/>
                <w:bCs/>
                <w:sz w:val="28"/>
                <w:szCs w:val="28"/>
              </w:rPr>
              <w:t>57,981</w:t>
            </w:r>
          </w:p>
        </w:tc>
        <w:tc>
          <w:tcPr>
            <w:tcW w:w="249" w:type="dxa"/>
            <w:shd w:val="clear" w:color="auto" w:fill="auto"/>
          </w:tcPr>
          <w:p w14:paraId="770FC1D8" w14:textId="77777777" w:rsidR="00EE48F4" w:rsidRPr="005A64AE" w:rsidRDefault="00EE48F4" w:rsidP="00EE48F4">
            <w:pPr>
              <w:spacing w:line="380" w:lineRule="exact"/>
              <w:ind w:right="7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0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28C7AB3" w14:textId="534A7DA4" w:rsidR="00EE48F4" w:rsidRPr="005A64AE" w:rsidRDefault="00EE48F4" w:rsidP="00EE48F4">
            <w:pPr>
              <w:spacing w:line="380" w:lineRule="exact"/>
              <w:ind w:right="4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A64AE">
              <w:rPr>
                <w:rFonts w:ascii="Angsana New" w:hAnsi="Angsana New"/>
                <w:b/>
                <w:bCs/>
                <w:sz w:val="28"/>
                <w:szCs w:val="28"/>
              </w:rPr>
              <w:t>1,227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524BE8FD" w14:textId="77777777" w:rsidR="00EE48F4" w:rsidRPr="005A64AE" w:rsidRDefault="00EE48F4" w:rsidP="00EE48F4">
            <w:pPr>
              <w:spacing w:line="380" w:lineRule="exact"/>
              <w:ind w:right="7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5360215" w14:textId="2C6F1B22" w:rsidR="00EE48F4" w:rsidRPr="005A64AE" w:rsidRDefault="00EE48F4" w:rsidP="00EE48F4">
            <w:pPr>
              <w:spacing w:line="380" w:lineRule="exact"/>
              <w:ind w:right="4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A64AE">
              <w:rPr>
                <w:rFonts w:ascii="Angsana New" w:hAnsi="Angsana New"/>
                <w:b/>
                <w:bCs/>
                <w:sz w:val="28"/>
                <w:szCs w:val="28"/>
              </w:rPr>
              <w:t>47</w:t>
            </w:r>
          </w:p>
        </w:tc>
        <w:tc>
          <w:tcPr>
            <w:tcW w:w="238" w:type="dxa"/>
            <w:shd w:val="clear" w:color="auto" w:fill="auto"/>
          </w:tcPr>
          <w:p w14:paraId="43FAC71B" w14:textId="77777777" w:rsidR="00EE48F4" w:rsidRPr="005A64AE" w:rsidRDefault="00EE48F4" w:rsidP="00EE48F4">
            <w:pPr>
              <w:spacing w:line="380" w:lineRule="exact"/>
              <w:ind w:right="7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5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6B52ABB" w14:textId="3CE54F2B" w:rsidR="00EE48F4" w:rsidRPr="005A64AE" w:rsidRDefault="00EE48F4" w:rsidP="00EE48F4">
            <w:pPr>
              <w:spacing w:line="38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A64AE">
              <w:rPr>
                <w:rFonts w:ascii="Angsana New" w:hAnsi="Angsana New"/>
                <w:b/>
                <w:bCs/>
                <w:sz w:val="28"/>
                <w:szCs w:val="28"/>
              </w:rPr>
              <w:t>618,27</w:t>
            </w:r>
            <w:r w:rsidR="00D9638F" w:rsidRPr="005A64AE"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252" w:type="dxa"/>
            <w:shd w:val="clear" w:color="auto" w:fill="auto"/>
          </w:tcPr>
          <w:p w14:paraId="6F350C31" w14:textId="77777777" w:rsidR="00EE48F4" w:rsidRPr="005A64AE" w:rsidRDefault="00EE48F4" w:rsidP="00EE48F4">
            <w:pPr>
              <w:spacing w:line="380" w:lineRule="exact"/>
              <w:ind w:right="7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1219FD8" w14:textId="5448DEE8" w:rsidR="00EE48F4" w:rsidRPr="005A64AE" w:rsidRDefault="00EE48F4" w:rsidP="00EE48F4">
            <w:pPr>
              <w:spacing w:line="380" w:lineRule="exact"/>
              <w:ind w:right="4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A64AE">
              <w:rPr>
                <w:rFonts w:ascii="Angsana New" w:hAnsi="Angsana New"/>
                <w:b/>
                <w:bCs/>
                <w:sz w:val="28"/>
                <w:szCs w:val="28"/>
              </w:rPr>
              <w:t>58,028</w:t>
            </w:r>
          </w:p>
        </w:tc>
        <w:tc>
          <w:tcPr>
            <w:tcW w:w="252" w:type="dxa"/>
            <w:shd w:val="clear" w:color="auto" w:fill="auto"/>
          </w:tcPr>
          <w:p w14:paraId="61FE1EF9" w14:textId="77777777" w:rsidR="00EE48F4" w:rsidRPr="005A64AE" w:rsidRDefault="00EE48F4" w:rsidP="00EE48F4">
            <w:pPr>
              <w:spacing w:line="380" w:lineRule="exact"/>
              <w:ind w:right="7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9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CF719CF" w14:textId="05022530" w:rsidR="00EE48F4" w:rsidRPr="005A64AE" w:rsidRDefault="00EE48F4" w:rsidP="00EE48F4">
            <w:pPr>
              <w:spacing w:line="380" w:lineRule="exact"/>
              <w:ind w:right="48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A64AE">
              <w:rPr>
                <w:rFonts w:ascii="Angsana New" w:hAnsi="Angsana New"/>
                <w:b/>
                <w:bCs/>
                <w:sz w:val="28"/>
                <w:szCs w:val="28"/>
              </w:rPr>
              <w:t>560,24</w:t>
            </w:r>
            <w:r w:rsidR="00D9638F" w:rsidRPr="005A64AE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</w:p>
        </w:tc>
      </w:tr>
    </w:tbl>
    <w:p w14:paraId="68F70DC5" w14:textId="77777777" w:rsidR="0011619C" w:rsidRDefault="0011619C" w:rsidP="00D045AE">
      <w:pPr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2312EC92" w14:textId="6095798B" w:rsidR="0011619C" w:rsidRDefault="0011619C" w:rsidP="00D045AE">
      <w:pPr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2F46C38C" w14:textId="48C8A960" w:rsidR="0011619C" w:rsidRDefault="0011619C" w:rsidP="00D045AE">
      <w:pPr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5516A7B5" w14:textId="612CB0CE" w:rsidR="0011619C" w:rsidRDefault="0011619C" w:rsidP="00D045AE">
      <w:pPr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7F82439E" w14:textId="77777777" w:rsidR="0011619C" w:rsidRDefault="0011619C" w:rsidP="0011619C">
      <w:pPr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  <w:sectPr w:rsidR="0011619C" w:rsidSect="0011619C">
          <w:pgSz w:w="16834" w:h="11909" w:orient="landscape" w:code="9"/>
          <w:pgMar w:top="1152" w:right="691" w:bottom="1152" w:left="576" w:header="720" w:footer="720" w:gutter="0"/>
          <w:cols w:space="720"/>
          <w:docGrid w:linePitch="245"/>
        </w:sectPr>
      </w:pPr>
    </w:p>
    <w:p w14:paraId="160BC19C" w14:textId="73F96591" w:rsidR="00DA21EA" w:rsidRPr="00E458DF" w:rsidRDefault="00E458DF" w:rsidP="00DA21EA">
      <w:pPr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  <w:cs/>
        </w:rPr>
        <w:tab/>
      </w:r>
      <w:r>
        <w:rPr>
          <w:rFonts w:asciiTheme="majorBidi" w:hAnsiTheme="majorBidi" w:cstheme="majorBidi"/>
          <w:sz w:val="30"/>
          <w:szCs w:val="30"/>
          <w:cs/>
        </w:rPr>
        <w:tab/>
      </w:r>
      <w:r w:rsidR="00DA21EA" w:rsidRPr="00E458DF">
        <w:rPr>
          <w:rFonts w:asciiTheme="majorBidi" w:hAnsiTheme="majorBidi" w:cstheme="majorBidi" w:hint="cs"/>
          <w:sz w:val="30"/>
          <w:szCs w:val="30"/>
          <w:cs/>
        </w:rPr>
        <w:t>รายการ</w:t>
      </w:r>
      <w:r w:rsidR="00CD3ACB">
        <w:rPr>
          <w:rFonts w:asciiTheme="majorBidi" w:hAnsiTheme="majorBidi" w:cstheme="majorBidi" w:hint="cs"/>
          <w:sz w:val="30"/>
          <w:szCs w:val="30"/>
          <w:cs/>
        </w:rPr>
        <w:t>เคลื่อนไหวของค่าเผื่อผลขาดทุนด้านเครดิตที่คาดว่าจะเกิดขึ้นระหว่างปีสำหรับลูกหนี้ตามสัญญาเช่าซื้อ</w:t>
      </w:r>
    </w:p>
    <w:p w14:paraId="08226526" w14:textId="43642623" w:rsidR="0087416F" w:rsidRDefault="0087416F" w:rsidP="007F56A0">
      <w:pPr>
        <w:jc w:val="thaiDistribute"/>
        <w:rPr>
          <w:rFonts w:asciiTheme="majorBidi" w:hAnsiTheme="majorBidi" w:cstheme="majorBidi"/>
          <w:sz w:val="30"/>
          <w:szCs w:val="30"/>
          <w:highlight w:val="cyan"/>
        </w:rPr>
      </w:pPr>
    </w:p>
    <w:tbl>
      <w:tblPr>
        <w:tblW w:w="9083" w:type="dxa"/>
        <w:tblInd w:w="547" w:type="dxa"/>
        <w:tblLook w:val="04A0" w:firstRow="1" w:lastRow="0" w:firstColumn="1" w:lastColumn="0" w:noHBand="0" w:noVBand="1"/>
      </w:tblPr>
      <w:tblGrid>
        <w:gridCol w:w="3420"/>
        <w:gridCol w:w="1253"/>
        <w:gridCol w:w="270"/>
        <w:gridCol w:w="1260"/>
        <w:gridCol w:w="270"/>
        <w:gridCol w:w="1170"/>
        <w:gridCol w:w="270"/>
        <w:gridCol w:w="1170"/>
      </w:tblGrid>
      <w:tr w:rsidR="0087416F" w14:paraId="1FEEAE86" w14:textId="77777777" w:rsidTr="00E94CCE">
        <w:trPr>
          <w:trHeight w:val="20"/>
          <w:tblHeader/>
        </w:trPr>
        <w:tc>
          <w:tcPr>
            <w:tcW w:w="3420" w:type="dxa"/>
            <w:vAlign w:val="bottom"/>
          </w:tcPr>
          <w:p w14:paraId="4EF3E911" w14:textId="5DD42FDA" w:rsidR="0087416F" w:rsidRPr="00C92545" w:rsidRDefault="0087416F" w:rsidP="00E94CCE">
            <w:pPr>
              <w:pStyle w:val="BodyText"/>
              <w:spacing w:after="0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C92545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 xml:space="preserve">สำหรับปีสิ้นสุดวันที่ </w:t>
            </w:r>
            <w:r w:rsidRPr="00C92545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31 </w:t>
            </w:r>
            <w:r w:rsidRPr="00C92545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>ธันวาคม</w:t>
            </w:r>
            <w:r w:rsidR="00283C24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  <w:r w:rsidR="00283C24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2563</w:t>
            </w:r>
          </w:p>
        </w:tc>
        <w:tc>
          <w:tcPr>
            <w:tcW w:w="5663" w:type="dxa"/>
            <w:gridSpan w:val="7"/>
            <w:vAlign w:val="bottom"/>
            <w:hideMark/>
          </w:tcPr>
          <w:p w14:paraId="7E410877" w14:textId="77777777" w:rsidR="0087416F" w:rsidRPr="00C92545" w:rsidRDefault="0087416F" w:rsidP="00E94CCE">
            <w:pPr>
              <w:pStyle w:val="acctmergecolhdg"/>
              <w:shd w:val="clear" w:color="auto" w:fill="FFFFFF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C92545">
              <w:rPr>
                <w:rFonts w:asciiTheme="majorBidi" w:eastAsia="AngsanaNew" w:hAnsiTheme="majorBidi" w:cstheme="majorBidi" w:hint="cs"/>
                <w:bCs/>
                <w:sz w:val="24"/>
                <w:szCs w:val="24"/>
                <w:cs/>
                <w:lang w:eastAsia="en-GB" w:bidi="th-TH"/>
              </w:rPr>
              <w:t>งบการเงินรวม</w:t>
            </w:r>
          </w:p>
        </w:tc>
      </w:tr>
      <w:tr w:rsidR="0087416F" w14:paraId="5CBA0C2C" w14:textId="77777777" w:rsidTr="00E94CCE">
        <w:trPr>
          <w:trHeight w:val="83"/>
          <w:tblHeader/>
        </w:trPr>
        <w:tc>
          <w:tcPr>
            <w:tcW w:w="3420" w:type="dxa"/>
            <w:vAlign w:val="bottom"/>
            <w:hideMark/>
          </w:tcPr>
          <w:p w14:paraId="22AA16BC" w14:textId="77777777" w:rsidR="0087416F" w:rsidRPr="00C92545" w:rsidRDefault="0087416F" w:rsidP="00E94CCE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156" w:right="-108" w:hanging="156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53" w:type="dxa"/>
            <w:shd w:val="clear" w:color="auto" w:fill="auto"/>
            <w:vAlign w:val="bottom"/>
            <w:hideMark/>
          </w:tcPr>
          <w:p w14:paraId="7236EBC8" w14:textId="77777777" w:rsidR="0087416F" w:rsidRPr="00C92545" w:rsidRDefault="0087416F" w:rsidP="00E94CCE">
            <w:pPr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ar-SA"/>
              </w:rPr>
            </w:pPr>
            <w:r w:rsidRPr="003E35C0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สินทรัพย์ที่ไม่มีการเพิ่มขึ้นอย่างมีนัยสำคัญของความเสี่ยงด้านเครดิต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0004E6B" w14:textId="77777777" w:rsidR="0087416F" w:rsidRPr="00C92545" w:rsidRDefault="0087416F" w:rsidP="00E94CCE">
            <w:pPr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  <w:hideMark/>
          </w:tcPr>
          <w:p w14:paraId="66CD34F6" w14:textId="77777777" w:rsidR="0087416F" w:rsidRPr="00C92545" w:rsidRDefault="0087416F" w:rsidP="00E94CCE">
            <w:pPr>
              <w:ind w:left="-110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E35C0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สินทรัพย์ที่มีการเพิ่มขึ้นอย่างมีนัยสำคัญของความเสี่ยงด้านเครดิต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975B641" w14:textId="77777777" w:rsidR="0087416F" w:rsidRPr="00C92545" w:rsidRDefault="0087416F" w:rsidP="00E94CCE">
            <w:pPr>
              <w:ind w:left="-129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  <w:hideMark/>
          </w:tcPr>
          <w:p w14:paraId="63DDC33D" w14:textId="77777777" w:rsidR="0087416F" w:rsidRPr="00C92545" w:rsidRDefault="0087416F" w:rsidP="00E94CCE">
            <w:pPr>
              <w:ind w:left="-110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E35C0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สินทรัพย์ที่มีการด้อยค่าด้านเครดิต</w:t>
            </w:r>
          </w:p>
        </w:tc>
        <w:tc>
          <w:tcPr>
            <w:tcW w:w="270" w:type="dxa"/>
            <w:vAlign w:val="bottom"/>
          </w:tcPr>
          <w:p w14:paraId="4D97DD04" w14:textId="77777777" w:rsidR="0087416F" w:rsidRPr="00C92545" w:rsidRDefault="0087416F" w:rsidP="00E94CCE">
            <w:pPr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  <w:hideMark/>
          </w:tcPr>
          <w:p w14:paraId="5606C4D5" w14:textId="77777777" w:rsidR="0087416F" w:rsidRPr="00C92545" w:rsidRDefault="0087416F" w:rsidP="00E94CCE">
            <w:pPr>
              <w:ind w:left="-110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92545">
              <w:rPr>
                <w:rFonts w:asciiTheme="majorBidi" w:hAnsiTheme="majorBidi" w:cstheme="majorBidi" w:hint="cs"/>
                <w:sz w:val="24"/>
                <w:szCs w:val="24"/>
                <w:cs/>
              </w:rPr>
              <w:t>รวม</w:t>
            </w:r>
          </w:p>
        </w:tc>
      </w:tr>
      <w:tr w:rsidR="0087416F" w14:paraId="3C161CFF" w14:textId="77777777" w:rsidTr="00E94CCE">
        <w:trPr>
          <w:trHeight w:val="83"/>
          <w:tblHeader/>
        </w:trPr>
        <w:tc>
          <w:tcPr>
            <w:tcW w:w="3420" w:type="dxa"/>
            <w:vAlign w:val="bottom"/>
          </w:tcPr>
          <w:p w14:paraId="6871EA4B" w14:textId="77777777" w:rsidR="0087416F" w:rsidRPr="00C92545" w:rsidRDefault="0087416F" w:rsidP="00E94CCE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156" w:right="-108" w:hanging="156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663" w:type="dxa"/>
            <w:gridSpan w:val="7"/>
            <w:shd w:val="clear" w:color="auto" w:fill="auto"/>
            <w:vAlign w:val="bottom"/>
          </w:tcPr>
          <w:p w14:paraId="7536382D" w14:textId="77777777" w:rsidR="0087416F" w:rsidRPr="00B96147" w:rsidRDefault="0087416F" w:rsidP="00E94CCE">
            <w:pPr>
              <w:ind w:left="-110" w:right="-11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B96147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B96147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</w:rPr>
              <w:t>พันบาท</w:t>
            </w:r>
            <w:r w:rsidRPr="00B96147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)</w:t>
            </w:r>
          </w:p>
        </w:tc>
      </w:tr>
      <w:tr w:rsidR="0087416F" w14:paraId="296B2D22" w14:textId="77777777" w:rsidTr="00E94CCE">
        <w:trPr>
          <w:trHeight w:val="20"/>
        </w:trPr>
        <w:tc>
          <w:tcPr>
            <w:tcW w:w="3420" w:type="dxa"/>
            <w:vAlign w:val="bottom"/>
          </w:tcPr>
          <w:p w14:paraId="6AA45BD2" w14:textId="77777777" w:rsidR="0087416F" w:rsidRPr="00C92545" w:rsidRDefault="0087416F" w:rsidP="00E94CCE">
            <w:pPr>
              <w:pStyle w:val="BodyText"/>
              <w:spacing w:after="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C92545">
              <w:rPr>
                <w:rFonts w:ascii="Angsana New" w:hAnsi="Angsana New" w:hint="cs"/>
                <w:sz w:val="24"/>
                <w:szCs w:val="24"/>
                <w:cs/>
              </w:rPr>
              <w:t>ณ วันที่</w:t>
            </w:r>
            <w:r w:rsidRPr="00C92545">
              <w:rPr>
                <w:rFonts w:ascii="Angsana New" w:hAnsi="Angsana New" w:hint="cs"/>
                <w:sz w:val="24"/>
                <w:szCs w:val="24"/>
              </w:rPr>
              <w:t xml:space="preserve"> 1</w:t>
            </w:r>
            <w:r w:rsidRPr="00C92545">
              <w:rPr>
                <w:rFonts w:ascii="Angsana New" w:hAnsi="Angsana New" w:hint="cs"/>
                <w:sz w:val="24"/>
                <w:szCs w:val="24"/>
                <w:cs/>
              </w:rPr>
              <w:t xml:space="preserve"> มกราคม </w:t>
            </w:r>
            <w:r w:rsidRPr="00C92545">
              <w:rPr>
                <w:rFonts w:ascii="Angsana New" w:hAnsi="Angsana New" w:hint="cs"/>
                <w:sz w:val="24"/>
                <w:szCs w:val="24"/>
              </w:rPr>
              <w:t>2563 -</w:t>
            </w:r>
            <w:r w:rsidRPr="00C92545">
              <w:rPr>
                <w:rFonts w:ascii="Angsana New" w:hAnsi="Angsana New" w:hint="cs"/>
                <w:sz w:val="24"/>
                <w:szCs w:val="24"/>
                <w:cs/>
              </w:rPr>
              <w:t xml:space="preserve"> ปรับปรุงใหม่</w:t>
            </w:r>
            <w:r w:rsidRPr="00C92545">
              <w:rPr>
                <w:rFonts w:ascii="Angsana New" w:hAnsi="Angsana New" w:hint="cs"/>
                <w:sz w:val="24"/>
                <w:szCs w:val="24"/>
              </w:rPr>
              <w:t xml:space="preserve"> </w:t>
            </w:r>
          </w:p>
          <w:p w14:paraId="3E6381B9" w14:textId="77777777" w:rsidR="0087416F" w:rsidRPr="00C92545" w:rsidRDefault="0087416F" w:rsidP="00E94CCE">
            <w:pPr>
              <w:ind w:left="165" w:hanging="165"/>
              <w:rPr>
                <w:rFonts w:ascii="Angsana New" w:hAnsi="Angsana New"/>
                <w:sz w:val="24"/>
                <w:szCs w:val="24"/>
                <w:cs/>
              </w:rPr>
            </w:pPr>
            <w:r w:rsidRPr="00C92545">
              <w:rPr>
                <w:rFonts w:ascii="Angsana New" w:hAnsi="Angsana New" w:hint="cs"/>
                <w:sz w:val="24"/>
                <w:szCs w:val="24"/>
              </w:rPr>
              <w:t>(</w:t>
            </w:r>
            <w:r w:rsidRPr="00C92545">
              <w:rPr>
                <w:rFonts w:ascii="Angsana New" w:hAnsi="Angsana New" w:hint="cs"/>
                <w:sz w:val="24"/>
                <w:szCs w:val="24"/>
                <w:cs/>
              </w:rPr>
              <w:t>ดูหมายเหตุข้อ</w:t>
            </w:r>
            <w:r w:rsidRPr="00C92545">
              <w:rPr>
                <w:rFonts w:ascii="Angsana New" w:hAnsi="Angsana New" w:hint="cs"/>
                <w:sz w:val="24"/>
                <w:szCs w:val="24"/>
              </w:rPr>
              <w:t xml:space="preserve"> 3</w:t>
            </w:r>
            <w:r w:rsidRPr="00C92545">
              <w:rPr>
                <w:rFonts w:ascii="Angsana New" w:hAnsi="Angsana New" w:hint="cs"/>
                <w:sz w:val="24"/>
                <w:szCs w:val="24"/>
                <w:cs/>
              </w:rPr>
              <w:t>(ก.</w:t>
            </w:r>
            <w:r w:rsidRPr="00C92545">
              <w:rPr>
                <w:rFonts w:ascii="Angsana New" w:hAnsi="Angsana New"/>
                <w:sz w:val="24"/>
                <w:szCs w:val="24"/>
              </w:rPr>
              <w:t>2</w:t>
            </w:r>
            <w:r w:rsidRPr="00C92545">
              <w:rPr>
                <w:rFonts w:ascii="Angsana New" w:hAnsi="Angsana New" w:hint="cs"/>
                <w:sz w:val="24"/>
                <w:szCs w:val="24"/>
                <w:cs/>
              </w:rPr>
              <w:t>)</w:t>
            </w:r>
            <w:r w:rsidRPr="00C92545">
              <w:rPr>
                <w:rFonts w:ascii="Angsana New" w:hAnsi="Angsana New" w:hint="cs"/>
                <w:sz w:val="24"/>
                <w:szCs w:val="24"/>
              </w:rPr>
              <w:t xml:space="preserve">) </w:t>
            </w:r>
          </w:p>
        </w:tc>
        <w:tc>
          <w:tcPr>
            <w:tcW w:w="1253" w:type="dxa"/>
          </w:tcPr>
          <w:p w14:paraId="0A746868" w14:textId="77777777" w:rsidR="0087416F" w:rsidRDefault="0087416F" w:rsidP="00E94CCE">
            <w:pPr>
              <w:ind w:left="-95"/>
              <w:jc w:val="right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  <w:p w14:paraId="2ED61B39" w14:textId="77777777" w:rsidR="0087416F" w:rsidRPr="00C92545" w:rsidRDefault="0087416F" w:rsidP="00E94CCE">
            <w:pPr>
              <w:ind w:left="-95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SA"/>
              </w:rPr>
              <w:t>20,056</w:t>
            </w:r>
          </w:p>
        </w:tc>
        <w:tc>
          <w:tcPr>
            <w:tcW w:w="270" w:type="dxa"/>
          </w:tcPr>
          <w:p w14:paraId="66DF3172" w14:textId="77777777" w:rsidR="0087416F" w:rsidRPr="00C92545" w:rsidRDefault="0087416F" w:rsidP="00E94CCE">
            <w:pPr>
              <w:ind w:left="-95" w:right="-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1B78D728" w14:textId="77777777" w:rsidR="0087416F" w:rsidRDefault="0087416F" w:rsidP="00E94CCE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5E2CCDC" w14:textId="77777777" w:rsidR="0087416F" w:rsidRPr="00C92545" w:rsidRDefault="0087416F" w:rsidP="00E94CCE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19,413</w:t>
            </w:r>
          </w:p>
        </w:tc>
        <w:tc>
          <w:tcPr>
            <w:tcW w:w="270" w:type="dxa"/>
          </w:tcPr>
          <w:p w14:paraId="68D9D7A8" w14:textId="77777777" w:rsidR="0087416F" w:rsidRPr="00C92545" w:rsidRDefault="0087416F" w:rsidP="00E94CCE">
            <w:pPr>
              <w:ind w:left="-129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083329AB" w14:textId="77777777" w:rsidR="0087416F" w:rsidRDefault="0087416F" w:rsidP="00E94CCE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DD22C3C" w14:textId="77777777" w:rsidR="0087416F" w:rsidRPr="00C92545" w:rsidRDefault="0087416F" w:rsidP="00E94CCE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22,755</w:t>
            </w:r>
          </w:p>
        </w:tc>
        <w:tc>
          <w:tcPr>
            <w:tcW w:w="270" w:type="dxa"/>
            <w:vAlign w:val="bottom"/>
          </w:tcPr>
          <w:p w14:paraId="72F7CC97" w14:textId="77777777" w:rsidR="0087416F" w:rsidRPr="00C92545" w:rsidRDefault="0087416F" w:rsidP="00E94CCE">
            <w:pPr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2770B20C" w14:textId="77777777" w:rsidR="0087416F" w:rsidRPr="00C92545" w:rsidRDefault="0087416F" w:rsidP="00E94CCE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62,224</w:t>
            </w:r>
          </w:p>
        </w:tc>
      </w:tr>
      <w:tr w:rsidR="0087416F" w14:paraId="0B62CE75" w14:textId="77777777" w:rsidTr="00E94CCE">
        <w:trPr>
          <w:trHeight w:val="20"/>
        </w:trPr>
        <w:tc>
          <w:tcPr>
            <w:tcW w:w="3420" w:type="dxa"/>
            <w:vAlign w:val="bottom"/>
          </w:tcPr>
          <w:p w14:paraId="0FAF42BA" w14:textId="77777777" w:rsidR="0087416F" w:rsidRPr="00C92545" w:rsidRDefault="0087416F" w:rsidP="00E94CCE">
            <w:pPr>
              <w:ind w:left="165" w:hanging="165"/>
              <w:rPr>
                <w:rFonts w:ascii="Angsana New" w:hAnsi="Angsana New"/>
                <w:sz w:val="24"/>
                <w:szCs w:val="24"/>
                <w:cs/>
              </w:rPr>
            </w:pPr>
            <w:r w:rsidRPr="00C92545">
              <w:rPr>
                <w:rFonts w:ascii="Angsana New" w:hAnsi="Angsana New" w:hint="cs"/>
                <w:sz w:val="24"/>
                <w:szCs w:val="24"/>
                <w:cs/>
              </w:rPr>
              <w:t>การวัดมูลค่าใหม่สุทธิของค่าเผื่อผลขาดทุน</w:t>
            </w:r>
          </w:p>
        </w:tc>
        <w:tc>
          <w:tcPr>
            <w:tcW w:w="1253" w:type="dxa"/>
          </w:tcPr>
          <w:p w14:paraId="519F9716" w14:textId="77777777" w:rsidR="0087416F" w:rsidRPr="00C92545" w:rsidRDefault="0087416F" w:rsidP="00E94CCE">
            <w:pPr>
              <w:ind w:left="-95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Pr="00C92545">
              <w:rPr>
                <w:rFonts w:asciiTheme="majorBidi" w:hAnsiTheme="majorBidi" w:cstheme="majorBidi" w:hint="cs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069</w:t>
            </w:r>
          </w:p>
        </w:tc>
        <w:tc>
          <w:tcPr>
            <w:tcW w:w="270" w:type="dxa"/>
          </w:tcPr>
          <w:p w14:paraId="727405B3" w14:textId="77777777" w:rsidR="0087416F" w:rsidRPr="00C92545" w:rsidRDefault="0087416F" w:rsidP="00E94CCE">
            <w:pPr>
              <w:ind w:left="-95" w:right="-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680B94A4" w14:textId="77777777" w:rsidR="0087416F" w:rsidRPr="00C92545" w:rsidRDefault="0087416F" w:rsidP="00E94CCE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(9,080)</w:t>
            </w:r>
          </w:p>
        </w:tc>
        <w:tc>
          <w:tcPr>
            <w:tcW w:w="270" w:type="dxa"/>
          </w:tcPr>
          <w:p w14:paraId="1F525815" w14:textId="77777777" w:rsidR="0087416F" w:rsidRPr="00C92545" w:rsidRDefault="0087416F" w:rsidP="00E94CCE">
            <w:pPr>
              <w:ind w:left="-129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3509E4D0" w14:textId="77777777" w:rsidR="0087416F" w:rsidRPr="00C92545" w:rsidRDefault="0087416F" w:rsidP="00E94CCE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5,526</w:t>
            </w:r>
          </w:p>
        </w:tc>
        <w:tc>
          <w:tcPr>
            <w:tcW w:w="270" w:type="dxa"/>
            <w:vAlign w:val="bottom"/>
          </w:tcPr>
          <w:p w14:paraId="579BC877" w14:textId="77777777" w:rsidR="0087416F" w:rsidRPr="00C92545" w:rsidRDefault="0087416F" w:rsidP="00E94CCE">
            <w:pPr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0E667352" w14:textId="77777777" w:rsidR="0087416F" w:rsidRPr="00C92545" w:rsidRDefault="0087416F" w:rsidP="00E94CCE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3,515</w:t>
            </w:r>
          </w:p>
        </w:tc>
      </w:tr>
      <w:tr w:rsidR="0087416F" w14:paraId="087FE279" w14:textId="77777777" w:rsidTr="00E94CCE">
        <w:trPr>
          <w:trHeight w:val="20"/>
        </w:trPr>
        <w:tc>
          <w:tcPr>
            <w:tcW w:w="3420" w:type="dxa"/>
            <w:vAlign w:val="bottom"/>
            <w:hideMark/>
          </w:tcPr>
          <w:p w14:paraId="689724C9" w14:textId="77777777" w:rsidR="0087416F" w:rsidRPr="00C92545" w:rsidRDefault="0087416F" w:rsidP="00E94CCE">
            <w:pPr>
              <w:pStyle w:val="BodyText"/>
              <w:spacing w:after="0"/>
              <w:ind w:right="-111"/>
              <w:jc w:val="both"/>
              <w:rPr>
                <w:rFonts w:ascii="Angsana New" w:hAnsi="Angsana New"/>
                <w:sz w:val="24"/>
                <w:szCs w:val="24"/>
              </w:rPr>
            </w:pPr>
            <w:r w:rsidRPr="00C92545">
              <w:rPr>
                <w:rFonts w:ascii="Angsana New" w:hAnsi="Angsana New" w:hint="cs"/>
                <w:sz w:val="24"/>
                <w:szCs w:val="24"/>
                <w:cs/>
              </w:rPr>
              <w:t>โอนไปยังผลขาดทุนด้านเครดิตที่คาดว่าจะ</w:t>
            </w:r>
          </w:p>
          <w:p w14:paraId="096B1B66" w14:textId="78A662EF" w:rsidR="0087416F" w:rsidRPr="00C92545" w:rsidRDefault="0087416F" w:rsidP="00E94CCE">
            <w:pPr>
              <w:pStyle w:val="BodyText"/>
              <w:spacing w:after="0"/>
              <w:ind w:right="-11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C92545">
              <w:rPr>
                <w:rFonts w:ascii="Angsana New" w:hAnsi="Angsana New" w:hint="cs"/>
                <w:sz w:val="24"/>
                <w:szCs w:val="24"/>
              </w:rPr>
              <w:t xml:space="preserve">   </w:t>
            </w:r>
            <w:r w:rsidRPr="00C92545">
              <w:rPr>
                <w:rFonts w:ascii="Angsana New" w:hAnsi="Angsana New" w:hint="cs"/>
                <w:sz w:val="24"/>
                <w:szCs w:val="24"/>
                <w:cs/>
              </w:rPr>
              <w:t>เกิดขึ้นตลอดอายุ</w:t>
            </w:r>
            <w:r w:rsidRPr="00C92545">
              <w:rPr>
                <w:rFonts w:ascii="Angsana New" w:hAnsi="Angsana New" w:hint="cs"/>
                <w:sz w:val="24"/>
                <w:szCs w:val="24"/>
              </w:rPr>
              <w:t xml:space="preserve"> </w:t>
            </w:r>
            <w:r w:rsidR="00C36BE9">
              <w:rPr>
                <w:rFonts w:ascii="Angsana New" w:hAnsi="Angsana New"/>
                <w:sz w:val="24"/>
                <w:szCs w:val="24"/>
              </w:rPr>
              <w:t>-</w:t>
            </w:r>
            <w:r w:rsidR="00C36BE9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C92545">
              <w:rPr>
                <w:rFonts w:ascii="Angsana New" w:hAnsi="Angsana New" w:hint="cs"/>
                <w:sz w:val="24"/>
                <w:szCs w:val="24"/>
                <w:cs/>
              </w:rPr>
              <w:t>ไม่ด้อยค่าด้านเครดิต</w:t>
            </w:r>
          </w:p>
        </w:tc>
        <w:tc>
          <w:tcPr>
            <w:tcW w:w="1253" w:type="dxa"/>
            <w:vAlign w:val="bottom"/>
            <w:hideMark/>
          </w:tcPr>
          <w:p w14:paraId="6D06CC81" w14:textId="77777777" w:rsidR="0087416F" w:rsidRPr="00C92545" w:rsidRDefault="0087416F" w:rsidP="00E94CCE">
            <w:pPr>
              <w:ind w:left="-95" w:right="-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(943)</w:t>
            </w:r>
          </w:p>
        </w:tc>
        <w:tc>
          <w:tcPr>
            <w:tcW w:w="270" w:type="dxa"/>
            <w:vAlign w:val="bottom"/>
          </w:tcPr>
          <w:p w14:paraId="38E05066" w14:textId="77777777" w:rsidR="0087416F" w:rsidRPr="00C92545" w:rsidRDefault="0087416F" w:rsidP="00E94CCE">
            <w:pPr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  <w:hideMark/>
          </w:tcPr>
          <w:p w14:paraId="10792350" w14:textId="77777777" w:rsidR="0087416F" w:rsidRPr="00C92545" w:rsidRDefault="0087416F" w:rsidP="00E94CCE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943</w:t>
            </w:r>
          </w:p>
        </w:tc>
        <w:tc>
          <w:tcPr>
            <w:tcW w:w="270" w:type="dxa"/>
            <w:vAlign w:val="bottom"/>
          </w:tcPr>
          <w:p w14:paraId="124C67C4" w14:textId="77777777" w:rsidR="0087416F" w:rsidRPr="00C92545" w:rsidRDefault="0087416F" w:rsidP="00E94CCE">
            <w:pPr>
              <w:ind w:left="-129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  <w:hideMark/>
          </w:tcPr>
          <w:p w14:paraId="18358A6B" w14:textId="77777777" w:rsidR="0087416F" w:rsidRPr="00C92545" w:rsidRDefault="0087416F" w:rsidP="006D00B7">
            <w:pPr>
              <w:pStyle w:val="numbernegative"/>
              <w:tabs>
                <w:tab w:val="decimal" w:pos="753"/>
              </w:tabs>
              <w:spacing w:line="380" w:lineRule="exact"/>
              <w:ind w:right="-13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C92545">
              <w:rPr>
                <w:rFonts w:asciiTheme="majorBidi" w:hAnsiTheme="majorBidi" w:cstheme="majorBidi" w:hint="cs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590BF7E5" w14:textId="77777777" w:rsidR="0087416F" w:rsidRPr="00C92545" w:rsidRDefault="0087416F" w:rsidP="00E94CCE">
            <w:pPr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  <w:hideMark/>
          </w:tcPr>
          <w:p w14:paraId="3B3201E8" w14:textId="77777777" w:rsidR="0087416F" w:rsidRPr="00C92545" w:rsidRDefault="0087416F" w:rsidP="006D00B7">
            <w:pPr>
              <w:pStyle w:val="numbernegative"/>
              <w:tabs>
                <w:tab w:val="decimal" w:pos="753"/>
              </w:tabs>
              <w:spacing w:line="380" w:lineRule="exact"/>
              <w:ind w:right="-13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C92545">
              <w:rPr>
                <w:rFonts w:asciiTheme="majorBidi" w:hAnsiTheme="majorBidi" w:cstheme="majorBidi" w:hint="cs"/>
                <w:sz w:val="24"/>
                <w:szCs w:val="24"/>
              </w:rPr>
              <w:t>-</w:t>
            </w:r>
          </w:p>
        </w:tc>
      </w:tr>
      <w:tr w:rsidR="0087416F" w14:paraId="2530BE6D" w14:textId="77777777" w:rsidTr="00E94CCE">
        <w:trPr>
          <w:trHeight w:val="20"/>
        </w:trPr>
        <w:tc>
          <w:tcPr>
            <w:tcW w:w="3420" w:type="dxa"/>
            <w:vAlign w:val="bottom"/>
            <w:hideMark/>
          </w:tcPr>
          <w:p w14:paraId="2D1FF07C" w14:textId="77777777" w:rsidR="0087416F" w:rsidRPr="00C92545" w:rsidRDefault="0087416F" w:rsidP="00E94CCE">
            <w:pPr>
              <w:pStyle w:val="BodyText"/>
              <w:spacing w:after="0"/>
              <w:ind w:right="-111"/>
              <w:jc w:val="both"/>
              <w:rPr>
                <w:rFonts w:ascii="Angsana New" w:hAnsi="Angsana New"/>
                <w:sz w:val="24"/>
                <w:szCs w:val="24"/>
              </w:rPr>
            </w:pPr>
            <w:r w:rsidRPr="00C92545">
              <w:rPr>
                <w:rFonts w:ascii="Angsana New" w:hAnsi="Angsana New" w:hint="cs"/>
                <w:sz w:val="24"/>
                <w:szCs w:val="24"/>
                <w:cs/>
              </w:rPr>
              <w:t>โอนไปยังผลขาดทุนด้านเครดิตที่คาดว่าจะ</w:t>
            </w:r>
          </w:p>
          <w:p w14:paraId="3D598530" w14:textId="6917A55C" w:rsidR="0087416F" w:rsidRPr="00C92545" w:rsidRDefault="0087416F" w:rsidP="00E94CCE">
            <w:pPr>
              <w:pStyle w:val="BodyText"/>
              <w:spacing w:after="0"/>
              <w:ind w:right="-11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C92545">
              <w:rPr>
                <w:rFonts w:ascii="Angsana New" w:hAnsi="Angsana New" w:hint="cs"/>
                <w:sz w:val="24"/>
                <w:szCs w:val="24"/>
              </w:rPr>
              <w:t xml:space="preserve">   </w:t>
            </w:r>
            <w:r w:rsidRPr="00C92545">
              <w:rPr>
                <w:rFonts w:ascii="Angsana New" w:hAnsi="Angsana New" w:hint="cs"/>
                <w:sz w:val="24"/>
                <w:szCs w:val="24"/>
                <w:cs/>
              </w:rPr>
              <w:t>เกิดขึ้นตลอดอายุ</w:t>
            </w:r>
            <w:r w:rsidRPr="00C92545">
              <w:rPr>
                <w:rFonts w:ascii="Angsana New" w:hAnsi="Angsana New" w:hint="cs"/>
                <w:sz w:val="24"/>
                <w:szCs w:val="24"/>
              </w:rPr>
              <w:t xml:space="preserve"> </w:t>
            </w:r>
            <w:r w:rsidR="00C36BE9">
              <w:rPr>
                <w:rFonts w:ascii="Angsana New" w:hAnsi="Angsana New"/>
                <w:sz w:val="24"/>
                <w:szCs w:val="24"/>
              </w:rPr>
              <w:t>-</w:t>
            </w:r>
            <w:r w:rsidRPr="00C92545">
              <w:rPr>
                <w:rFonts w:ascii="Angsana New" w:hAnsi="Angsana New" w:hint="cs"/>
                <w:sz w:val="24"/>
                <w:szCs w:val="24"/>
              </w:rPr>
              <w:t xml:space="preserve"> </w:t>
            </w:r>
            <w:r w:rsidRPr="00C92545">
              <w:rPr>
                <w:rFonts w:ascii="Angsana New" w:hAnsi="Angsana New" w:hint="cs"/>
                <w:sz w:val="24"/>
                <w:szCs w:val="24"/>
                <w:cs/>
              </w:rPr>
              <w:t>ด้อยค่าด้านเครดิต</w:t>
            </w:r>
          </w:p>
        </w:tc>
        <w:tc>
          <w:tcPr>
            <w:tcW w:w="1253" w:type="dxa"/>
            <w:vAlign w:val="bottom"/>
            <w:hideMark/>
          </w:tcPr>
          <w:p w14:paraId="2E57487F" w14:textId="77777777" w:rsidR="0087416F" w:rsidRPr="00C92545" w:rsidRDefault="0087416F" w:rsidP="00E94CCE">
            <w:pPr>
              <w:ind w:left="-95" w:right="-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2545">
              <w:rPr>
                <w:rFonts w:asciiTheme="majorBidi" w:hAnsiTheme="majorBidi" w:cstheme="majorBidi" w:hint="cs"/>
                <w:sz w:val="24"/>
                <w:szCs w:val="24"/>
              </w:rPr>
              <w:t>(1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,542</w:t>
            </w:r>
            <w:r w:rsidRPr="00C92545">
              <w:rPr>
                <w:rFonts w:asciiTheme="majorBidi" w:hAnsiTheme="majorBidi" w:cstheme="majorBidi" w:hint="cs"/>
                <w:sz w:val="24"/>
                <w:szCs w:val="24"/>
              </w:rPr>
              <w:t>)</w:t>
            </w:r>
          </w:p>
        </w:tc>
        <w:tc>
          <w:tcPr>
            <w:tcW w:w="270" w:type="dxa"/>
            <w:vAlign w:val="bottom"/>
          </w:tcPr>
          <w:p w14:paraId="6585039B" w14:textId="77777777" w:rsidR="0087416F" w:rsidRPr="00C92545" w:rsidRDefault="0087416F" w:rsidP="00E94CCE">
            <w:pPr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  <w:hideMark/>
          </w:tcPr>
          <w:p w14:paraId="3AE8387C" w14:textId="77777777" w:rsidR="0087416F" w:rsidRPr="00C92545" w:rsidRDefault="0087416F" w:rsidP="00E94CCE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(466)</w:t>
            </w:r>
          </w:p>
        </w:tc>
        <w:tc>
          <w:tcPr>
            <w:tcW w:w="270" w:type="dxa"/>
            <w:vAlign w:val="bottom"/>
          </w:tcPr>
          <w:p w14:paraId="79CBCB74" w14:textId="77777777" w:rsidR="0087416F" w:rsidRPr="00C92545" w:rsidRDefault="0087416F" w:rsidP="00E94CCE">
            <w:pPr>
              <w:ind w:left="-129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  <w:hideMark/>
          </w:tcPr>
          <w:p w14:paraId="1A491C40" w14:textId="77777777" w:rsidR="0087416F" w:rsidRPr="00C92545" w:rsidRDefault="0087416F" w:rsidP="00E94CCE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2,008</w:t>
            </w:r>
          </w:p>
        </w:tc>
        <w:tc>
          <w:tcPr>
            <w:tcW w:w="270" w:type="dxa"/>
            <w:vAlign w:val="bottom"/>
          </w:tcPr>
          <w:p w14:paraId="01CD8784" w14:textId="77777777" w:rsidR="0087416F" w:rsidRPr="00C92545" w:rsidRDefault="0087416F" w:rsidP="00E94CCE">
            <w:pPr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  <w:hideMark/>
          </w:tcPr>
          <w:p w14:paraId="44D47246" w14:textId="77777777" w:rsidR="0087416F" w:rsidRPr="00C92545" w:rsidRDefault="0087416F" w:rsidP="006D00B7">
            <w:pPr>
              <w:pStyle w:val="numbernegative"/>
              <w:tabs>
                <w:tab w:val="decimal" w:pos="753"/>
              </w:tabs>
              <w:spacing w:line="380" w:lineRule="exact"/>
              <w:ind w:right="-13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C92545">
              <w:rPr>
                <w:rFonts w:asciiTheme="majorBidi" w:hAnsiTheme="majorBidi" w:cstheme="majorBidi" w:hint="cs"/>
                <w:sz w:val="24"/>
                <w:szCs w:val="24"/>
              </w:rPr>
              <w:t>-</w:t>
            </w:r>
          </w:p>
        </w:tc>
      </w:tr>
      <w:tr w:rsidR="0087416F" w14:paraId="4D2BE53C" w14:textId="77777777" w:rsidTr="00E94CCE">
        <w:trPr>
          <w:trHeight w:val="20"/>
        </w:trPr>
        <w:tc>
          <w:tcPr>
            <w:tcW w:w="3420" w:type="dxa"/>
            <w:vAlign w:val="bottom"/>
            <w:hideMark/>
          </w:tcPr>
          <w:p w14:paraId="5A0621A8" w14:textId="77777777" w:rsidR="0087416F" w:rsidRPr="00C92545" w:rsidRDefault="0087416F" w:rsidP="00E94CCE">
            <w:pPr>
              <w:pStyle w:val="BodyText"/>
              <w:spacing w:after="0"/>
              <w:ind w:right="-11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C92545">
              <w:rPr>
                <w:rFonts w:ascii="Angsana New" w:hAnsi="Angsana New" w:hint="cs"/>
                <w:sz w:val="24"/>
                <w:szCs w:val="24"/>
                <w:cs/>
              </w:rPr>
              <w:t>สินทรัพย์ทางการเงินที่ชำระคืน</w:t>
            </w:r>
            <w:r w:rsidRPr="00C92545">
              <w:rPr>
                <w:rFonts w:ascii="Angsana New" w:hAnsi="Angsana New"/>
                <w:sz w:val="24"/>
                <w:szCs w:val="24"/>
              </w:rPr>
              <w:t>/</w:t>
            </w:r>
            <w:r w:rsidRPr="00C92545">
              <w:rPr>
                <w:rFonts w:ascii="Angsana New" w:hAnsi="Angsana New" w:hint="cs"/>
                <w:sz w:val="24"/>
                <w:szCs w:val="24"/>
                <w:cs/>
              </w:rPr>
              <w:t>ตัดรายการ</w:t>
            </w:r>
            <w:r w:rsidRPr="00C92545">
              <w:rPr>
                <w:rFonts w:ascii="Angsana New" w:hAnsi="Angsana New" w:hint="cs"/>
                <w:sz w:val="24"/>
                <w:szCs w:val="24"/>
              </w:rPr>
              <w:t xml:space="preserve"> </w:t>
            </w:r>
          </w:p>
        </w:tc>
        <w:tc>
          <w:tcPr>
            <w:tcW w:w="1253" w:type="dxa"/>
            <w:vAlign w:val="bottom"/>
            <w:hideMark/>
          </w:tcPr>
          <w:p w14:paraId="3845FD81" w14:textId="77777777" w:rsidR="0087416F" w:rsidRPr="00C92545" w:rsidRDefault="0087416F" w:rsidP="00E94CCE">
            <w:pPr>
              <w:ind w:left="-95" w:right="-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2545">
              <w:rPr>
                <w:rFonts w:asciiTheme="majorBidi" w:hAnsiTheme="majorBidi" w:cstheme="majorBidi" w:hint="cs"/>
                <w:sz w:val="24"/>
                <w:szCs w:val="24"/>
              </w:rPr>
              <w:t>(2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Pr="00C92545">
              <w:rPr>
                <w:rFonts w:asciiTheme="majorBidi" w:hAnsiTheme="majorBidi" w:cstheme="majorBidi" w:hint="cs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459</w:t>
            </w:r>
            <w:r w:rsidRPr="00C92545">
              <w:rPr>
                <w:rFonts w:asciiTheme="majorBidi" w:hAnsiTheme="majorBidi" w:cstheme="majorBidi" w:hint="cs"/>
                <w:sz w:val="24"/>
                <w:szCs w:val="24"/>
              </w:rPr>
              <w:t>)</w:t>
            </w:r>
          </w:p>
        </w:tc>
        <w:tc>
          <w:tcPr>
            <w:tcW w:w="270" w:type="dxa"/>
            <w:vAlign w:val="bottom"/>
          </w:tcPr>
          <w:p w14:paraId="701AFEAC" w14:textId="77777777" w:rsidR="0087416F" w:rsidRPr="00C92545" w:rsidRDefault="0087416F" w:rsidP="00E94CCE">
            <w:pPr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  <w:hideMark/>
          </w:tcPr>
          <w:p w14:paraId="56A91142" w14:textId="77777777" w:rsidR="0087416F" w:rsidRPr="00C92545" w:rsidRDefault="0087416F" w:rsidP="00E94CCE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2545">
              <w:rPr>
                <w:rFonts w:asciiTheme="majorBidi" w:hAnsiTheme="majorBidi" w:cstheme="majorBidi" w:hint="cs"/>
                <w:sz w:val="24"/>
                <w:szCs w:val="24"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Pr="00C92545">
              <w:rPr>
                <w:rFonts w:asciiTheme="majorBidi" w:hAnsiTheme="majorBidi" w:cstheme="majorBidi" w:hint="cs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046</w:t>
            </w:r>
            <w:r w:rsidRPr="00C92545">
              <w:rPr>
                <w:rFonts w:asciiTheme="majorBidi" w:hAnsiTheme="majorBidi" w:cstheme="majorBidi" w:hint="cs"/>
                <w:sz w:val="24"/>
                <w:szCs w:val="24"/>
              </w:rPr>
              <w:t>)</w:t>
            </w:r>
          </w:p>
        </w:tc>
        <w:tc>
          <w:tcPr>
            <w:tcW w:w="270" w:type="dxa"/>
            <w:vAlign w:val="bottom"/>
          </w:tcPr>
          <w:p w14:paraId="2F07E5B9" w14:textId="77777777" w:rsidR="0087416F" w:rsidRPr="00C92545" w:rsidRDefault="0087416F" w:rsidP="00E94CCE">
            <w:pPr>
              <w:ind w:left="-129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  <w:hideMark/>
          </w:tcPr>
          <w:p w14:paraId="5D04AE64" w14:textId="77777777" w:rsidR="0087416F" w:rsidRPr="00C92545" w:rsidRDefault="0087416F" w:rsidP="00E94CCE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2545">
              <w:rPr>
                <w:rFonts w:asciiTheme="majorBidi" w:hAnsiTheme="majorBidi" w:cstheme="majorBidi" w:hint="cs"/>
                <w:sz w:val="24"/>
                <w:szCs w:val="24"/>
              </w:rPr>
              <w:t>(2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Pr="00C92545">
              <w:rPr>
                <w:rFonts w:asciiTheme="majorBidi" w:hAnsiTheme="majorBidi" w:cstheme="majorBidi" w:hint="cs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796</w:t>
            </w:r>
            <w:r w:rsidRPr="00C92545">
              <w:rPr>
                <w:rFonts w:asciiTheme="majorBidi" w:hAnsiTheme="majorBidi" w:cstheme="majorBidi" w:hint="cs"/>
                <w:sz w:val="24"/>
                <w:szCs w:val="24"/>
              </w:rPr>
              <w:t>)</w:t>
            </w:r>
          </w:p>
        </w:tc>
        <w:tc>
          <w:tcPr>
            <w:tcW w:w="270" w:type="dxa"/>
            <w:vAlign w:val="bottom"/>
          </w:tcPr>
          <w:p w14:paraId="17A31769" w14:textId="77777777" w:rsidR="0087416F" w:rsidRPr="00C92545" w:rsidRDefault="0087416F" w:rsidP="00E94CCE">
            <w:pPr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  <w:hideMark/>
          </w:tcPr>
          <w:p w14:paraId="66C5CBE4" w14:textId="77777777" w:rsidR="0087416F" w:rsidRPr="00C92545" w:rsidRDefault="0087416F" w:rsidP="00E94CCE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2545">
              <w:rPr>
                <w:rFonts w:asciiTheme="majorBidi" w:hAnsiTheme="majorBidi" w:cstheme="majorBidi" w:hint="cs"/>
                <w:sz w:val="24"/>
                <w:szCs w:val="24"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56</w:t>
            </w:r>
            <w:r w:rsidRPr="00C92545">
              <w:rPr>
                <w:rFonts w:asciiTheme="majorBidi" w:hAnsiTheme="majorBidi" w:cstheme="majorBidi" w:hint="cs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301</w:t>
            </w:r>
            <w:r w:rsidRPr="00C92545">
              <w:rPr>
                <w:rFonts w:asciiTheme="majorBidi" w:hAnsiTheme="majorBidi" w:cstheme="majorBidi" w:hint="cs"/>
                <w:sz w:val="24"/>
                <w:szCs w:val="24"/>
              </w:rPr>
              <w:t>)</w:t>
            </w:r>
          </w:p>
        </w:tc>
      </w:tr>
      <w:tr w:rsidR="0087416F" w14:paraId="54E93C28" w14:textId="77777777" w:rsidTr="00E94CCE">
        <w:trPr>
          <w:trHeight w:val="20"/>
        </w:trPr>
        <w:tc>
          <w:tcPr>
            <w:tcW w:w="3420" w:type="dxa"/>
            <w:vAlign w:val="bottom"/>
            <w:hideMark/>
          </w:tcPr>
          <w:p w14:paraId="28060EDB" w14:textId="77777777" w:rsidR="0087416F" w:rsidRPr="00C92545" w:rsidRDefault="0087416F" w:rsidP="00E94CCE">
            <w:pPr>
              <w:pStyle w:val="BodyText"/>
              <w:spacing w:after="0"/>
              <w:ind w:right="-11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C92545">
              <w:rPr>
                <w:rFonts w:ascii="Angsana New" w:hAnsi="Angsana New" w:hint="cs"/>
                <w:sz w:val="24"/>
                <w:szCs w:val="24"/>
                <w:cs/>
              </w:rPr>
              <w:t>สินทรัพย์ทางการเงินใหม่ที่ได้มา</w:t>
            </w:r>
            <w:r w:rsidRPr="00C92545">
              <w:rPr>
                <w:rFonts w:ascii="Angsana New" w:hAnsi="Angsana New" w:hint="cs"/>
                <w:sz w:val="24"/>
                <w:szCs w:val="24"/>
              </w:rPr>
              <w:t xml:space="preserve"> 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B74BC28" w14:textId="77777777" w:rsidR="0087416F" w:rsidRPr="00C92545" w:rsidRDefault="0087416F" w:rsidP="00E94CCE">
            <w:pPr>
              <w:ind w:left="-9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2545">
              <w:rPr>
                <w:rFonts w:asciiTheme="majorBidi" w:hAnsiTheme="majorBidi" w:cstheme="majorBidi" w:hint="cs"/>
                <w:sz w:val="24"/>
                <w:szCs w:val="24"/>
              </w:rPr>
              <w:t>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7,672</w:t>
            </w:r>
          </w:p>
        </w:tc>
        <w:tc>
          <w:tcPr>
            <w:tcW w:w="270" w:type="dxa"/>
          </w:tcPr>
          <w:p w14:paraId="186300C8" w14:textId="77777777" w:rsidR="0087416F" w:rsidRPr="00C92545" w:rsidRDefault="0087416F" w:rsidP="00E94CCE">
            <w:pPr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921BF9D" w14:textId="77777777" w:rsidR="0087416F" w:rsidRPr="00C92545" w:rsidRDefault="0087416F" w:rsidP="00E94CCE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2545">
              <w:rPr>
                <w:rFonts w:asciiTheme="majorBidi" w:hAnsiTheme="majorBidi" w:cstheme="majorBidi" w:hint="cs"/>
                <w:sz w:val="24"/>
                <w:szCs w:val="24"/>
              </w:rPr>
              <w:t>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8,347</w:t>
            </w:r>
          </w:p>
        </w:tc>
        <w:tc>
          <w:tcPr>
            <w:tcW w:w="270" w:type="dxa"/>
          </w:tcPr>
          <w:p w14:paraId="0EC0C467" w14:textId="77777777" w:rsidR="0087416F" w:rsidRPr="00C92545" w:rsidRDefault="0087416F" w:rsidP="00E94CCE">
            <w:pPr>
              <w:ind w:left="-129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43B5925" w14:textId="77777777" w:rsidR="0087416F" w:rsidRPr="00C92545" w:rsidRDefault="0087416F" w:rsidP="00E94CCE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C92545">
              <w:rPr>
                <w:rFonts w:asciiTheme="majorBidi" w:hAnsiTheme="majorBidi" w:cstheme="majorBidi" w:hint="cs"/>
                <w:sz w:val="24"/>
                <w:szCs w:val="24"/>
              </w:rPr>
              <w:t>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,381</w:t>
            </w:r>
          </w:p>
        </w:tc>
        <w:tc>
          <w:tcPr>
            <w:tcW w:w="270" w:type="dxa"/>
          </w:tcPr>
          <w:p w14:paraId="43D79CFC" w14:textId="77777777" w:rsidR="0087416F" w:rsidRPr="00C92545" w:rsidRDefault="0087416F" w:rsidP="00E94CCE">
            <w:pPr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1AE4065" w14:textId="77777777" w:rsidR="0087416F" w:rsidRPr="00C92545" w:rsidRDefault="0087416F" w:rsidP="00E94CCE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57,400</w:t>
            </w:r>
          </w:p>
        </w:tc>
      </w:tr>
      <w:tr w:rsidR="0087416F" w14:paraId="347EA4B5" w14:textId="77777777" w:rsidTr="00E94CCE">
        <w:trPr>
          <w:trHeight w:val="20"/>
        </w:trPr>
        <w:tc>
          <w:tcPr>
            <w:tcW w:w="3420" w:type="dxa"/>
            <w:vAlign w:val="bottom"/>
            <w:hideMark/>
          </w:tcPr>
          <w:p w14:paraId="12B59FBA" w14:textId="77777777" w:rsidR="0087416F" w:rsidRDefault="0087416F" w:rsidP="00E94CCE">
            <w:pPr>
              <w:rPr>
                <w:rFonts w:asciiTheme="majorBidi" w:hAnsiTheme="majorBidi" w:cstheme="majorBidi"/>
                <w:sz w:val="24"/>
                <w:szCs w:val="24"/>
                <w:highlight w:val="cyan"/>
              </w:rPr>
            </w:pPr>
            <w:r w:rsidRPr="00C92545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C92545">
              <w:rPr>
                <w:rFonts w:asciiTheme="majorBidi" w:hAnsiTheme="majorBidi" w:cstheme="majorBidi" w:hint="cs"/>
                <w:b/>
                <w:bCs/>
                <w:sz w:val="24"/>
                <w:szCs w:val="24"/>
              </w:rPr>
              <w:t xml:space="preserve">31 </w:t>
            </w:r>
            <w:r w:rsidRPr="00C92545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C92545">
              <w:rPr>
                <w:rFonts w:asciiTheme="majorBidi" w:hAnsiTheme="majorBidi" w:cstheme="majorBidi" w:hint="cs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5CBD6A33" w14:textId="77777777" w:rsidR="0087416F" w:rsidRPr="00674148" w:rsidRDefault="0087416F" w:rsidP="00674148">
            <w:pPr>
              <w:ind w:left="-9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ar-SA"/>
              </w:rPr>
            </w:pPr>
            <w:r w:rsidRPr="0067414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15</w:t>
            </w:r>
            <w:r w:rsidRPr="00674148">
              <w:rPr>
                <w:rFonts w:asciiTheme="majorBidi" w:hAnsiTheme="majorBidi" w:cstheme="majorBidi" w:hint="cs"/>
                <w:b/>
                <w:bCs/>
                <w:sz w:val="24"/>
                <w:szCs w:val="24"/>
              </w:rPr>
              <w:t>,</w:t>
            </w:r>
            <w:r w:rsidRPr="0067414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853</w:t>
            </w:r>
          </w:p>
        </w:tc>
        <w:tc>
          <w:tcPr>
            <w:tcW w:w="270" w:type="dxa"/>
          </w:tcPr>
          <w:p w14:paraId="69A0193E" w14:textId="77777777" w:rsidR="0087416F" w:rsidRDefault="0087416F" w:rsidP="00E94CCE">
            <w:pPr>
              <w:tabs>
                <w:tab w:val="decimal" w:pos="610"/>
              </w:tabs>
              <w:ind w:left="-129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3DF53CE2" w14:textId="77777777" w:rsidR="0087416F" w:rsidRPr="005E120E" w:rsidRDefault="0087416F" w:rsidP="00E94CCE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E120E">
              <w:rPr>
                <w:rFonts w:asciiTheme="majorBidi" w:hAnsiTheme="majorBidi" w:cstheme="majorBidi" w:hint="cs"/>
                <w:b/>
                <w:bCs/>
                <w:sz w:val="24"/>
                <w:szCs w:val="24"/>
              </w:rPr>
              <w:t>2</w:t>
            </w:r>
            <w:r w:rsidRPr="005E120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</w:t>
            </w:r>
            <w:r w:rsidRPr="005E120E">
              <w:rPr>
                <w:rFonts w:asciiTheme="majorBidi" w:hAnsiTheme="majorBidi" w:cstheme="majorBidi" w:hint="cs"/>
                <w:b/>
                <w:bCs/>
                <w:sz w:val="24"/>
                <w:szCs w:val="24"/>
              </w:rPr>
              <w:t>,</w:t>
            </w:r>
            <w:r w:rsidRPr="005E120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111</w:t>
            </w:r>
          </w:p>
        </w:tc>
        <w:tc>
          <w:tcPr>
            <w:tcW w:w="270" w:type="dxa"/>
          </w:tcPr>
          <w:p w14:paraId="042D9062" w14:textId="77777777" w:rsidR="0087416F" w:rsidRPr="005E120E" w:rsidRDefault="0087416F" w:rsidP="00E94CCE">
            <w:pPr>
              <w:tabs>
                <w:tab w:val="decimal" w:pos="641"/>
              </w:tabs>
              <w:ind w:left="-129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6308B0C1" w14:textId="77777777" w:rsidR="0087416F" w:rsidRPr="005E120E" w:rsidRDefault="0087416F" w:rsidP="00E94CCE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E120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30</w:t>
            </w:r>
            <w:r w:rsidRPr="005E120E">
              <w:rPr>
                <w:rFonts w:asciiTheme="majorBidi" w:hAnsiTheme="majorBidi" w:cstheme="majorBidi" w:hint="cs"/>
                <w:b/>
                <w:bCs/>
                <w:sz w:val="24"/>
                <w:szCs w:val="24"/>
              </w:rPr>
              <w:t>,</w:t>
            </w:r>
            <w:r w:rsidRPr="005E120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874</w:t>
            </w:r>
          </w:p>
        </w:tc>
        <w:tc>
          <w:tcPr>
            <w:tcW w:w="270" w:type="dxa"/>
            <w:vAlign w:val="bottom"/>
          </w:tcPr>
          <w:p w14:paraId="5F71BBF2" w14:textId="77777777" w:rsidR="0087416F" w:rsidRPr="005E120E" w:rsidRDefault="0087416F" w:rsidP="00E94CCE">
            <w:pPr>
              <w:tabs>
                <w:tab w:val="decimal" w:pos="641"/>
              </w:tabs>
              <w:ind w:left="-129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294418F8" w14:textId="77777777" w:rsidR="0087416F" w:rsidRPr="005E120E" w:rsidRDefault="0087416F" w:rsidP="00E94CCE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E120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66</w:t>
            </w:r>
            <w:r w:rsidRPr="005E120E">
              <w:rPr>
                <w:rFonts w:asciiTheme="majorBidi" w:hAnsiTheme="majorBidi" w:cstheme="majorBidi" w:hint="cs"/>
                <w:b/>
                <w:bCs/>
                <w:sz w:val="24"/>
                <w:szCs w:val="24"/>
              </w:rPr>
              <w:t>,</w:t>
            </w:r>
            <w:r w:rsidRPr="005E120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838</w:t>
            </w:r>
          </w:p>
        </w:tc>
      </w:tr>
    </w:tbl>
    <w:p w14:paraId="1B63C713" w14:textId="77777777" w:rsidR="0087416F" w:rsidRDefault="0087416F" w:rsidP="007F56A0">
      <w:pPr>
        <w:jc w:val="thaiDistribute"/>
        <w:rPr>
          <w:rFonts w:asciiTheme="majorBidi" w:hAnsiTheme="majorBidi" w:cstheme="majorBidi"/>
          <w:sz w:val="30"/>
          <w:szCs w:val="30"/>
          <w:highlight w:val="cyan"/>
        </w:rPr>
      </w:pPr>
    </w:p>
    <w:tbl>
      <w:tblPr>
        <w:tblW w:w="9083" w:type="dxa"/>
        <w:tblInd w:w="547" w:type="dxa"/>
        <w:tblLook w:val="04A0" w:firstRow="1" w:lastRow="0" w:firstColumn="1" w:lastColumn="0" w:noHBand="0" w:noVBand="1"/>
      </w:tblPr>
      <w:tblGrid>
        <w:gridCol w:w="3420"/>
        <w:gridCol w:w="1253"/>
        <w:gridCol w:w="270"/>
        <w:gridCol w:w="1260"/>
        <w:gridCol w:w="270"/>
        <w:gridCol w:w="1170"/>
        <w:gridCol w:w="270"/>
        <w:gridCol w:w="1170"/>
      </w:tblGrid>
      <w:tr w:rsidR="00F27E44" w:rsidRPr="00F27E44" w14:paraId="07725F41" w14:textId="77777777" w:rsidTr="00F04BEE">
        <w:trPr>
          <w:trHeight w:val="20"/>
          <w:tblHeader/>
        </w:trPr>
        <w:tc>
          <w:tcPr>
            <w:tcW w:w="3420" w:type="dxa"/>
            <w:vAlign w:val="bottom"/>
          </w:tcPr>
          <w:p w14:paraId="0B0092D2" w14:textId="78B457CE" w:rsidR="00F27E44" w:rsidRPr="00F27E44" w:rsidRDefault="00F27E44" w:rsidP="00F27E44">
            <w:pPr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F27E44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 xml:space="preserve">สำหรับปีสิ้นสุดวันที่ </w:t>
            </w:r>
            <w:r w:rsidRPr="00F27E44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31 </w:t>
            </w:r>
            <w:r w:rsidRPr="00F27E44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>ธันวาคม</w:t>
            </w:r>
            <w:r w:rsidR="00283C24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 2563</w:t>
            </w:r>
          </w:p>
        </w:tc>
        <w:tc>
          <w:tcPr>
            <w:tcW w:w="5663" w:type="dxa"/>
            <w:gridSpan w:val="7"/>
            <w:vAlign w:val="bottom"/>
            <w:hideMark/>
          </w:tcPr>
          <w:p w14:paraId="300D408E" w14:textId="15670E74" w:rsidR="00F27E44" w:rsidRPr="00F27E44" w:rsidRDefault="00F27E44" w:rsidP="00F27E44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val="en-GB" w:bidi="ar-SA"/>
              </w:rPr>
            </w:pPr>
            <w:r w:rsidRPr="00F27E44">
              <w:rPr>
                <w:rFonts w:asciiTheme="majorBidi" w:eastAsia="AngsanaNew" w:hAnsiTheme="majorBidi" w:cstheme="majorBidi" w:hint="cs"/>
                <w:b/>
                <w:bCs/>
                <w:sz w:val="24"/>
                <w:szCs w:val="24"/>
                <w:cs/>
                <w:lang w:val="en-GB" w:eastAsia="en-GB"/>
              </w:rPr>
              <w:t>งบการเงิน</w:t>
            </w:r>
            <w:r w:rsidR="00206E78" w:rsidRPr="00206E78">
              <w:rPr>
                <w:rFonts w:asciiTheme="majorBidi" w:eastAsia="AngsanaNew" w:hAnsiTheme="majorBidi" w:hint="cs"/>
                <w:b/>
                <w:bCs/>
                <w:sz w:val="24"/>
                <w:szCs w:val="24"/>
                <w:cs/>
                <w:lang w:val="en-GB" w:eastAsia="en-GB"/>
              </w:rPr>
              <w:t>เฉพาะกิจการ</w:t>
            </w:r>
          </w:p>
        </w:tc>
      </w:tr>
      <w:tr w:rsidR="00F27E44" w:rsidRPr="00F27E44" w14:paraId="680621E8" w14:textId="77777777" w:rsidTr="00F04BEE">
        <w:trPr>
          <w:trHeight w:val="83"/>
          <w:tblHeader/>
        </w:trPr>
        <w:tc>
          <w:tcPr>
            <w:tcW w:w="3420" w:type="dxa"/>
            <w:vAlign w:val="bottom"/>
            <w:hideMark/>
          </w:tcPr>
          <w:p w14:paraId="49BD0805" w14:textId="77777777" w:rsidR="00F27E44" w:rsidRPr="00F27E44" w:rsidRDefault="00F27E44" w:rsidP="00F27E44">
            <w:pPr>
              <w:tabs>
                <w:tab w:val="center" w:pos="4536"/>
                <w:tab w:val="right" w:pos="9072"/>
              </w:tabs>
              <w:ind w:left="156" w:right="-108" w:hanging="156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53" w:type="dxa"/>
            <w:shd w:val="clear" w:color="auto" w:fill="auto"/>
            <w:vAlign w:val="bottom"/>
            <w:hideMark/>
          </w:tcPr>
          <w:p w14:paraId="73E985A0" w14:textId="77777777" w:rsidR="00F27E44" w:rsidRPr="00F27E44" w:rsidRDefault="00F27E44" w:rsidP="00F27E44">
            <w:pPr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ar-SA"/>
              </w:rPr>
            </w:pPr>
            <w:r w:rsidRPr="00F27E44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สินทรัพย์ที่ไม่มีการเพิ่มขึ้นอย่างมีนัยสำคัญของความเสี่ยงด้านเครดิต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0B834D9" w14:textId="77777777" w:rsidR="00F27E44" w:rsidRPr="00F27E44" w:rsidRDefault="00F27E44" w:rsidP="00F27E44">
            <w:pPr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  <w:hideMark/>
          </w:tcPr>
          <w:p w14:paraId="15D04E10" w14:textId="77777777" w:rsidR="00F27E44" w:rsidRPr="00F27E44" w:rsidRDefault="00F27E44" w:rsidP="00F27E44">
            <w:pPr>
              <w:ind w:left="-110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27E44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สินทรัพย์ที่มีการเพิ่มขึ้นอย่างมีนัยสำคัญของความเสี่ยงด้านเครดิต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34F7E7F" w14:textId="77777777" w:rsidR="00F27E44" w:rsidRPr="00F27E44" w:rsidRDefault="00F27E44" w:rsidP="00F27E44">
            <w:pPr>
              <w:ind w:left="-129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  <w:hideMark/>
          </w:tcPr>
          <w:p w14:paraId="4BB4C14D" w14:textId="77777777" w:rsidR="00F27E44" w:rsidRPr="00F27E44" w:rsidRDefault="00F27E44" w:rsidP="00F27E44">
            <w:pPr>
              <w:ind w:left="-110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27E44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สินทรัพย์ที่มีการด้อยค่าด้านเครดิต</w:t>
            </w:r>
          </w:p>
        </w:tc>
        <w:tc>
          <w:tcPr>
            <w:tcW w:w="270" w:type="dxa"/>
            <w:vAlign w:val="bottom"/>
          </w:tcPr>
          <w:p w14:paraId="706887DA" w14:textId="77777777" w:rsidR="00F27E44" w:rsidRPr="00F27E44" w:rsidRDefault="00F27E44" w:rsidP="00F27E44">
            <w:pPr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  <w:hideMark/>
          </w:tcPr>
          <w:p w14:paraId="7530B113" w14:textId="77777777" w:rsidR="00F27E44" w:rsidRPr="00F27E44" w:rsidRDefault="00F27E44" w:rsidP="00F27E44">
            <w:pPr>
              <w:ind w:left="-110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27E44">
              <w:rPr>
                <w:rFonts w:asciiTheme="majorBidi" w:hAnsiTheme="majorBidi" w:cstheme="majorBidi" w:hint="cs"/>
                <w:sz w:val="24"/>
                <w:szCs w:val="24"/>
                <w:cs/>
              </w:rPr>
              <w:t>รวม</w:t>
            </w:r>
          </w:p>
        </w:tc>
      </w:tr>
      <w:tr w:rsidR="00B96147" w:rsidRPr="00F27E44" w14:paraId="77A6B6CF" w14:textId="77777777" w:rsidTr="003E77BD">
        <w:trPr>
          <w:trHeight w:val="83"/>
          <w:tblHeader/>
        </w:trPr>
        <w:tc>
          <w:tcPr>
            <w:tcW w:w="3420" w:type="dxa"/>
            <w:vAlign w:val="bottom"/>
          </w:tcPr>
          <w:p w14:paraId="608A8D7F" w14:textId="77777777" w:rsidR="00B96147" w:rsidRPr="00F27E44" w:rsidRDefault="00B96147" w:rsidP="00F27E44">
            <w:pPr>
              <w:tabs>
                <w:tab w:val="center" w:pos="4536"/>
                <w:tab w:val="right" w:pos="9072"/>
              </w:tabs>
              <w:ind w:left="156" w:right="-108" w:hanging="156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663" w:type="dxa"/>
            <w:gridSpan w:val="7"/>
            <w:shd w:val="clear" w:color="auto" w:fill="auto"/>
            <w:vAlign w:val="bottom"/>
          </w:tcPr>
          <w:p w14:paraId="56C250E8" w14:textId="2F476673" w:rsidR="00B96147" w:rsidRPr="00F27E44" w:rsidRDefault="00B96147" w:rsidP="00F27E44">
            <w:pPr>
              <w:ind w:left="-110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6147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B96147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</w:rPr>
              <w:t>พันบาท</w:t>
            </w:r>
            <w:r w:rsidRPr="00B96147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)</w:t>
            </w:r>
          </w:p>
        </w:tc>
      </w:tr>
      <w:tr w:rsidR="00F27E44" w:rsidRPr="00F27E44" w14:paraId="5628BD7F" w14:textId="77777777" w:rsidTr="00F04BEE">
        <w:trPr>
          <w:trHeight w:val="20"/>
        </w:trPr>
        <w:tc>
          <w:tcPr>
            <w:tcW w:w="3420" w:type="dxa"/>
            <w:vAlign w:val="bottom"/>
          </w:tcPr>
          <w:p w14:paraId="4C7A98C1" w14:textId="77777777" w:rsidR="00F27E44" w:rsidRPr="00F27E44" w:rsidRDefault="00F27E44" w:rsidP="00F27E44">
            <w:pPr>
              <w:jc w:val="both"/>
              <w:rPr>
                <w:rFonts w:ascii="Angsana New" w:hAnsi="Angsana New"/>
                <w:sz w:val="24"/>
                <w:szCs w:val="24"/>
              </w:rPr>
            </w:pPr>
            <w:r w:rsidRPr="00F27E44">
              <w:rPr>
                <w:rFonts w:ascii="Angsana New" w:hAnsi="Angsana New" w:hint="cs"/>
                <w:sz w:val="24"/>
                <w:szCs w:val="24"/>
                <w:cs/>
              </w:rPr>
              <w:t>ณ วันที่</w:t>
            </w:r>
            <w:r w:rsidRPr="00F27E44">
              <w:rPr>
                <w:rFonts w:ascii="Angsana New" w:hAnsi="Angsana New" w:hint="cs"/>
                <w:sz w:val="24"/>
                <w:szCs w:val="24"/>
              </w:rPr>
              <w:t xml:space="preserve"> 1</w:t>
            </w:r>
            <w:r w:rsidRPr="00F27E44">
              <w:rPr>
                <w:rFonts w:ascii="Angsana New" w:hAnsi="Angsana New" w:hint="cs"/>
                <w:sz w:val="24"/>
                <w:szCs w:val="24"/>
                <w:cs/>
              </w:rPr>
              <w:t xml:space="preserve"> มกราคม </w:t>
            </w:r>
            <w:r w:rsidRPr="00F27E44">
              <w:rPr>
                <w:rFonts w:ascii="Angsana New" w:hAnsi="Angsana New" w:hint="cs"/>
                <w:sz w:val="24"/>
                <w:szCs w:val="24"/>
              </w:rPr>
              <w:t>2563 -</w:t>
            </w:r>
            <w:r w:rsidRPr="00F27E44">
              <w:rPr>
                <w:rFonts w:ascii="Angsana New" w:hAnsi="Angsana New" w:hint="cs"/>
                <w:sz w:val="24"/>
                <w:szCs w:val="24"/>
                <w:cs/>
              </w:rPr>
              <w:t xml:space="preserve"> ปรับปรุงใหม่</w:t>
            </w:r>
            <w:r w:rsidRPr="00F27E44">
              <w:rPr>
                <w:rFonts w:ascii="Angsana New" w:hAnsi="Angsana New" w:hint="cs"/>
                <w:sz w:val="24"/>
                <w:szCs w:val="24"/>
              </w:rPr>
              <w:t xml:space="preserve"> </w:t>
            </w:r>
          </w:p>
          <w:p w14:paraId="1643084C" w14:textId="77777777" w:rsidR="00F27E44" w:rsidRPr="00F27E44" w:rsidRDefault="00F27E44" w:rsidP="00F27E44">
            <w:pPr>
              <w:ind w:left="165" w:hanging="165"/>
              <w:rPr>
                <w:rFonts w:ascii="Angsana New" w:hAnsi="Angsana New"/>
                <w:sz w:val="24"/>
                <w:szCs w:val="24"/>
                <w:cs/>
              </w:rPr>
            </w:pPr>
            <w:r w:rsidRPr="00F27E44">
              <w:rPr>
                <w:rFonts w:ascii="Angsana New" w:hAnsi="Angsana New" w:hint="cs"/>
                <w:sz w:val="24"/>
                <w:szCs w:val="24"/>
              </w:rPr>
              <w:t>(</w:t>
            </w:r>
            <w:r w:rsidRPr="00F27E44">
              <w:rPr>
                <w:rFonts w:ascii="Angsana New" w:hAnsi="Angsana New" w:hint="cs"/>
                <w:sz w:val="24"/>
                <w:szCs w:val="24"/>
                <w:cs/>
              </w:rPr>
              <w:t>ดูหมายเหตุข้อ</w:t>
            </w:r>
            <w:r w:rsidRPr="00F27E44">
              <w:rPr>
                <w:rFonts w:ascii="Angsana New" w:hAnsi="Angsana New" w:hint="cs"/>
                <w:sz w:val="24"/>
                <w:szCs w:val="24"/>
              </w:rPr>
              <w:t xml:space="preserve"> 3</w:t>
            </w:r>
            <w:r w:rsidRPr="00F27E44">
              <w:rPr>
                <w:rFonts w:ascii="Angsana New" w:hAnsi="Angsana New" w:hint="cs"/>
                <w:sz w:val="24"/>
                <w:szCs w:val="24"/>
                <w:cs/>
              </w:rPr>
              <w:t>(ก.</w:t>
            </w:r>
            <w:r w:rsidRPr="00F27E44">
              <w:rPr>
                <w:rFonts w:ascii="Angsana New" w:hAnsi="Angsana New"/>
                <w:sz w:val="24"/>
                <w:szCs w:val="24"/>
              </w:rPr>
              <w:t>2</w:t>
            </w:r>
            <w:r w:rsidRPr="00F27E44">
              <w:rPr>
                <w:rFonts w:ascii="Angsana New" w:hAnsi="Angsana New" w:hint="cs"/>
                <w:sz w:val="24"/>
                <w:szCs w:val="24"/>
                <w:cs/>
              </w:rPr>
              <w:t>)</w:t>
            </w:r>
            <w:r w:rsidRPr="00F27E44">
              <w:rPr>
                <w:rFonts w:ascii="Angsana New" w:hAnsi="Angsana New" w:hint="cs"/>
                <w:sz w:val="24"/>
                <w:szCs w:val="24"/>
              </w:rPr>
              <w:t xml:space="preserve">) </w:t>
            </w:r>
          </w:p>
        </w:tc>
        <w:tc>
          <w:tcPr>
            <w:tcW w:w="1253" w:type="dxa"/>
          </w:tcPr>
          <w:p w14:paraId="6943242C" w14:textId="77777777" w:rsidR="00F27E44" w:rsidRDefault="00F27E44" w:rsidP="00F27E44">
            <w:pPr>
              <w:ind w:left="-95"/>
              <w:jc w:val="right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  <w:p w14:paraId="24A1F978" w14:textId="1F1B2A1F" w:rsidR="00014767" w:rsidRPr="00F27E44" w:rsidRDefault="00014767" w:rsidP="00F27E44">
            <w:pPr>
              <w:ind w:left="-95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SA"/>
              </w:rPr>
              <w:t>16,852</w:t>
            </w:r>
          </w:p>
        </w:tc>
        <w:tc>
          <w:tcPr>
            <w:tcW w:w="270" w:type="dxa"/>
          </w:tcPr>
          <w:p w14:paraId="74EC2A5C" w14:textId="77777777" w:rsidR="00F27E44" w:rsidRPr="00F27E44" w:rsidRDefault="00F27E44" w:rsidP="00F27E44">
            <w:pPr>
              <w:ind w:left="-95" w:right="-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1B2463F9" w14:textId="77777777" w:rsidR="00F27E44" w:rsidRDefault="00F27E44" w:rsidP="00F27E44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3220D5A" w14:textId="508EA3E4" w:rsidR="00515B3B" w:rsidRPr="00F27E44" w:rsidRDefault="00515B3B" w:rsidP="00F27E44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17,307</w:t>
            </w:r>
          </w:p>
        </w:tc>
        <w:tc>
          <w:tcPr>
            <w:tcW w:w="270" w:type="dxa"/>
          </w:tcPr>
          <w:p w14:paraId="6C66E7F8" w14:textId="77777777" w:rsidR="00F27E44" w:rsidRPr="00F27E44" w:rsidRDefault="00F27E44" w:rsidP="00F27E44">
            <w:pPr>
              <w:ind w:left="-129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254401C1" w14:textId="77777777" w:rsidR="00F27E44" w:rsidRDefault="00F27E44" w:rsidP="00F27E44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2DE10BA" w14:textId="3AC2C79E" w:rsidR="00515B3B" w:rsidRPr="00F27E44" w:rsidRDefault="00515B3B" w:rsidP="00F27E44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17,394</w:t>
            </w:r>
          </w:p>
        </w:tc>
        <w:tc>
          <w:tcPr>
            <w:tcW w:w="270" w:type="dxa"/>
            <w:vAlign w:val="bottom"/>
          </w:tcPr>
          <w:p w14:paraId="5C347E52" w14:textId="77777777" w:rsidR="00F27E44" w:rsidRPr="00F27E44" w:rsidRDefault="00F27E44" w:rsidP="00F27E44">
            <w:pPr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64DEE5F4" w14:textId="7C0D65B4" w:rsidR="00F27E44" w:rsidRPr="00F27E44" w:rsidRDefault="00515B3B" w:rsidP="00F27E44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51,553</w:t>
            </w:r>
          </w:p>
        </w:tc>
      </w:tr>
      <w:tr w:rsidR="00F27E44" w:rsidRPr="00F27E44" w14:paraId="599818E1" w14:textId="77777777" w:rsidTr="00F04BEE">
        <w:trPr>
          <w:trHeight w:val="20"/>
        </w:trPr>
        <w:tc>
          <w:tcPr>
            <w:tcW w:w="3420" w:type="dxa"/>
            <w:vAlign w:val="bottom"/>
          </w:tcPr>
          <w:p w14:paraId="73FA94A3" w14:textId="77777777" w:rsidR="00F27E44" w:rsidRPr="00F27E44" w:rsidRDefault="00F27E44" w:rsidP="00F27E44">
            <w:pPr>
              <w:ind w:left="165" w:hanging="165"/>
              <w:rPr>
                <w:rFonts w:ascii="Angsana New" w:hAnsi="Angsana New"/>
                <w:sz w:val="24"/>
                <w:szCs w:val="24"/>
                <w:cs/>
              </w:rPr>
            </w:pPr>
            <w:r w:rsidRPr="00F27E44">
              <w:rPr>
                <w:rFonts w:ascii="Angsana New" w:hAnsi="Angsana New" w:hint="cs"/>
                <w:sz w:val="24"/>
                <w:szCs w:val="24"/>
                <w:cs/>
              </w:rPr>
              <w:t>การวัดมูลค่าใหม่สุทธิของค่าเผื่อผลขาดทุน</w:t>
            </w:r>
          </w:p>
        </w:tc>
        <w:tc>
          <w:tcPr>
            <w:tcW w:w="1253" w:type="dxa"/>
          </w:tcPr>
          <w:p w14:paraId="6F2539CE" w14:textId="3F22301E" w:rsidR="00F27E44" w:rsidRPr="00F27E44" w:rsidRDefault="00014767" w:rsidP="00F27E44">
            <w:pPr>
              <w:ind w:left="-95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SA"/>
              </w:rPr>
              <w:t>8,200</w:t>
            </w:r>
          </w:p>
        </w:tc>
        <w:tc>
          <w:tcPr>
            <w:tcW w:w="270" w:type="dxa"/>
          </w:tcPr>
          <w:p w14:paraId="02279923" w14:textId="77777777" w:rsidR="00F27E44" w:rsidRPr="00F27E44" w:rsidRDefault="00F27E44" w:rsidP="00F27E44">
            <w:pPr>
              <w:ind w:left="-95" w:right="-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442A8C96" w14:textId="4A42B0A0" w:rsidR="00F27E44" w:rsidRPr="00F27E44" w:rsidRDefault="00515B3B" w:rsidP="00F27E44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(9,094)</w:t>
            </w:r>
          </w:p>
        </w:tc>
        <w:tc>
          <w:tcPr>
            <w:tcW w:w="270" w:type="dxa"/>
          </w:tcPr>
          <w:p w14:paraId="2F602B2A" w14:textId="77777777" w:rsidR="00F27E44" w:rsidRPr="00F27E44" w:rsidRDefault="00F27E44" w:rsidP="00F27E44">
            <w:pPr>
              <w:ind w:left="-129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1764BE7B" w14:textId="6EF42345" w:rsidR="00F27E44" w:rsidRPr="00F27E44" w:rsidRDefault="00515B3B" w:rsidP="00F27E44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3,709</w:t>
            </w:r>
          </w:p>
        </w:tc>
        <w:tc>
          <w:tcPr>
            <w:tcW w:w="270" w:type="dxa"/>
            <w:vAlign w:val="bottom"/>
          </w:tcPr>
          <w:p w14:paraId="0EEC2E75" w14:textId="77777777" w:rsidR="00F27E44" w:rsidRPr="00F27E44" w:rsidRDefault="00F27E44" w:rsidP="00F27E44">
            <w:pPr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15BEF3B5" w14:textId="39B8B4A8" w:rsidR="00F27E44" w:rsidRPr="00F27E44" w:rsidRDefault="00515B3B" w:rsidP="00F27E44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2,81</w:t>
            </w:r>
            <w:r w:rsidR="003C1D90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</w:tr>
      <w:tr w:rsidR="00F27E44" w:rsidRPr="00F27E44" w14:paraId="7EC5DAD7" w14:textId="77777777" w:rsidTr="00F04BEE">
        <w:trPr>
          <w:trHeight w:val="20"/>
        </w:trPr>
        <w:tc>
          <w:tcPr>
            <w:tcW w:w="3420" w:type="dxa"/>
            <w:vAlign w:val="bottom"/>
            <w:hideMark/>
          </w:tcPr>
          <w:p w14:paraId="3AFF5D6F" w14:textId="77777777" w:rsidR="00F27E44" w:rsidRPr="00F27E44" w:rsidRDefault="00F27E44" w:rsidP="00F27E44">
            <w:pPr>
              <w:ind w:right="-111"/>
              <w:jc w:val="both"/>
              <w:rPr>
                <w:rFonts w:ascii="Angsana New" w:hAnsi="Angsana New"/>
                <w:sz w:val="24"/>
                <w:szCs w:val="24"/>
              </w:rPr>
            </w:pPr>
            <w:r w:rsidRPr="00F27E44">
              <w:rPr>
                <w:rFonts w:ascii="Angsana New" w:hAnsi="Angsana New" w:hint="cs"/>
                <w:sz w:val="24"/>
                <w:szCs w:val="24"/>
                <w:cs/>
              </w:rPr>
              <w:t>โอนไปยังผลขาดทุนด้านเครดิตที่คาดว่าจะ</w:t>
            </w:r>
          </w:p>
          <w:p w14:paraId="71B0422A" w14:textId="7FB00DF6" w:rsidR="00F27E44" w:rsidRPr="00F27E44" w:rsidRDefault="00F27E44" w:rsidP="00F27E44">
            <w:pPr>
              <w:ind w:right="-11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F27E44">
              <w:rPr>
                <w:rFonts w:ascii="Angsana New" w:hAnsi="Angsana New" w:hint="cs"/>
                <w:sz w:val="24"/>
                <w:szCs w:val="24"/>
              </w:rPr>
              <w:t xml:space="preserve">   </w:t>
            </w:r>
            <w:r w:rsidRPr="00F27E44">
              <w:rPr>
                <w:rFonts w:ascii="Angsana New" w:hAnsi="Angsana New" w:hint="cs"/>
                <w:sz w:val="24"/>
                <w:szCs w:val="24"/>
                <w:cs/>
              </w:rPr>
              <w:t>เกิดขึ้นตลอดอายุ</w:t>
            </w:r>
            <w:r w:rsidRPr="00F27E44">
              <w:rPr>
                <w:rFonts w:ascii="Angsana New" w:hAnsi="Angsana New" w:hint="cs"/>
                <w:sz w:val="24"/>
                <w:szCs w:val="24"/>
              </w:rPr>
              <w:t xml:space="preserve"> </w:t>
            </w:r>
            <w:r w:rsidR="00C36BE9">
              <w:rPr>
                <w:rFonts w:ascii="Angsana New" w:hAnsi="Angsana New"/>
                <w:sz w:val="24"/>
                <w:szCs w:val="24"/>
              </w:rPr>
              <w:t>-</w:t>
            </w:r>
            <w:r w:rsidRPr="00F27E44">
              <w:rPr>
                <w:rFonts w:ascii="Angsana New" w:hAnsi="Angsana New" w:hint="cs"/>
                <w:sz w:val="24"/>
                <w:szCs w:val="24"/>
              </w:rPr>
              <w:t xml:space="preserve"> </w:t>
            </w:r>
            <w:r w:rsidRPr="00F27E44">
              <w:rPr>
                <w:rFonts w:ascii="Angsana New" w:hAnsi="Angsana New" w:hint="cs"/>
                <w:sz w:val="24"/>
                <w:szCs w:val="24"/>
                <w:cs/>
              </w:rPr>
              <w:t>ไม่ด้อยค่าด้านเครดิต</w:t>
            </w:r>
          </w:p>
        </w:tc>
        <w:tc>
          <w:tcPr>
            <w:tcW w:w="1253" w:type="dxa"/>
            <w:vAlign w:val="bottom"/>
            <w:hideMark/>
          </w:tcPr>
          <w:p w14:paraId="11E7331B" w14:textId="350BAD6C" w:rsidR="00F27E44" w:rsidRPr="00F27E44" w:rsidRDefault="00F27E44" w:rsidP="00F27E44">
            <w:pPr>
              <w:ind w:left="-95" w:right="-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27E44">
              <w:rPr>
                <w:rFonts w:asciiTheme="majorBidi" w:hAnsiTheme="majorBidi" w:cstheme="majorBidi" w:hint="cs"/>
                <w:sz w:val="24"/>
                <w:szCs w:val="24"/>
              </w:rPr>
              <w:t>(</w:t>
            </w:r>
            <w:r w:rsidR="00014767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Pr="00F27E44">
              <w:rPr>
                <w:rFonts w:asciiTheme="majorBidi" w:hAnsiTheme="majorBidi" w:cstheme="majorBidi" w:hint="cs"/>
                <w:sz w:val="24"/>
                <w:szCs w:val="24"/>
              </w:rPr>
              <w:t>22)</w:t>
            </w:r>
          </w:p>
        </w:tc>
        <w:tc>
          <w:tcPr>
            <w:tcW w:w="270" w:type="dxa"/>
            <w:vAlign w:val="bottom"/>
          </w:tcPr>
          <w:p w14:paraId="6DA0515F" w14:textId="77777777" w:rsidR="00F27E44" w:rsidRPr="00F27E44" w:rsidRDefault="00F27E44" w:rsidP="00F27E44">
            <w:pPr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  <w:hideMark/>
          </w:tcPr>
          <w:p w14:paraId="3A5E9D0D" w14:textId="3E99E1B3" w:rsidR="00F27E44" w:rsidRPr="00F27E44" w:rsidRDefault="00014767" w:rsidP="00F27E44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="00F27E44" w:rsidRPr="00F27E44">
              <w:rPr>
                <w:rFonts w:asciiTheme="majorBidi" w:hAnsiTheme="majorBidi" w:cstheme="majorBidi" w:hint="cs"/>
                <w:sz w:val="24"/>
                <w:szCs w:val="24"/>
              </w:rPr>
              <w:t>22</w:t>
            </w:r>
          </w:p>
        </w:tc>
        <w:tc>
          <w:tcPr>
            <w:tcW w:w="270" w:type="dxa"/>
            <w:vAlign w:val="bottom"/>
          </w:tcPr>
          <w:p w14:paraId="5ABBD928" w14:textId="77777777" w:rsidR="00F27E44" w:rsidRPr="00F27E44" w:rsidRDefault="00F27E44" w:rsidP="00F27E44">
            <w:pPr>
              <w:ind w:left="-129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  <w:hideMark/>
          </w:tcPr>
          <w:p w14:paraId="7386C0C6" w14:textId="77777777" w:rsidR="00F27E44" w:rsidRPr="00F27E44" w:rsidRDefault="00F27E44" w:rsidP="006D00B7">
            <w:pPr>
              <w:pStyle w:val="numbernegative"/>
              <w:tabs>
                <w:tab w:val="decimal" w:pos="753"/>
              </w:tabs>
              <w:spacing w:line="380" w:lineRule="exact"/>
              <w:ind w:right="-13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F27E44">
              <w:rPr>
                <w:rFonts w:asciiTheme="majorBidi" w:hAnsiTheme="majorBidi" w:cstheme="majorBidi" w:hint="cs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139E65B1" w14:textId="77777777" w:rsidR="00F27E44" w:rsidRPr="00F27E44" w:rsidRDefault="00F27E44" w:rsidP="00F27E44">
            <w:pPr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  <w:hideMark/>
          </w:tcPr>
          <w:p w14:paraId="3EAFF139" w14:textId="77777777" w:rsidR="00F27E44" w:rsidRPr="00F27E44" w:rsidRDefault="00F27E44" w:rsidP="006D00B7">
            <w:pPr>
              <w:pStyle w:val="numbernegative"/>
              <w:tabs>
                <w:tab w:val="decimal" w:pos="753"/>
              </w:tabs>
              <w:spacing w:line="380" w:lineRule="exact"/>
              <w:ind w:right="-13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F27E44">
              <w:rPr>
                <w:rFonts w:asciiTheme="majorBidi" w:hAnsiTheme="majorBidi" w:cstheme="majorBidi" w:hint="cs"/>
                <w:sz w:val="24"/>
                <w:szCs w:val="24"/>
              </w:rPr>
              <w:t>-</w:t>
            </w:r>
          </w:p>
        </w:tc>
      </w:tr>
      <w:tr w:rsidR="00F27E44" w:rsidRPr="00F27E44" w14:paraId="753FDD1C" w14:textId="77777777" w:rsidTr="00F04BEE">
        <w:trPr>
          <w:trHeight w:val="20"/>
        </w:trPr>
        <w:tc>
          <w:tcPr>
            <w:tcW w:w="3420" w:type="dxa"/>
            <w:vAlign w:val="bottom"/>
            <w:hideMark/>
          </w:tcPr>
          <w:p w14:paraId="076960B9" w14:textId="77777777" w:rsidR="00F27E44" w:rsidRPr="00F27E44" w:rsidRDefault="00F27E44" w:rsidP="00F27E44">
            <w:pPr>
              <w:ind w:right="-111"/>
              <w:jc w:val="both"/>
              <w:rPr>
                <w:rFonts w:ascii="Angsana New" w:hAnsi="Angsana New"/>
                <w:sz w:val="24"/>
                <w:szCs w:val="24"/>
              </w:rPr>
            </w:pPr>
            <w:r w:rsidRPr="00F27E44">
              <w:rPr>
                <w:rFonts w:ascii="Angsana New" w:hAnsi="Angsana New" w:hint="cs"/>
                <w:sz w:val="24"/>
                <w:szCs w:val="24"/>
                <w:cs/>
              </w:rPr>
              <w:t>โอนไปยังผลขาดทุนด้านเครดิตที่คาดว่าจะ</w:t>
            </w:r>
          </w:p>
          <w:p w14:paraId="70B03AFF" w14:textId="4D85B761" w:rsidR="00F27E44" w:rsidRPr="00F27E44" w:rsidRDefault="00F27E44" w:rsidP="00F27E44">
            <w:pPr>
              <w:ind w:right="-11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F27E44">
              <w:rPr>
                <w:rFonts w:ascii="Angsana New" w:hAnsi="Angsana New" w:hint="cs"/>
                <w:sz w:val="24"/>
                <w:szCs w:val="24"/>
              </w:rPr>
              <w:t xml:space="preserve">   </w:t>
            </w:r>
            <w:r w:rsidRPr="00F27E44">
              <w:rPr>
                <w:rFonts w:ascii="Angsana New" w:hAnsi="Angsana New" w:hint="cs"/>
                <w:sz w:val="24"/>
                <w:szCs w:val="24"/>
                <w:cs/>
              </w:rPr>
              <w:t>เกิดขึ้นตลอดอายุ</w:t>
            </w:r>
            <w:r w:rsidRPr="00F27E44">
              <w:rPr>
                <w:rFonts w:ascii="Angsana New" w:hAnsi="Angsana New" w:hint="cs"/>
                <w:sz w:val="24"/>
                <w:szCs w:val="24"/>
              </w:rPr>
              <w:t xml:space="preserve"> </w:t>
            </w:r>
            <w:r w:rsidR="00C36BE9">
              <w:rPr>
                <w:rFonts w:ascii="Angsana New" w:hAnsi="Angsana New"/>
                <w:sz w:val="24"/>
                <w:szCs w:val="24"/>
              </w:rPr>
              <w:t>-</w:t>
            </w:r>
            <w:r w:rsidRPr="00F27E44">
              <w:rPr>
                <w:rFonts w:ascii="Angsana New" w:hAnsi="Angsana New" w:hint="cs"/>
                <w:sz w:val="24"/>
                <w:szCs w:val="24"/>
              </w:rPr>
              <w:t xml:space="preserve"> </w:t>
            </w:r>
            <w:r w:rsidRPr="00F27E44">
              <w:rPr>
                <w:rFonts w:ascii="Angsana New" w:hAnsi="Angsana New" w:hint="cs"/>
                <w:sz w:val="24"/>
                <w:szCs w:val="24"/>
                <w:cs/>
              </w:rPr>
              <w:t>ด้อยค่าด้านเครดิต</w:t>
            </w:r>
          </w:p>
        </w:tc>
        <w:tc>
          <w:tcPr>
            <w:tcW w:w="1253" w:type="dxa"/>
            <w:vAlign w:val="bottom"/>
            <w:hideMark/>
          </w:tcPr>
          <w:p w14:paraId="33D445C5" w14:textId="2169D41C" w:rsidR="00F27E44" w:rsidRPr="00F27E44" w:rsidRDefault="00F27E44" w:rsidP="00197B80">
            <w:pPr>
              <w:ind w:left="-95" w:right="-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27E44">
              <w:rPr>
                <w:rFonts w:asciiTheme="majorBidi" w:hAnsiTheme="majorBidi" w:cstheme="majorBidi" w:hint="cs"/>
                <w:sz w:val="24"/>
                <w:szCs w:val="24"/>
              </w:rPr>
              <w:t>(</w:t>
            </w:r>
            <w:r w:rsidR="00014767">
              <w:rPr>
                <w:rFonts w:asciiTheme="majorBidi" w:hAnsiTheme="majorBidi" w:cstheme="majorBidi"/>
                <w:sz w:val="24"/>
                <w:szCs w:val="24"/>
              </w:rPr>
              <w:t>1,</w:t>
            </w:r>
            <w:r w:rsidRPr="00F27E44">
              <w:rPr>
                <w:rFonts w:asciiTheme="majorBidi" w:hAnsiTheme="majorBidi" w:cstheme="majorBidi" w:hint="cs"/>
                <w:sz w:val="24"/>
                <w:szCs w:val="24"/>
              </w:rPr>
              <w:t>3</w:t>
            </w:r>
            <w:r w:rsidR="00014767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Pr="00F27E44">
              <w:rPr>
                <w:rFonts w:asciiTheme="majorBidi" w:hAnsiTheme="majorBidi" w:cstheme="majorBidi" w:hint="cs"/>
                <w:sz w:val="24"/>
                <w:szCs w:val="24"/>
              </w:rPr>
              <w:t>)</w:t>
            </w:r>
          </w:p>
        </w:tc>
        <w:tc>
          <w:tcPr>
            <w:tcW w:w="270" w:type="dxa"/>
            <w:vAlign w:val="bottom"/>
          </w:tcPr>
          <w:p w14:paraId="7185573A" w14:textId="77777777" w:rsidR="00F27E44" w:rsidRPr="00F27E44" w:rsidRDefault="00F27E44" w:rsidP="00F27E44">
            <w:pPr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  <w:hideMark/>
          </w:tcPr>
          <w:p w14:paraId="237042E9" w14:textId="63BC5D3E" w:rsidR="00F27E44" w:rsidRPr="00F27E44" w:rsidRDefault="00515B3B" w:rsidP="00F27E44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(246)</w:t>
            </w:r>
          </w:p>
        </w:tc>
        <w:tc>
          <w:tcPr>
            <w:tcW w:w="270" w:type="dxa"/>
            <w:vAlign w:val="bottom"/>
          </w:tcPr>
          <w:p w14:paraId="24C39B6B" w14:textId="77777777" w:rsidR="00F27E44" w:rsidRPr="00F27E44" w:rsidRDefault="00F27E44" w:rsidP="00F27E44">
            <w:pPr>
              <w:ind w:left="-129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  <w:hideMark/>
          </w:tcPr>
          <w:p w14:paraId="7F2E293D" w14:textId="4D6D664B" w:rsidR="00F27E44" w:rsidRPr="00F27E44" w:rsidRDefault="00F27E44" w:rsidP="00F27E44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27E44">
              <w:rPr>
                <w:rFonts w:asciiTheme="majorBidi" w:hAnsiTheme="majorBidi" w:cstheme="majorBidi" w:hint="cs"/>
                <w:sz w:val="24"/>
                <w:szCs w:val="24"/>
              </w:rPr>
              <w:t>1</w:t>
            </w:r>
            <w:r w:rsidR="00515B3B">
              <w:rPr>
                <w:rFonts w:asciiTheme="majorBidi" w:hAnsiTheme="majorBidi" w:cstheme="majorBidi"/>
                <w:sz w:val="24"/>
                <w:szCs w:val="24"/>
              </w:rPr>
              <w:t>,577</w:t>
            </w:r>
          </w:p>
        </w:tc>
        <w:tc>
          <w:tcPr>
            <w:tcW w:w="270" w:type="dxa"/>
            <w:vAlign w:val="bottom"/>
          </w:tcPr>
          <w:p w14:paraId="28F11368" w14:textId="77777777" w:rsidR="00F27E44" w:rsidRPr="00F27E44" w:rsidRDefault="00F27E44" w:rsidP="00F27E44">
            <w:pPr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  <w:hideMark/>
          </w:tcPr>
          <w:p w14:paraId="43823534" w14:textId="77777777" w:rsidR="00F27E44" w:rsidRPr="00F27E44" w:rsidRDefault="00F27E44" w:rsidP="006D00B7">
            <w:pPr>
              <w:pStyle w:val="numbernegative"/>
              <w:tabs>
                <w:tab w:val="decimal" w:pos="753"/>
              </w:tabs>
              <w:spacing w:line="380" w:lineRule="exact"/>
              <w:ind w:right="-13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F27E44">
              <w:rPr>
                <w:rFonts w:asciiTheme="majorBidi" w:hAnsiTheme="majorBidi" w:cstheme="majorBidi" w:hint="cs"/>
                <w:sz w:val="24"/>
                <w:szCs w:val="24"/>
              </w:rPr>
              <w:t>-</w:t>
            </w:r>
          </w:p>
        </w:tc>
      </w:tr>
      <w:tr w:rsidR="00F27E44" w:rsidRPr="00F27E44" w14:paraId="4A9AC520" w14:textId="77777777" w:rsidTr="00F04BEE">
        <w:trPr>
          <w:trHeight w:val="20"/>
        </w:trPr>
        <w:tc>
          <w:tcPr>
            <w:tcW w:w="3420" w:type="dxa"/>
            <w:vAlign w:val="bottom"/>
            <w:hideMark/>
          </w:tcPr>
          <w:p w14:paraId="2E12777B" w14:textId="77777777" w:rsidR="00F27E44" w:rsidRPr="00F27E44" w:rsidRDefault="00F27E44" w:rsidP="00F27E44">
            <w:pPr>
              <w:ind w:right="-11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F27E44">
              <w:rPr>
                <w:rFonts w:ascii="Angsana New" w:hAnsi="Angsana New" w:hint="cs"/>
                <w:sz w:val="24"/>
                <w:szCs w:val="24"/>
                <w:cs/>
              </w:rPr>
              <w:t>สินทรัพย์ทางการเงินที่ชำระคืน</w:t>
            </w:r>
            <w:r w:rsidRPr="00F27E44">
              <w:rPr>
                <w:rFonts w:ascii="Angsana New" w:hAnsi="Angsana New"/>
                <w:sz w:val="24"/>
                <w:szCs w:val="24"/>
              </w:rPr>
              <w:t>/</w:t>
            </w:r>
            <w:r w:rsidRPr="00F27E44">
              <w:rPr>
                <w:rFonts w:ascii="Angsana New" w:hAnsi="Angsana New" w:hint="cs"/>
                <w:sz w:val="24"/>
                <w:szCs w:val="24"/>
                <w:cs/>
              </w:rPr>
              <w:t>ตัดรายการ</w:t>
            </w:r>
            <w:r w:rsidRPr="00F27E44">
              <w:rPr>
                <w:rFonts w:ascii="Angsana New" w:hAnsi="Angsana New" w:hint="cs"/>
                <w:sz w:val="24"/>
                <w:szCs w:val="24"/>
              </w:rPr>
              <w:t xml:space="preserve"> </w:t>
            </w:r>
          </w:p>
        </w:tc>
        <w:tc>
          <w:tcPr>
            <w:tcW w:w="1253" w:type="dxa"/>
            <w:vAlign w:val="bottom"/>
            <w:hideMark/>
          </w:tcPr>
          <w:p w14:paraId="157E6A5A" w14:textId="2E5D883C" w:rsidR="00F27E44" w:rsidRPr="00F27E44" w:rsidRDefault="00F27E44" w:rsidP="00F27E44">
            <w:pPr>
              <w:ind w:left="-95" w:right="-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27E44">
              <w:rPr>
                <w:rFonts w:asciiTheme="majorBidi" w:hAnsiTheme="majorBidi" w:cstheme="majorBidi" w:hint="cs"/>
                <w:sz w:val="24"/>
                <w:szCs w:val="24"/>
              </w:rPr>
              <w:t>(2</w:t>
            </w:r>
            <w:r w:rsidR="00014767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Pr="00F27E44">
              <w:rPr>
                <w:rFonts w:asciiTheme="majorBidi" w:hAnsiTheme="majorBidi" w:cstheme="majorBidi" w:hint="cs"/>
                <w:sz w:val="24"/>
                <w:szCs w:val="24"/>
              </w:rPr>
              <w:t>,</w:t>
            </w:r>
            <w:r w:rsidR="00014767">
              <w:rPr>
                <w:rFonts w:asciiTheme="majorBidi" w:hAnsiTheme="majorBidi" w:cstheme="majorBidi"/>
                <w:sz w:val="24"/>
                <w:szCs w:val="24"/>
              </w:rPr>
              <w:t>911</w:t>
            </w:r>
            <w:r w:rsidRPr="00F27E44">
              <w:rPr>
                <w:rFonts w:asciiTheme="majorBidi" w:hAnsiTheme="majorBidi" w:cstheme="majorBidi" w:hint="cs"/>
                <w:sz w:val="24"/>
                <w:szCs w:val="24"/>
              </w:rPr>
              <w:t>)</w:t>
            </w:r>
          </w:p>
        </w:tc>
        <w:tc>
          <w:tcPr>
            <w:tcW w:w="270" w:type="dxa"/>
            <w:vAlign w:val="bottom"/>
          </w:tcPr>
          <w:p w14:paraId="2DC2A8CE" w14:textId="77777777" w:rsidR="00F27E44" w:rsidRPr="00F27E44" w:rsidRDefault="00F27E44" w:rsidP="00F27E44">
            <w:pPr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  <w:hideMark/>
          </w:tcPr>
          <w:p w14:paraId="1FD2C3D3" w14:textId="786A2AC1" w:rsidR="00F27E44" w:rsidRPr="00F27E44" w:rsidRDefault="00F27E44" w:rsidP="00F27E44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27E44">
              <w:rPr>
                <w:rFonts w:asciiTheme="majorBidi" w:hAnsiTheme="majorBidi" w:cstheme="majorBidi" w:hint="cs"/>
                <w:sz w:val="24"/>
                <w:szCs w:val="24"/>
              </w:rPr>
              <w:t>(</w:t>
            </w:r>
            <w:r w:rsidR="00515B3B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Pr="00F27E44">
              <w:rPr>
                <w:rFonts w:asciiTheme="majorBidi" w:hAnsiTheme="majorBidi" w:cstheme="majorBidi" w:hint="cs"/>
                <w:sz w:val="24"/>
                <w:szCs w:val="24"/>
              </w:rPr>
              <w:t>,</w:t>
            </w:r>
            <w:r w:rsidR="00515B3B">
              <w:rPr>
                <w:rFonts w:asciiTheme="majorBidi" w:hAnsiTheme="majorBidi" w:cstheme="majorBidi"/>
                <w:sz w:val="24"/>
                <w:szCs w:val="24"/>
              </w:rPr>
              <w:t>369</w:t>
            </w:r>
            <w:r w:rsidRPr="00F27E44">
              <w:rPr>
                <w:rFonts w:asciiTheme="majorBidi" w:hAnsiTheme="majorBidi" w:cstheme="majorBidi" w:hint="cs"/>
                <w:sz w:val="24"/>
                <w:szCs w:val="24"/>
              </w:rPr>
              <w:t>)</w:t>
            </w:r>
          </w:p>
        </w:tc>
        <w:tc>
          <w:tcPr>
            <w:tcW w:w="270" w:type="dxa"/>
            <w:vAlign w:val="bottom"/>
          </w:tcPr>
          <w:p w14:paraId="73AF3916" w14:textId="77777777" w:rsidR="00F27E44" w:rsidRPr="00F27E44" w:rsidRDefault="00F27E44" w:rsidP="00F27E44">
            <w:pPr>
              <w:ind w:left="-129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  <w:hideMark/>
          </w:tcPr>
          <w:p w14:paraId="242DED1E" w14:textId="3E1BC58F" w:rsidR="00F27E44" w:rsidRPr="00F27E44" w:rsidRDefault="00F27E44" w:rsidP="00F27E44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27E44">
              <w:rPr>
                <w:rFonts w:asciiTheme="majorBidi" w:hAnsiTheme="majorBidi" w:cstheme="majorBidi" w:hint="cs"/>
                <w:sz w:val="24"/>
                <w:szCs w:val="24"/>
              </w:rPr>
              <w:t>(</w:t>
            </w:r>
            <w:r w:rsidR="00515B3B">
              <w:rPr>
                <w:rFonts w:asciiTheme="majorBidi" w:hAnsiTheme="majorBidi" w:cstheme="majorBidi"/>
                <w:sz w:val="24"/>
                <w:szCs w:val="24"/>
              </w:rPr>
              <w:t>16</w:t>
            </w:r>
            <w:r w:rsidRPr="00F27E44">
              <w:rPr>
                <w:rFonts w:asciiTheme="majorBidi" w:hAnsiTheme="majorBidi" w:cstheme="majorBidi" w:hint="cs"/>
                <w:sz w:val="24"/>
                <w:szCs w:val="24"/>
              </w:rPr>
              <w:t>,</w:t>
            </w:r>
            <w:r w:rsidR="00515B3B">
              <w:rPr>
                <w:rFonts w:asciiTheme="majorBidi" w:hAnsiTheme="majorBidi" w:cstheme="majorBidi"/>
                <w:sz w:val="24"/>
                <w:szCs w:val="24"/>
              </w:rPr>
              <w:t>11</w:t>
            </w:r>
            <w:r w:rsidRPr="00F27E44">
              <w:rPr>
                <w:rFonts w:asciiTheme="majorBidi" w:hAnsiTheme="majorBidi" w:cstheme="majorBidi" w:hint="cs"/>
                <w:sz w:val="24"/>
                <w:szCs w:val="24"/>
              </w:rPr>
              <w:t>2)</w:t>
            </w:r>
          </w:p>
        </w:tc>
        <w:tc>
          <w:tcPr>
            <w:tcW w:w="270" w:type="dxa"/>
            <w:vAlign w:val="bottom"/>
          </w:tcPr>
          <w:p w14:paraId="10EE4F93" w14:textId="77777777" w:rsidR="00F27E44" w:rsidRPr="00F27E44" w:rsidRDefault="00F27E44" w:rsidP="00F27E44">
            <w:pPr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  <w:hideMark/>
          </w:tcPr>
          <w:p w14:paraId="216F6C4F" w14:textId="1D761BDD" w:rsidR="00F27E44" w:rsidRPr="00F27E44" w:rsidRDefault="00F27E44" w:rsidP="00F27E44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27E44">
              <w:rPr>
                <w:rFonts w:asciiTheme="majorBidi" w:hAnsiTheme="majorBidi" w:cstheme="majorBidi" w:hint="cs"/>
                <w:sz w:val="24"/>
                <w:szCs w:val="24"/>
              </w:rPr>
              <w:t>(</w:t>
            </w:r>
            <w:r w:rsidR="00515B3B">
              <w:rPr>
                <w:rFonts w:asciiTheme="majorBidi" w:hAnsiTheme="majorBidi" w:cstheme="majorBidi"/>
                <w:sz w:val="24"/>
                <w:szCs w:val="24"/>
              </w:rPr>
              <w:t>48</w:t>
            </w:r>
            <w:r w:rsidRPr="00F27E44">
              <w:rPr>
                <w:rFonts w:asciiTheme="majorBidi" w:hAnsiTheme="majorBidi" w:cstheme="majorBidi" w:hint="cs"/>
                <w:sz w:val="24"/>
                <w:szCs w:val="24"/>
              </w:rPr>
              <w:t>,</w:t>
            </w:r>
            <w:r w:rsidR="00515B3B">
              <w:rPr>
                <w:rFonts w:asciiTheme="majorBidi" w:hAnsiTheme="majorBidi" w:cstheme="majorBidi"/>
                <w:sz w:val="24"/>
                <w:szCs w:val="24"/>
              </w:rPr>
              <w:t>39</w:t>
            </w:r>
            <w:r w:rsidRPr="00F27E44">
              <w:rPr>
                <w:rFonts w:asciiTheme="majorBidi" w:hAnsiTheme="majorBidi" w:cstheme="majorBidi" w:hint="cs"/>
                <w:sz w:val="24"/>
                <w:szCs w:val="24"/>
              </w:rPr>
              <w:t>2)</w:t>
            </w:r>
          </w:p>
        </w:tc>
      </w:tr>
      <w:tr w:rsidR="00F27E44" w:rsidRPr="00F27E44" w14:paraId="3CA6795D" w14:textId="77777777" w:rsidTr="00F04BEE">
        <w:trPr>
          <w:trHeight w:val="20"/>
        </w:trPr>
        <w:tc>
          <w:tcPr>
            <w:tcW w:w="3420" w:type="dxa"/>
            <w:vAlign w:val="bottom"/>
            <w:hideMark/>
          </w:tcPr>
          <w:p w14:paraId="2E893FD5" w14:textId="77777777" w:rsidR="00F27E44" w:rsidRPr="00F27E44" w:rsidRDefault="00F27E44" w:rsidP="00F27E44">
            <w:pPr>
              <w:ind w:right="-11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F27E44">
              <w:rPr>
                <w:rFonts w:ascii="Angsana New" w:hAnsi="Angsana New" w:hint="cs"/>
                <w:sz w:val="24"/>
                <w:szCs w:val="24"/>
                <w:cs/>
              </w:rPr>
              <w:t>สินทรัพย์ทางการเงินใหม่ที่ได้มา</w:t>
            </w:r>
            <w:r w:rsidRPr="00F27E44">
              <w:rPr>
                <w:rFonts w:ascii="Angsana New" w:hAnsi="Angsana New" w:hint="cs"/>
                <w:sz w:val="24"/>
                <w:szCs w:val="24"/>
              </w:rPr>
              <w:t xml:space="preserve"> 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26294BC" w14:textId="51EB8D64" w:rsidR="00F27E44" w:rsidRPr="00F27E44" w:rsidRDefault="00F27E44" w:rsidP="00F27E44">
            <w:pPr>
              <w:ind w:left="-9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27E44">
              <w:rPr>
                <w:rFonts w:asciiTheme="majorBidi" w:hAnsiTheme="majorBidi" w:cstheme="majorBidi" w:hint="cs"/>
                <w:sz w:val="24"/>
                <w:szCs w:val="24"/>
              </w:rPr>
              <w:t>1</w:t>
            </w:r>
            <w:r w:rsidR="00014767">
              <w:rPr>
                <w:rFonts w:asciiTheme="majorBidi" w:hAnsiTheme="majorBidi" w:cstheme="majorBidi"/>
                <w:sz w:val="24"/>
                <w:szCs w:val="24"/>
              </w:rPr>
              <w:t>5,418</w:t>
            </w:r>
          </w:p>
        </w:tc>
        <w:tc>
          <w:tcPr>
            <w:tcW w:w="270" w:type="dxa"/>
          </w:tcPr>
          <w:p w14:paraId="7AF0DFA3" w14:textId="77777777" w:rsidR="00F27E44" w:rsidRPr="00F27E44" w:rsidRDefault="00F27E44" w:rsidP="00F27E44">
            <w:pPr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5C06D46" w14:textId="3189A051" w:rsidR="00F27E44" w:rsidRPr="00F27E44" w:rsidRDefault="00F27E44" w:rsidP="00F27E44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27E44">
              <w:rPr>
                <w:rFonts w:asciiTheme="majorBidi" w:hAnsiTheme="majorBidi" w:cstheme="majorBidi" w:hint="cs"/>
                <w:sz w:val="24"/>
                <w:szCs w:val="24"/>
              </w:rPr>
              <w:t>1</w:t>
            </w:r>
            <w:r w:rsidR="00515B3B">
              <w:rPr>
                <w:rFonts w:asciiTheme="majorBidi" w:hAnsiTheme="majorBidi" w:cstheme="majorBidi"/>
                <w:sz w:val="24"/>
                <w:szCs w:val="24"/>
              </w:rPr>
              <w:t>7,</w:t>
            </w:r>
            <w:r w:rsidRPr="00F27E44">
              <w:rPr>
                <w:rFonts w:asciiTheme="majorBidi" w:hAnsiTheme="majorBidi" w:cstheme="majorBidi" w:hint="cs"/>
                <w:sz w:val="24"/>
                <w:szCs w:val="24"/>
              </w:rPr>
              <w:t>2</w:t>
            </w:r>
            <w:r w:rsidR="00515B3B">
              <w:rPr>
                <w:rFonts w:asciiTheme="majorBidi" w:hAnsiTheme="majorBidi" w:cstheme="majorBidi"/>
                <w:sz w:val="24"/>
                <w:szCs w:val="24"/>
              </w:rPr>
              <w:t>14</w:t>
            </w:r>
          </w:p>
        </w:tc>
        <w:tc>
          <w:tcPr>
            <w:tcW w:w="270" w:type="dxa"/>
          </w:tcPr>
          <w:p w14:paraId="422CD00D" w14:textId="77777777" w:rsidR="00F27E44" w:rsidRPr="00F27E44" w:rsidRDefault="00F27E44" w:rsidP="00F27E44">
            <w:pPr>
              <w:ind w:left="-129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C365059" w14:textId="5DED8B76" w:rsidR="00F27E44" w:rsidRPr="00F27E44" w:rsidRDefault="00515B3B" w:rsidP="00F27E44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19,420</w:t>
            </w:r>
          </w:p>
        </w:tc>
        <w:tc>
          <w:tcPr>
            <w:tcW w:w="270" w:type="dxa"/>
          </w:tcPr>
          <w:p w14:paraId="5AB54710" w14:textId="77777777" w:rsidR="00F27E44" w:rsidRPr="00F27E44" w:rsidRDefault="00F27E44" w:rsidP="00F27E44">
            <w:pPr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7741DC1" w14:textId="63CE6EDC" w:rsidR="00F27E44" w:rsidRPr="00F27E44" w:rsidRDefault="00515B3B" w:rsidP="00F27E44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52,052</w:t>
            </w:r>
          </w:p>
        </w:tc>
      </w:tr>
      <w:tr w:rsidR="00F27E44" w:rsidRPr="00F27E44" w14:paraId="5D4F0CE6" w14:textId="77777777" w:rsidTr="00F04BEE">
        <w:trPr>
          <w:trHeight w:val="20"/>
        </w:trPr>
        <w:tc>
          <w:tcPr>
            <w:tcW w:w="3420" w:type="dxa"/>
            <w:vAlign w:val="bottom"/>
            <w:hideMark/>
          </w:tcPr>
          <w:p w14:paraId="598AAF30" w14:textId="77777777" w:rsidR="00F27E44" w:rsidRPr="00F27E44" w:rsidRDefault="00F27E44" w:rsidP="00F27E44">
            <w:pPr>
              <w:rPr>
                <w:rFonts w:asciiTheme="majorBidi" w:hAnsiTheme="majorBidi" w:cstheme="majorBidi"/>
                <w:sz w:val="24"/>
                <w:szCs w:val="24"/>
                <w:highlight w:val="cyan"/>
              </w:rPr>
            </w:pPr>
            <w:r w:rsidRPr="00F27E44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F27E44">
              <w:rPr>
                <w:rFonts w:asciiTheme="majorBidi" w:hAnsiTheme="majorBidi" w:cstheme="majorBidi" w:hint="cs"/>
                <w:b/>
                <w:bCs/>
                <w:sz w:val="24"/>
                <w:szCs w:val="24"/>
              </w:rPr>
              <w:t xml:space="preserve">31 </w:t>
            </w:r>
            <w:r w:rsidRPr="00F27E44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F27E44">
              <w:rPr>
                <w:rFonts w:asciiTheme="majorBidi" w:hAnsiTheme="majorBidi" w:cstheme="majorBidi" w:hint="cs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386FAC70" w14:textId="1D317DFA" w:rsidR="00F27E44" w:rsidRPr="00674148" w:rsidRDefault="00014767" w:rsidP="00674148">
            <w:pPr>
              <w:ind w:left="-9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ar-SA"/>
              </w:rPr>
            </w:pPr>
            <w:r w:rsidRPr="0067414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13</w:t>
            </w:r>
            <w:r w:rsidR="00F27E44" w:rsidRPr="00674148">
              <w:rPr>
                <w:rFonts w:asciiTheme="majorBidi" w:hAnsiTheme="majorBidi" w:cstheme="majorBidi" w:hint="cs"/>
                <w:b/>
                <w:bCs/>
                <w:sz w:val="24"/>
                <w:szCs w:val="24"/>
              </w:rPr>
              <w:t>,</w:t>
            </w:r>
            <w:r w:rsidRPr="0067414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506</w:t>
            </w:r>
          </w:p>
        </w:tc>
        <w:tc>
          <w:tcPr>
            <w:tcW w:w="270" w:type="dxa"/>
          </w:tcPr>
          <w:p w14:paraId="2F372306" w14:textId="77777777" w:rsidR="00F27E44" w:rsidRPr="00F27E44" w:rsidRDefault="00F27E44" w:rsidP="00F27E44">
            <w:pPr>
              <w:tabs>
                <w:tab w:val="decimal" w:pos="610"/>
              </w:tabs>
              <w:ind w:left="-129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71476AF4" w14:textId="1B3A48A5" w:rsidR="00F27E44" w:rsidRPr="00F27E44" w:rsidRDefault="00515B3B" w:rsidP="00F27E44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18</w:t>
            </w:r>
            <w:r w:rsidR="00F27E44" w:rsidRPr="00F27E44">
              <w:rPr>
                <w:rFonts w:asciiTheme="majorBidi" w:hAnsiTheme="majorBidi" w:cstheme="majorBidi" w:hint="cs"/>
                <w:b/>
                <w:bCs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534</w:t>
            </w:r>
          </w:p>
        </w:tc>
        <w:tc>
          <w:tcPr>
            <w:tcW w:w="270" w:type="dxa"/>
          </w:tcPr>
          <w:p w14:paraId="5BDF014F" w14:textId="77777777" w:rsidR="00F27E44" w:rsidRPr="00F27E44" w:rsidRDefault="00F27E44" w:rsidP="00F27E44">
            <w:pPr>
              <w:tabs>
                <w:tab w:val="decimal" w:pos="641"/>
              </w:tabs>
              <w:ind w:left="-129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1542187B" w14:textId="4E8373AE" w:rsidR="00F27E44" w:rsidRPr="00F27E44" w:rsidRDefault="00F27E44" w:rsidP="00F27E44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27E44">
              <w:rPr>
                <w:rFonts w:asciiTheme="majorBidi" w:hAnsiTheme="majorBidi" w:cstheme="majorBidi" w:hint="cs"/>
                <w:b/>
                <w:bCs/>
                <w:sz w:val="24"/>
                <w:szCs w:val="24"/>
              </w:rPr>
              <w:t>2</w:t>
            </w:r>
            <w:r w:rsidR="00515B3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</w:t>
            </w:r>
            <w:r w:rsidRPr="00F27E44">
              <w:rPr>
                <w:rFonts w:asciiTheme="majorBidi" w:hAnsiTheme="majorBidi" w:cstheme="majorBidi" w:hint="cs"/>
                <w:b/>
                <w:bCs/>
                <w:sz w:val="24"/>
                <w:szCs w:val="24"/>
              </w:rPr>
              <w:t>,</w:t>
            </w:r>
            <w:r w:rsidR="00515B3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988</w:t>
            </w:r>
          </w:p>
        </w:tc>
        <w:tc>
          <w:tcPr>
            <w:tcW w:w="270" w:type="dxa"/>
            <w:vAlign w:val="bottom"/>
          </w:tcPr>
          <w:p w14:paraId="23B1E5ED" w14:textId="77777777" w:rsidR="00F27E44" w:rsidRPr="00F27E44" w:rsidRDefault="00F27E44" w:rsidP="00F27E44">
            <w:pPr>
              <w:tabs>
                <w:tab w:val="decimal" w:pos="641"/>
              </w:tabs>
              <w:ind w:left="-129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7ACE7442" w14:textId="4B5434C7" w:rsidR="00F27E44" w:rsidRPr="00F27E44" w:rsidRDefault="00515B3B" w:rsidP="00F27E44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58</w:t>
            </w:r>
            <w:r w:rsidR="00F27E44" w:rsidRPr="00F27E44">
              <w:rPr>
                <w:rFonts w:asciiTheme="majorBidi" w:hAnsiTheme="majorBidi" w:cstheme="majorBidi" w:hint="cs"/>
                <w:b/>
                <w:bCs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028</w:t>
            </w:r>
          </w:p>
        </w:tc>
      </w:tr>
      <w:tr w:rsidR="00F27E44" w:rsidRPr="00F27E44" w14:paraId="68DBC0AE" w14:textId="77777777" w:rsidTr="00F04BEE">
        <w:trPr>
          <w:trHeight w:val="20"/>
        </w:trPr>
        <w:tc>
          <w:tcPr>
            <w:tcW w:w="3420" w:type="dxa"/>
            <w:vAlign w:val="bottom"/>
          </w:tcPr>
          <w:p w14:paraId="3CAEB663" w14:textId="77777777" w:rsidR="00F27E44" w:rsidRPr="00F27E44" w:rsidRDefault="00F27E44" w:rsidP="00F27E44">
            <w:pPr>
              <w:rPr>
                <w:rFonts w:asciiTheme="majorBidi" w:hAnsiTheme="majorBidi" w:cstheme="majorBidi"/>
                <w:sz w:val="20"/>
                <w:szCs w:val="20"/>
                <w:highlight w:val="cyan"/>
              </w:rPr>
            </w:pPr>
          </w:p>
        </w:tc>
        <w:tc>
          <w:tcPr>
            <w:tcW w:w="1253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597BDD9" w14:textId="77777777" w:rsidR="00F27E44" w:rsidRPr="00F27E44" w:rsidRDefault="00F27E44" w:rsidP="00F27E44">
            <w:pPr>
              <w:tabs>
                <w:tab w:val="decimal" w:pos="610"/>
              </w:tabs>
              <w:ind w:left="-129" w:right="-2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</w:tcPr>
          <w:p w14:paraId="795AE50D" w14:textId="77777777" w:rsidR="00F27E44" w:rsidRPr="00F27E44" w:rsidRDefault="00F27E44" w:rsidP="00F27E44">
            <w:pPr>
              <w:tabs>
                <w:tab w:val="decimal" w:pos="610"/>
              </w:tabs>
              <w:ind w:left="-129" w:right="-86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2F121EE8" w14:textId="77777777" w:rsidR="00F27E44" w:rsidRPr="00F27E44" w:rsidRDefault="00F27E44" w:rsidP="00F27E44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</w:tcPr>
          <w:p w14:paraId="6538756F" w14:textId="77777777" w:rsidR="00F27E44" w:rsidRPr="00F27E44" w:rsidRDefault="00F27E44" w:rsidP="00F27E44">
            <w:pPr>
              <w:tabs>
                <w:tab w:val="decimal" w:pos="641"/>
              </w:tabs>
              <w:ind w:left="-129" w:right="-86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1FE0448" w14:textId="77777777" w:rsidR="00F27E44" w:rsidRPr="00F27E44" w:rsidRDefault="00F27E44" w:rsidP="00F27E44">
            <w:pPr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70" w:type="dxa"/>
            <w:vAlign w:val="bottom"/>
          </w:tcPr>
          <w:p w14:paraId="48F719A5" w14:textId="77777777" w:rsidR="00F27E44" w:rsidRPr="00F27E44" w:rsidRDefault="00F27E44" w:rsidP="00F27E44">
            <w:pPr>
              <w:tabs>
                <w:tab w:val="decimal" w:pos="641"/>
              </w:tabs>
              <w:ind w:left="-129" w:right="-86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4A9FA077" w14:textId="77777777" w:rsidR="00F27E44" w:rsidRPr="00F27E44" w:rsidRDefault="00F27E44" w:rsidP="00F27E44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</w:tbl>
    <w:p w14:paraId="4918435B" w14:textId="77777777" w:rsidR="006D00B7" w:rsidRDefault="006D00B7" w:rsidP="001877B5">
      <w:pPr>
        <w:ind w:left="900"/>
        <w:jc w:val="thaiDistribute"/>
        <w:rPr>
          <w:rFonts w:asciiTheme="majorBidi" w:hAnsiTheme="majorBidi" w:cstheme="majorBidi"/>
          <w:sz w:val="30"/>
          <w:szCs w:val="30"/>
        </w:rPr>
      </w:pPr>
    </w:p>
    <w:p w14:paraId="2CA8B101" w14:textId="77777777" w:rsidR="006D00B7" w:rsidRDefault="006D00B7" w:rsidP="001877B5">
      <w:pPr>
        <w:ind w:left="900"/>
        <w:jc w:val="thaiDistribute"/>
        <w:rPr>
          <w:rFonts w:asciiTheme="majorBidi" w:hAnsiTheme="majorBidi" w:cstheme="majorBidi"/>
          <w:sz w:val="30"/>
          <w:szCs w:val="30"/>
        </w:rPr>
      </w:pPr>
    </w:p>
    <w:p w14:paraId="4276ABC3" w14:textId="42DCD373" w:rsidR="00AA685E" w:rsidRPr="007447F5" w:rsidRDefault="00130EF2" w:rsidP="001877B5">
      <w:pPr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7447F5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1877B5" w:rsidRPr="007447F5">
        <w:rPr>
          <w:rFonts w:asciiTheme="majorBidi" w:hAnsiTheme="majorBidi" w:cstheme="majorBidi" w:hint="cs"/>
          <w:sz w:val="30"/>
          <w:szCs w:val="30"/>
          <w:cs/>
        </w:rPr>
        <w:t>(</w:t>
      </w:r>
      <w:r w:rsidR="009E0FB8" w:rsidRPr="007447F5">
        <w:rPr>
          <w:rFonts w:asciiTheme="majorBidi" w:hAnsiTheme="majorBidi" w:cstheme="majorBidi" w:hint="cs"/>
          <w:sz w:val="30"/>
          <w:szCs w:val="30"/>
          <w:cs/>
        </w:rPr>
        <w:t>ข</w:t>
      </w:r>
      <w:r w:rsidR="00891808" w:rsidRPr="007447F5">
        <w:rPr>
          <w:rFonts w:asciiTheme="majorBidi" w:hAnsiTheme="majorBidi" w:cstheme="majorBidi"/>
          <w:sz w:val="30"/>
          <w:szCs w:val="30"/>
        </w:rPr>
        <w:t>.</w:t>
      </w:r>
      <w:r w:rsidR="001877B5" w:rsidRPr="007447F5">
        <w:rPr>
          <w:rFonts w:asciiTheme="majorBidi" w:hAnsiTheme="majorBidi" w:cstheme="majorBidi"/>
          <w:sz w:val="30"/>
          <w:szCs w:val="30"/>
        </w:rPr>
        <w:t xml:space="preserve">1.3) </w:t>
      </w:r>
      <w:r w:rsidR="001877B5" w:rsidRPr="007447F5">
        <w:rPr>
          <w:rFonts w:asciiTheme="majorBidi" w:hAnsiTheme="majorBidi" w:cstheme="majorBidi" w:hint="cs"/>
          <w:sz w:val="30"/>
          <w:szCs w:val="30"/>
          <w:cs/>
        </w:rPr>
        <w:t>เงินสดและรายการเทียบเท่าเงินสด</w:t>
      </w:r>
    </w:p>
    <w:p w14:paraId="6530DC9B" w14:textId="6250B101" w:rsidR="001877B5" w:rsidRPr="007447F5" w:rsidRDefault="001877B5" w:rsidP="001877B5">
      <w:pPr>
        <w:ind w:left="900"/>
        <w:jc w:val="thaiDistribute"/>
        <w:rPr>
          <w:rFonts w:asciiTheme="majorBidi" w:hAnsiTheme="majorBidi" w:cstheme="majorBidi"/>
          <w:sz w:val="30"/>
          <w:szCs w:val="30"/>
          <w:shd w:val="clear" w:color="auto" w:fill="E0E0E0"/>
        </w:rPr>
      </w:pPr>
    </w:p>
    <w:p w14:paraId="14E813D8" w14:textId="1A8DC7DA" w:rsidR="006A2748" w:rsidRPr="00E8609B" w:rsidRDefault="001877B5" w:rsidP="001877B5">
      <w:pPr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bookmarkStart w:id="8" w:name="_Hlk64389513"/>
      <w:r w:rsidRPr="00E8609B">
        <w:rPr>
          <w:rFonts w:asciiTheme="majorBidi" w:hAnsiTheme="majorBidi" w:cstheme="majorBidi" w:hint="cs"/>
          <w:sz w:val="30"/>
          <w:szCs w:val="30"/>
          <w:cs/>
        </w:rPr>
        <w:t xml:space="preserve">ความเสี่ยงด้านเครดิตที่เกิดจากเงินสดและรายการเทียบเท่าเงินสดประมาณการโดยพิจารณาผลขาดทุนด้านเครดิตที่คาดว่าจะเกิดขึ้นใน </w:t>
      </w:r>
      <w:r w:rsidRPr="00E8609B">
        <w:rPr>
          <w:rFonts w:asciiTheme="majorBidi" w:hAnsiTheme="majorBidi" w:cstheme="majorBidi" w:hint="cs"/>
          <w:sz w:val="30"/>
          <w:szCs w:val="30"/>
        </w:rPr>
        <w:t>12</w:t>
      </w:r>
      <w:r w:rsidRPr="00E8609B">
        <w:rPr>
          <w:rFonts w:asciiTheme="majorBidi" w:hAnsiTheme="majorBidi" w:cstheme="majorBidi" w:hint="cs"/>
          <w:sz w:val="30"/>
          <w:szCs w:val="30"/>
          <w:cs/>
        </w:rPr>
        <w:t xml:space="preserve"> เดือนข้างหน้า ทั้งนี้ กลุ่มบริษัทพิจารณาว่าเงินสดและรายการเทียบเท่าเงินสดมีความเสี่ยงด้านเครดิตต่ำโดยอ้างอิงจากการจัดอันดับความน่าเชื่อถือด้านเครดิตของคู่สัญญาโดยบุคคลภายนอก</w:t>
      </w:r>
    </w:p>
    <w:p w14:paraId="6E1A9D8D" w14:textId="77777777" w:rsidR="00F27E44" w:rsidRPr="00E8609B" w:rsidRDefault="00F27E44" w:rsidP="0087416F">
      <w:pPr>
        <w:jc w:val="thaiDistribute"/>
        <w:rPr>
          <w:rFonts w:asciiTheme="majorBidi" w:hAnsiTheme="majorBidi" w:cstheme="majorBidi"/>
          <w:sz w:val="30"/>
          <w:szCs w:val="30"/>
        </w:rPr>
      </w:pPr>
    </w:p>
    <w:bookmarkEnd w:id="8"/>
    <w:p w14:paraId="2411D9FE" w14:textId="08AA9DED" w:rsidR="001C215C" w:rsidRPr="007447F5" w:rsidRDefault="001C215C" w:rsidP="001C21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7447F5">
        <w:rPr>
          <w:rFonts w:asciiTheme="majorBidi" w:hAnsiTheme="majorBidi" w:cstheme="majorBidi"/>
          <w:b/>
          <w:bCs/>
          <w:i/>
          <w:iCs/>
          <w:sz w:val="30"/>
          <w:szCs w:val="30"/>
        </w:rPr>
        <w:t>(</w:t>
      </w:r>
      <w:r w:rsidR="009E0FB8" w:rsidRPr="007447F5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ข</w:t>
      </w:r>
      <w:r w:rsidRPr="007447F5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.2) </w:t>
      </w:r>
      <w:r w:rsidRPr="007447F5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ความเสี่ยงด้านสภาพคล่อง</w:t>
      </w:r>
    </w:p>
    <w:p w14:paraId="4C895B42" w14:textId="77777777" w:rsidR="001C215C" w:rsidRPr="007447F5" w:rsidRDefault="001C215C" w:rsidP="00D045AE">
      <w:pPr>
        <w:ind w:left="547" w:hanging="547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5A4A5988" w14:textId="356060CF" w:rsidR="001C215C" w:rsidRDefault="001C215C" w:rsidP="001C215C">
      <w:pPr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0E1DB6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0E1DB6">
        <w:rPr>
          <w:rFonts w:asciiTheme="majorBidi" w:hAnsiTheme="majorBidi" w:cstheme="majorBidi"/>
          <w:sz w:val="30"/>
          <w:szCs w:val="30"/>
          <w:cs/>
        </w:rPr>
        <w:t>กำกับดูแลความเสี่ยง</w:t>
      </w:r>
      <w:r w:rsidRPr="000E1DB6">
        <w:rPr>
          <w:rFonts w:asciiTheme="majorBidi" w:hAnsiTheme="majorBidi" w:cstheme="majorBidi" w:hint="cs"/>
          <w:sz w:val="30"/>
          <w:szCs w:val="30"/>
          <w:cs/>
        </w:rPr>
        <w:t>ด้าน</w:t>
      </w:r>
      <w:r w:rsidRPr="000E1DB6">
        <w:rPr>
          <w:rFonts w:asciiTheme="majorBidi" w:hAnsiTheme="majorBidi" w:cstheme="majorBidi"/>
          <w:sz w:val="30"/>
          <w:szCs w:val="30"/>
          <w:cs/>
        </w:rPr>
        <w:t>สภาพคล่องและรักษาระดับของเงินสดและรายการเทียบเท่าเงินสดที่ผู้บริหารพิจารณาว่าเพียงพอในการจัดหาเงินเพื่อใช้ในการดำเนินงานของ</w:t>
      </w:r>
      <w:r w:rsidRPr="000E1DB6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0E1DB6">
        <w:rPr>
          <w:rFonts w:asciiTheme="majorBidi" w:hAnsiTheme="majorBidi" w:cstheme="majorBidi"/>
          <w:sz w:val="30"/>
          <w:szCs w:val="30"/>
        </w:rPr>
        <w:t xml:space="preserve"> </w:t>
      </w:r>
      <w:r w:rsidRPr="000E1DB6">
        <w:rPr>
          <w:rFonts w:asciiTheme="majorBidi" w:hAnsiTheme="majorBidi" w:cstheme="majorBidi"/>
          <w:sz w:val="30"/>
          <w:szCs w:val="30"/>
          <w:cs/>
        </w:rPr>
        <w:t>และลดผลกระทบจากความผันผวนในกระแสเงินสด</w:t>
      </w:r>
      <w:r w:rsidRPr="001C215C">
        <w:rPr>
          <w:rFonts w:asciiTheme="majorBidi" w:hAnsiTheme="majorBidi" w:cstheme="majorBidi" w:hint="cs"/>
          <w:sz w:val="30"/>
          <w:szCs w:val="30"/>
          <w:cs/>
        </w:rPr>
        <w:t xml:space="preserve"> </w:t>
      </w:r>
    </w:p>
    <w:p w14:paraId="4D6EADCE" w14:textId="77777777" w:rsidR="00E94CCE" w:rsidRDefault="00E94CCE" w:rsidP="001C215C">
      <w:pPr>
        <w:ind w:left="900"/>
        <w:jc w:val="thaiDistribute"/>
        <w:rPr>
          <w:rFonts w:asciiTheme="majorBidi" w:hAnsiTheme="majorBidi" w:cstheme="majorBidi"/>
          <w:sz w:val="30"/>
          <w:szCs w:val="30"/>
        </w:rPr>
      </w:pPr>
    </w:p>
    <w:p w14:paraId="4859CCFE" w14:textId="0FE492EA" w:rsidR="00E94CCE" w:rsidRDefault="00E94CCE" w:rsidP="001C215C">
      <w:pPr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bookmarkStart w:id="9" w:name="_Hlk64577201"/>
      <w:r w:rsidRPr="00E94CCE">
        <w:rPr>
          <w:rFonts w:asciiTheme="majorBidi" w:hAnsiTheme="majorBidi" w:cstheme="majorBidi" w:hint="cs"/>
          <w:sz w:val="30"/>
          <w:szCs w:val="30"/>
          <w:cs/>
        </w:rPr>
        <w:t>ตารางต่อไปนี้แสดงระยะเวลาการครบกำหนดคงเหลือตามสัญญาของหนี้สินทางการเงิน</w:t>
      </w:r>
      <w:r w:rsidRPr="00E94CCE">
        <w:rPr>
          <w:rFonts w:asciiTheme="majorBidi" w:hAnsiTheme="majorBidi" w:cstheme="majorBidi" w:hint="cs"/>
          <w:sz w:val="30"/>
          <w:szCs w:val="30"/>
        </w:rPr>
        <w:t xml:space="preserve"> </w:t>
      </w:r>
      <w:r w:rsidRPr="00E94CCE">
        <w:rPr>
          <w:rFonts w:asciiTheme="majorBidi" w:hAnsiTheme="majorBidi" w:cstheme="majorBidi" w:hint="cs"/>
          <w:sz w:val="30"/>
          <w:szCs w:val="30"/>
          <w:cs/>
        </w:rPr>
        <w:t>ณ วันที่รายงาน</w:t>
      </w:r>
      <w:r w:rsidRPr="00E94CCE">
        <w:rPr>
          <w:rFonts w:asciiTheme="majorBidi" w:hAnsiTheme="majorBidi" w:cstheme="majorBidi" w:hint="cs"/>
          <w:sz w:val="30"/>
          <w:szCs w:val="30"/>
        </w:rPr>
        <w:t xml:space="preserve"> </w:t>
      </w:r>
      <w:r w:rsidRPr="00E94CCE">
        <w:rPr>
          <w:rFonts w:asciiTheme="majorBidi" w:hAnsiTheme="majorBidi" w:cstheme="majorBidi" w:hint="cs"/>
          <w:sz w:val="30"/>
          <w:szCs w:val="30"/>
          <w:cs/>
        </w:rPr>
        <w:t>โดยจำนวนเงินเป็นจำนวนขั้นต้นซึ่งไม่ได้คิดลด รวมดอกเบี้ยตามสัญญาและไม่รวมผลกระทบหาก</w:t>
      </w:r>
      <w:r w:rsidRPr="00E94CCE">
        <w:rPr>
          <w:rFonts w:asciiTheme="majorBidi" w:hAnsiTheme="majorBidi" w:cstheme="majorBidi"/>
          <w:sz w:val="30"/>
          <w:szCs w:val="30"/>
          <w:cs/>
        </w:rPr>
        <w:t>หักกลบตามสัญญา</w:t>
      </w:r>
      <w:bookmarkEnd w:id="9"/>
    </w:p>
    <w:p w14:paraId="1C2B9EFE" w14:textId="46945D95" w:rsidR="00E94CCE" w:rsidRDefault="00E94CCE" w:rsidP="001C215C">
      <w:pPr>
        <w:ind w:left="90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8910" w:type="dxa"/>
        <w:tblInd w:w="8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35"/>
        <w:gridCol w:w="1075"/>
        <w:gridCol w:w="272"/>
        <w:gridCol w:w="1078"/>
        <w:gridCol w:w="272"/>
        <w:gridCol w:w="988"/>
        <w:gridCol w:w="236"/>
        <w:gridCol w:w="1114"/>
        <w:gridCol w:w="236"/>
        <w:gridCol w:w="263"/>
        <w:gridCol w:w="941"/>
      </w:tblGrid>
      <w:tr w:rsidR="00E94CCE" w:rsidRPr="00A24AD7" w14:paraId="10504A69" w14:textId="77777777" w:rsidTr="00A24AD7">
        <w:trPr>
          <w:tblHeader/>
        </w:trPr>
        <w:tc>
          <w:tcPr>
            <w:tcW w:w="2435" w:type="dxa"/>
            <w:hideMark/>
          </w:tcPr>
          <w:p w14:paraId="0676F224" w14:textId="51E112AD" w:rsidR="00E94CCE" w:rsidRPr="00A24AD7" w:rsidRDefault="00E94CCE" w:rsidP="00E94CCE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475" w:type="dxa"/>
            <w:gridSpan w:val="10"/>
            <w:hideMark/>
          </w:tcPr>
          <w:p w14:paraId="1C33F525" w14:textId="1F8C5DAB" w:rsidR="00E94CCE" w:rsidRPr="00A24AD7" w:rsidRDefault="00E94CCE" w:rsidP="00E94CC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4AD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  <w:r w:rsidRPr="00A24AD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E94CCE" w:rsidRPr="00A24AD7" w14:paraId="0987963B" w14:textId="77777777" w:rsidTr="00A24AD7">
        <w:trPr>
          <w:tblHeader/>
        </w:trPr>
        <w:tc>
          <w:tcPr>
            <w:tcW w:w="2435" w:type="dxa"/>
            <w:hideMark/>
          </w:tcPr>
          <w:p w14:paraId="734359EF" w14:textId="326B2ADC" w:rsidR="00E94CCE" w:rsidRPr="00A24AD7" w:rsidRDefault="00E94CCE" w:rsidP="00E94CCE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5" w:type="dxa"/>
          </w:tcPr>
          <w:p w14:paraId="79DE2413" w14:textId="77777777" w:rsidR="00E94CCE" w:rsidRPr="00A24AD7" w:rsidRDefault="00E94CCE" w:rsidP="00E94CC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2" w:type="dxa"/>
          </w:tcPr>
          <w:p w14:paraId="5A1AEFA7" w14:textId="77777777" w:rsidR="00E94CCE" w:rsidRPr="00A24AD7" w:rsidRDefault="00E94CCE" w:rsidP="00E94CCE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128" w:type="dxa"/>
            <w:gridSpan w:val="8"/>
            <w:vAlign w:val="bottom"/>
            <w:hideMark/>
          </w:tcPr>
          <w:p w14:paraId="5668B228" w14:textId="77777777" w:rsidR="00E94CCE" w:rsidRPr="00A24AD7" w:rsidRDefault="00E94CCE" w:rsidP="00E94CCE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24AD7">
              <w:rPr>
                <w:rFonts w:asciiTheme="majorBidi" w:hAnsiTheme="majorBidi" w:cstheme="majorBidi"/>
                <w:sz w:val="24"/>
                <w:szCs w:val="24"/>
                <w:cs/>
              </w:rPr>
              <w:t>กระแสเงินสดตามสัญญา</w:t>
            </w:r>
          </w:p>
        </w:tc>
      </w:tr>
      <w:tr w:rsidR="00E94CCE" w:rsidRPr="00A24AD7" w14:paraId="34DB3F54" w14:textId="77777777" w:rsidTr="00A24AD7">
        <w:trPr>
          <w:tblHeader/>
        </w:trPr>
        <w:tc>
          <w:tcPr>
            <w:tcW w:w="2435" w:type="dxa"/>
            <w:vAlign w:val="bottom"/>
            <w:hideMark/>
          </w:tcPr>
          <w:p w14:paraId="319B05EA" w14:textId="77777777" w:rsidR="00E94CCE" w:rsidRPr="00A24AD7" w:rsidRDefault="00E94CCE" w:rsidP="00E94CCE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A24AD7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ณ วันที่</w:t>
            </w:r>
            <w:r w:rsidRPr="00A24AD7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 31 </w:t>
            </w:r>
            <w:r w:rsidRPr="00A24AD7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ธันวาคม </w:t>
            </w:r>
            <w:r w:rsidRPr="00A24AD7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2563</w:t>
            </w:r>
          </w:p>
        </w:tc>
        <w:tc>
          <w:tcPr>
            <w:tcW w:w="1075" w:type="dxa"/>
            <w:vAlign w:val="bottom"/>
            <w:hideMark/>
          </w:tcPr>
          <w:p w14:paraId="233EA97E" w14:textId="77777777" w:rsidR="00E94CCE" w:rsidRPr="00A24AD7" w:rsidRDefault="00E94CCE" w:rsidP="00E94CCE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24AD7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</w:t>
            </w:r>
          </w:p>
          <w:p w14:paraId="35F90531" w14:textId="77777777" w:rsidR="00E94CCE" w:rsidRPr="00A24AD7" w:rsidRDefault="00E94CCE" w:rsidP="00E94CCE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24AD7">
              <w:rPr>
                <w:rFonts w:asciiTheme="majorBidi" w:hAnsiTheme="majorBidi" w:cstheme="majorBidi"/>
                <w:sz w:val="24"/>
                <w:szCs w:val="24"/>
                <w:cs/>
              </w:rPr>
              <w:t>ตามบัญชี</w:t>
            </w:r>
          </w:p>
        </w:tc>
        <w:tc>
          <w:tcPr>
            <w:tcW w:w="272" w:type="dxa"/>
          </w:tcPr>
          <w:p w14:paraId="2D48E80B" w14:textId="77777777" w:rsidR="00E94CCE" w:rsidRPr="00A24AD7" w:rsidRDefault="00E94CCE" w:rsidP="00E94CCE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8" w:type="dxa"/>
            <w:vAlign w:val="bottom"/>
            <w:hideMark/>
          </w:tcPr>
          <w:p w14:paraId="60FAAD29" w14:textId="77777777" w:rsidR="00E94CCE" w:rsidRPr="00A24AD7" w:rsidRDefault="00E94CCE" w:rsidP="00E94CCE">
            <w:pPr>
              <w:tabs>
                <w:tab w:val="clear" w:pos="680"/>
                <w:tab w:val="left" w:pos="610"/>
              </w:tabs>
              <w:spacing w:line="240" w:lineRule="auto"/>
              <w:ind w:left="-23" w:right="-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24AD7">
              <w:rPr>
                <w:rFonts w:asciiTheme="majorBidi" w:hAnsiTheme="majorBidi" w:cstheme="majorBidi"/>
                <w:sz w:val="24"/>
                <w:szCs w:val="24"/>
                <w:cs/>
              </w:rPr>
              <w:t>ภายใน</w:t>
            </w:r>
            <w:r w:rsidRPr="00A24AD7">
              <w:rPr>
                <w:rFonts w:asciiTheme="majorBidi" w:hAnsiTheme="majorBidi" w:cstheme="majorBidi"/>
                <w:sz w:val="24"/>
                <w:szCs w:val="24"/>
              </w:rPr>
              <w:t xml:space="preserve"> 1 </w:t>
            </w:r>
            <w:r w:rsidRPr="00A24AD7">
              <w:rPr>
                <w:rFonts w:asciiTheme="majorBidi" w:hAnsiTheme="majorBidi" w:cstheme="majorBidi"/>
                <w:sz w:val="24"/>
                <w:szCs w:val="24"/>
                <w:cs/>
              </w:rPr>
              <w:t>ปีหรือน้อยกว่า</w:t>
            </w:r>
          </w:p>
        </w:tc>
        <w:tc>
          <w:tcPr>
            <w:tcW w:w="272" w:type="dxa"/>
          </w:tcPr>
          <w:p w14:paraId="0BD1DC75" w14:textId="77777777" w:rsidR="00E94CCE" w:rsidRPr="00A24AD7" w:rsidRDefault="00E94CCE" w:rsidP="00E94CCE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8" w:type="dxa"/>
            <w:vAlign w:val="bottom"/>
            <w:hideMark/>
          </w:tcPr>
          <w:p w14:paraId="0D0330D3" w14:textId="77777777" w:rsidR="00E94CCE" w:rsidRPr="00A24AD7" w:rsidRDefault="00E94CCE" w:rsidP="00E94CCE">
            <w:pPr>
              <w:tabs>
                <w:tab w:val="clear" w:pos="680"/>
                <w:tab w:val="left" w:pos="518"/>
              </w:tabs>
              <w:spacing w:line="240" w:lineRule="auto"/>
              <w:ind w:left="-112" w:right="-10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24AD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มากกว่า </w:t>
            </w:r>
            <w:r w:rsidRPr="00A24AD7"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 w:rsidRPr="00A24AD7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  <w:r w:rsidRPr="00A24AD7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A24AD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แต่ไม่เกิน </w:t>
            </w:r>
            <w:r w:rsidRPr="00A24AD7">
              <w:rPr>
                <w:rFonts w:asciiTheme="majorBidi" w:hAnsiTheme="majorBidi" w:cstheme="majorBidi"/>
                <w:sz w:val="24"/>
                <w:szCs w:val="24"/>
              </w:rPr>
              <w:t xml:space="preserve">2 </w:t>
            </w:r>
            <w:r w:rsidRPr="00A24AD7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</w:p>
        </w:tc>
        <w:tc>
          <w:tcPr>
            <w:tcW w:w="236" w:type="dxa"/>
            <w:vAlign w:val="bottom"/>
          </w:tcPr>
          <w:p w14:paraId="4E74CA98" w14:textId="77777777" w:rsidR="00E94CCE" w:rsidRPr="00A24AD7" w:rsidRDefault="00E94CCE" w:rsidP="00E94CCE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  <w:vAlign w:val="bottom"/>
            <w:hideMark/>
          </w:tcPr>
          <w:p w14:paraId="2C0B1F12" w14:textId="77777777" w:rsidR="00A24AD7" w:rsidRDefault="00E94CCE" w:rsidP="00E94CCE">
            <w:pPr>
              <w:tabs>
                <w:tab w:val="clear" w:pos="680"/>
              </w:tabs>
              <w:spacing w:line="240" w:lineRule="auto"/>
              <w:ind w:left="-74" w:right="-11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24AD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มากกว่า </w:t>
            </w:r>
            <w:r w:rsidRPr="00A24AD7">
              <w:rPr>
                <w:rFonts w:asciiTheme="majorBidi" w:hAnsiTheme="majorBidi" w:cstheme="majorBidi"/>
                <w:sz w:val="24"/>
                <w:szCs w:val="24"/>
              </w:rPr>
              <w:t xml:space="preserve">2 </w:t>
            </w:r>
            <w:r w:rsidRPr="00A24AD7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  <w:r w:rsidRPr="00A24AD7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  <w:p w14:paraId="718D0F0B" w14:textId="48E8F4FB" w:rsidR="00E94CCE" w:rsidRPr="00A24AD7" w:rsidRDefault="00E94CCE" w:rsidP="00E94CCE">
            <w:pPr>
              <w:tabs>
                <w:tab w:val="clear" w:pos="680"/>
              </w:tabs>
              <w:spacing w:line="240" w:lineRule="auto"/>
              <w:ind w:left="-74" w:right="-11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24AD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แต่ไม่เกิน </w:t>
            </w:r>
            <w:r w:rsidRPr="00A24AD7">
              <w:rPr>
                <w:rFonts w:asciiTheme="majorBidi" w:hAnsiTheme="majorBidi" w:cstheme="majorBidi"/>
                <w:sz w:val="24"/>
                <w:szCs w:val="24"/>
              </w:rPr>
              <w:t xml:space="preserve">5 </w:t>
            </w:r>
            <w:r w:rsidRPr="00A24AD7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</w:p>
        </w:tc>
        <w:tc>
          <w:tcPr>
            <w:tcW w:w="236" w:type="dxa"/>
            <w:vAlign w:val="bottom"/>
          </w:tcPr>
          <w:p w14:paraId="4B87136E" w14:textId="77777777" w:rsidR="00E94CCE" w:rsidRPr="00A24AD7" w:rsidRDefault="00E94CCE" w:rsidP="00E94CCE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3" w:type="dxa"/>
            <w:vAlign w:val="bottom"/>
          </w:tcPr>
          <w:p w14:paraId="0166E315" w14:textId="77777777" w:rsidR="00E94CCE" w:rsidRPr="00A24AD7" w:rsidRDefault="00E94CCE" w:rsidP="00E94CCE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1" w:type="dxa"/>
            <w:vAlign w:val="bottom"/>
            <w:hideMark/>
          </w:tcPr>
          <w:p w14:paraId="632245C3" w14:textId="77777777" w:rsidR="00E94CCE" w:rsidRPr="00A24AD7" w:rsidRDefault="00E94CCE" w:rsidP="00A24AD7">
            <w:pPr>
              <w:tabs>
                <w:tab w:val="clear" w:pos="680"/>
                <w:tab w:val="left" w:pos="63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24AD7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E94CCE" w:rsidRPr="00A24AD7" w14:paraId="4BD3C217" w14:textId="77777777" w:rsidTr="00A24AD7">
        <w:trPr>
          <w:tblHeader/>
        </w:trPr>
        <w:tc>
          <w:tcPr>
            <w:tcW w:w="2435" w:type="dxa"/>
          </w:tcPr>
          <w:p w14:paraId="5A1957A0" w14:textId="77777777" w:rsidR="00E94CCE" w:rsidRPr="00A24AD7" w:rsidRDefault="00E94CCE" w:rsidP="00E94CCE">
            <w:pPr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75" w:type="dxa"/>
            <w:gridSpan w:val="10"/>
            <w:hideMark/>
          </w:tcPr>
          <w:p w14:paraId="1943745D" w14:textId="10592404" w:rsidR="00E94CCE" w:rsidRPr="00A24AD7" w:rsidRDefault="00E94CCE" w:rsidP="00E94CCE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A24AD7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="001E24D6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</w:rPr>
              <w:t>พัน</w:t>
            </w:r>
            <w:r w:rsidRPr="00A24AD7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บาท)</w:t>
            </w:r>
          </w:p>
        </w:tc>
      </w:tr>
      <w:tr w:rsidR="00E94CCE" w:rsidRPr="00A24AD7" w14:paraId="26596F54" w14:textId="77777777" w:rsidTr="00A24AD7">
        <w:tc>
          <w:tcPr>
            <w:tcW w:w="2435" w:type="dxa"/>
            <w:hideMark/>
          </w:tcPr>
          <w:p w14:paraId="15C9CFF0" w14:textId="77777777" w:rsidR="00E94CCE" w:rsidRPr="00A24AD7" w:rsidRDefault="00E94CCE" w:rsidP="00E94CCE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A24AD7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หนี้สินทางการเงินที่ไม่ใช่อนุพันธ์</w:t>
            </w:r>
            <w:r w:rsidRPr="00A24AD7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1075" w:type="dxa"/>
          </w:tcPr>
          <w:p w14:paraId="7A3AED05" w14:textId="77777777" w:rsidR="00E94CCE" w:rsidRPr="00A24AD7" w:rsidRDefault="00E94CCE" w:rsidP="00E94CCE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2" w:type="dxa"/>
          </w:tcPr>
          <w:p w14:paraId="41A3D9EB" w14:textId="77777777" w:rsidR="00E94CCE" w:rsidRPr="00A24AD7" w:rsidRDefault="00E94CCE" w:rsidP="00E94CCE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8" w:type="dxa"/>
          </w:tcPr>
          <w:p w14:paraId="45EBE503" w14:textId="77777777" w:rsidR="00E94CCE" w:rsidRPr="00A24AD7" w:rsidRDefault="00E94CCE" w:rsidP="00E94CCE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2" w:type="dxa"/>
          </w:tcPr>
          <w:p w14:paraId="05BD795D" w14:textId="77777777" w:rsidR="00E94CCE" w:rsidRPr="00A24AD7" w:rsidRDefault="00E94CCE" w:rsidP="00E94CCE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88" w:type="dxa"/>
          </w:tcPr>
          <w:p w14:paraId="50E58D05" w14:textId="77777777" w:rsidR="00E94CCE" w:rsidRPr="00A24AD7" w:rsidRDefault="00E94CCE" w:rsidP="00E94CCE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115FE76A" w14:textId="77777777" w:rsidR="00E94CCE" w:rsidRPr="00A24AD7" w:rsidRDefault="00E94CCE" w:rsidP="00E94CCE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</w:tcPr>
          <w:p w14:paraId="273D84E2" w14:textId="77777777" w:rsidR="00E94CCE" w:rsidRPr="00A24AD7" w:rsidRDefault="00E94CCE" w:rsidP="00E94CCE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7E1F8E7E" w14:textId="77777777" w:rsidR="00E94CCE" w:rsidRPr="00A24AD7" w:rsidRDefault="00E94CCE" w:rsidP="00E94CCE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3" w:type="dxa"/>
          </w:tcPr>
          <w:p w14:paraId="7259EB23" w14:textId="77777777" w:rsidR="00E94CCE" w:rsidRPr="00A24AD7" w:rsidRDefault="00E94CCE" w:rsidP="00E94CCE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41" w:type="dxa"/>
          </w:tcPr>
          <w:p w14:paraId="7E9E9F7D" w14:textId="77777777" w:rsidR="00E94CCE" w:rsidRPr="00A24AD7" w:rsidRDefault="00E94CCE" w:rsidP="00E94CCE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E94CCE" w:rsidRPr="00A24AD7" w14:paraId="0F40DB13" w14:textId="77777777" w:rsidTr="00A24AD7">
        <w:tc>
          <w:tcPr>
            <w:tcW w:w="2435" w:type="dxa"/>
            <w:hideMark/>
          </w:tcPr>
          <w:p w14:paraId="6EFB21E8" w14:textId="77777777" w:rsidR="00E94CCE" w:rsidRPr="00A24AD7" w:rsidRDefault="00E94CCE" w:rsidP="00E94CCE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</w:rPr>
            </w:pPr>
            <w:r w:rsidRPr="00A24AD7">
              <w:rPr>
                <w:rFonts w:asciiTheme="majorBidi" w:hAnsiTheme="majorBidi" w:cstheme="majorBidi"/>
                <w:sz w:val="24"/>
                <w:szCs w:val="24"/>
                <w:cs/>
              </w:rPr>
              <w:t>เจ้าหนี้การค้า</w:t>
            </w:r>
            <w:r w:rsidRPr="00A24AD7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075" w:type="dxa"/>
            <w:hideMark/>
          </w:tcPr>
          <w:p w14:paraId="3350BC3D" w14:textId="09FBA22C" w:rsidR="00E94CCE" w:rsidRPr="00A24AD7" w:rsidRDefault="00E94CCE" w:rsidP="00E94CC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24AD7">
              <w:rPr>
                <w:rFonts w:asciiTheme="majorBidi" w:hAnsiTheme="majorBidi" w:cstheme="majorBidi"/>
                <w:sz w:val="24"/>
                <w:szCs w:val="24"/>
              </w:rPr>
              <w:t>20,</w:t>
            </w:r>
            <w:r w:rsidR="00A24AD7">
              <w:rPr>
                <w:rFonts w:asciiTheme="majorBidi" w:hAnsiTheme="majorBidi" w:cstheme="majorBidi"/>
                <w:sz w:val="24"/>
                <w:szCs w:val="24"/>
              </w:rPr>
              <w:t>439</w:t>
            </w:r>
          </w:p>
        </w:tc>
        <w:tc>
          <w:tcPr>
            <w:tcW w:w="272" w:type="dxa"/>
          </w:tcPr>
          <w:p w14:paraId="3B524CD9" w14:textId="77777777" w:rsidR="00E94CCE" w:rsidRPr="00A24AD7" w:rsidRDefault="00E94CCE" w:rsidP="00E94CC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8" w:type="dxa"/>
            <w:hideMark/>
          </w:tcPr>
          <w:p w14:paraId="5F5AEEC2" w14:textId="03FE2779" w:rsidR="00E94CCE" w:rsidRPr="00A24AD7" w:rsidRDefault="00A24AD7" w:rsidP="00E94CC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20,439</w:t>
            </w:r>
          </w:p>
        </w:tc>
        <w:tc>
          <w:tcPr>
            <w:tcW w:w="272" w:type="dxa"/>
          </w:tcPr>
          <w:p w14:paraId="3E865EB8" w14:textId="77777777" w:rsidR="00E94CCE" w:rsidRPr="00A24AD7" w:rsidRDefault="00E94CCE" w:rsidP="00E94CC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8" w:type="dxa"/>
            <w:hideMark/>
          </w:tcPr>
          <w:p w14:paraId="43EC954E" w14:textId="33C3A106" w:rsidR="00E94CCE" w:rsidRPr="00A24AD7" w:rsidRDefault="00A24AD7" w:rsidP="00A24AD7">
            <w:pPr>
              <w:tabs>
                <w:tab w:val="clear" w:pos="454"/>
                <w:tab w:val="left" w:pos="340"/>
              </w:tabs>
              <w:spacing w:line="240" w:lineRule="auto"/>
              <w:ind w:right="-2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6628B0B8" w14:textId="77777777" w:rsidR="00E94CCE" w:rsidRPr="00A24AD7" w:rsidRDefault="00E94CCE" w:rsidP="00E94CC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  <w:hideMark/>
          </w:tcPr>
          <w:p w14:paraId="42106573" w14:textId="77777777" w:rsidR="00E94CCE" w:rsidRPr="00A24AD7" w:rsidRDefault="00E94CCE" w:rsidP="00A24AD7">
            <w:pPr>
              <w:tabs>
                <w:tab w:val="clear" w:pos="454"/>
                <w:tab w:val="left" w:pos="340"/>
              </w:tabs>
              <w:spacing w:line="240" w:lineRule="auto"/>
              <w:ind w:right="-38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24AD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0A10C81E" w14:textId="77777777" w:rsidR="00E94CCE" w:rsidRPr="00A24AD7" w:rsidRDefault="00E94CCE" w:rsidP="00E94CC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3" w:type="dxa"/>
          </w:tcPr>
          <w:p w14:paraId="03056ABF" w14:textId="77777777" w:rsidR="00E94CCE" w:rsidRPr="00A24AD7" w:rsidRDefault="00E94CCE" w:rsidP="00E94CC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1" w:type="dxa"/>
            <w:hideMark/>
          </w:tcPr>
          <w:p w14:paraId="01DCD0BF" w14:textId="21EBCB40" w:rsidR="00E94CCE" w:rsidRPr="00A24AD7" w:rsidRDefault="00A24AD7" w:rsidP="00A24AD7">
            <w:pPr>
              <w:tabs>
                <w:tab w:val="clear" w:pos="680"/>
                <w:tab w:val="left" w:pos="630"/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20,439</w:t>
            </w:r>
          </w:p>
        </w:tc>
      </w:tr>
      <w:tr w:rsidR="00A24AD7" w:rsidRPr="00A24AD7" w14:paraId="71FED7B0" w14:textId="77777777" w:rsidTr="00A24AD7">
        <w:tc>
          <w:tcPr>
            <w:tcW w:w="2435" w:type="dxa"/>
            <w:hideMark/>
          </w:tcPr>
          <w:p w14:paraId="53E9033F" w14:textId="77777777" w:rsidR="00A24AD7" w:rsidRPr="00A24AD7" w:rsidRDefault="00A24AD7" w:rsidP="00A24AD7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</w:rPr>
            </w:pPr>
            <w:r w:rsidRPr="00A24AD7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เงินกู้ยืมจากสถาบันการเงิน</w:t>
            </w:r>
          </w:p>
        </w:tc>
        <w:tc>
          <w:tcPr>
            <w:tcW w:w="1075" w:type="dxa"/>
            <w:hideMark/>
          </w:tcPr>
          <w:p w14:paraId="2D2E621A" w14:textId="2B040E0A" w:rsidR="00A24AD7" w:rsidRPr="00A24AD7" w:rsidRDefault="00A24AD7" w:rsidP="00A24AD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50,899</w:t>
            </w:r>
          </w:p>
        </w:tc>
        <w:tc>
          <w:tcPr>
            <w:tcW w:w="272" w:type="dxa"/>
          </w:tcPr>
          <w:p w14:paraId="67764D98" w14:textId="77777777" w:rsidR="00A24AD7" w:rsidRPr="00A24AD7" w:rsidRDefault="00A24AD7" w:rsidP="00A24AD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8" w:type="dxa"/>
            <w:hideMark/>
          </w:tcPr>
          <w:p w14:paraId="408BAB5E" w14:textId="385AE304" w:rsidR="00A24AD7" w:rsidRPr="00A24AD7" w:rsidRDefault="00A24AD7" w:rsidP="00A24AD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51,1</w:t>
            </w:r>
            <w:r w:rsidR="003D5B84">
              <w:rPr>
                <w:rFonts w:asciiTheme="majorBidi" w:hAnsiTheme="majorBidi" w:cstheme="majorBidi"/>
                <w:sz w:val="24"/>
                <w:szCs w:val="24"/>
              </w:rPr>
              <w:t>56</w:t>
            </w:r>
          </w:p>
        </w:tc>
        <w:tc>
          <w:tcPr>
            <w:tcW w:w="272" w:type="dxa"/>
          </w:tcPr>
          <w:p w14:paraId="493A053F" w14:textId="77777777" w:rsidR="00A24AD7" w:rsidRPr="00A24AD7" w:rsidRDefault="00A24AD7" w:rsidP="00A24AD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8" w:type="dxa"/>
            <w:hideMark/>
          </w:tcPr>
          <w:p w14:paraId="51E82265" w14:textId="521C41EB" w:rsidR="00A24AD7" w:rsidRPr="00A24AD7" w:rsidRDefault="00A24AD7" w:rsidP="00A24AD7">
            <w:pPr>
              <w:tabs>
                <w:tab w:val="clear" w:pos="454"/>
                <w:tab w:val="left" w:pos="340"/>
              </w:tabs>
              <w:spacing w:line="240" w:lineRule="auto"/>
              <w:ind w:right="-2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517C54BB" w14:textId="77777777" w:rsidR="00A24AD7" w:rsidRPr="00A24AD7" w:rsidRDefault="00A24AD7" w:rsidP="00A24AD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  <w:hideMark/>
          </w:tcPr>
          <w:p w14:paraId="29CB742F" w14:textId="1EA27111" w:rsidR="00A24AD7" w:rsidRPr="00A24AD7" w:rsidRDefault="00A24AD7" w:rsidP="00A24AD7">
            <w:pPr>
              <w:tabs>
                <w:tab w:val="clear" w:pos="454"/>
                <w:tab w:val="left" w:pos="340"/>
              </w:tabs>
              <w:spacing w:line="240" w:lineRule="auto"/>
              <w:ind w:right="-38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24AD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7D34F847" w14:textId="77777777" w:rsidR="00A24AD7" w:rsidRPr="00A24AD7" w:rsidRDefault="00A24AD7" w:rsidP="00A24AD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3" w:type="dxa"/>
          </w:tcPr>
          <w:p w14:paraId="63937ADF" w14:textId="77777777" w:rsidR="00A24AD7" w:rsidRPr="00A24AD7" w:rsidRDefault="00A24AD7" w:rsidP="00A24AD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1" w:type="dxa"/>
            <w:hideMark/>
          </w:tcPr>
          <w:p w14:paraId="2BDDAB3C" w14:textId="31815C68" w:rsidR="00A24AD7" w:rsidRPr="00A24AD7" w:rsidRDefault="00A24AD7" w:rsidP="00A24AD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51,1</w:t>
            </w:r>
            <w:r w:rsidR="003D5B84">
              <w:rPr>
                <w:rFonts w:asciiTheme="majorBidi" w:hAnsiTheme="majorBidi" w:cstheme="majorBidi"/>
                <w:sz w:val="24"/>
                <w:szCs w:val="24"/>
              </w:rPr>
              <w:t>56</w:t>
            </w:r>
          </w:p>
        </w:tc>
      </w:tr>
      <w:tr w:rsidR="00A24AD7" w:rsidRPr="00A24AD7" w14:paraId="2DA6F4AF" w14:textId="77777777" w:rsidTr="00A24AD7">
        <w:tc>
          <w:tcPr>
            <w:tcW w:w="2435" w:type="dxa"/>
            <w:hideMark/>
          </w:tcPr>
          <w:p w14:paraId="105D65E3" w14:textId="52685393" w:rsidR="00A24AD7" w:rsidRPr="00A24AD7" w:rsidRDefault="00A24AD7" w:rsidP="00A24AD7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</w:rPr>
            </w:pPr>
            <w:r w:rsidRPr="00A24AD7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A1A674A" w14:textId="3FBE4A19" w:rsidR="00A24AD7" w:rsidRPr="00A24AD7" w:rsidRDefault="00A24AD7" w:rsidP="00A24AD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119,304</w:t>
            </w:r>
          </w:p>
        </w:tc>
        <w:tc>
          <w:tcPr>
            <w:tcW w:w="272" w:type="dxa"/>
          </w:tcPr>
          <w:p w14:paraId="11F97A12" w14:textId="77777777" w:rsidR="00A24AD7" w:rsidRPr="00A24AD7" w:rsidRDefault="00A24AD7" w:rsidP="00A24AD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ACCC581" w14:textId="7F2A9559" w:rsidR="00A24AD7" w:rsidRPr="00A24AD7" w:rsidRDefault="00A24AD7" w:rsidP="00A24AD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45,191</w:t>
            </w:r>
          </w:p>
        </w:tc>
        <w:tc>
          <w:tcPr>
            <w:tcW w:w="272" w:type="dxa"/>
          </w:tcPr>
          <w:p w14:paraId="0CC1ABDA" w14:textId="77777777" w:rsidR="00A24AD7" w:rsidRPr="00A24AD7" w:rsidRDefault="00A24AD7" w:rsidP="00A24AD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CEA7055" w14:textId="68AF3145" w:rsidR="00A24AD7" w:rsidRPr="00A24AD7" w:rsidRDefault="00A24AD7" w:rsidP="00A24AD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36,818</w:t>
            </w:r>
          </w:p>
        </w:tc>
        <w:tc>
          <w:tcPr>
            <w:tcW w:w="236" w:type="dxa"/>
          </w:tcPr>
          <w:p w14:paraId="48E4582D" w14:textId="77777777" w:rsidR="00A24AD7" w:rsidRPr="00A24AD7" w:rsidRDefault="00A24AD7" w:rsidP="00A24AD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B179461" w14:textId="21803BA5" w:rsidR="00A24AD7" w:rsidRPr="00A24AD7" w:rsidRDefault="00A24AD7" w:rsidP="00A24AD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43,346</w:t>
            </w:r>
          </w:p>
        </w:tc>
        <w:tc>
          <w:tcPr>
            <w:tcW w:w="236" w:type="dxa"/>
          </w:tcPr>
          <w:p w14:paraId="52A44BDE" w14:textId="77777777" w:rsidR="00A24AD7" w:rsidRPr="00A24AD7" w:rsidRDefault="00A24AD7" w:rsidP="00A24AD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3" w:type="dxa"/>
          </w:tcPr>
          <w:p w14:paraId="768FD7A2" w14:textId="77777777" w:rsidR="00A24AD7" w:rsidRPr="00A24AD7" w:rsidRDefault="00A24AD7" w:rsidP="00A24AD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7504656" w14:textId="12534644" w:rsidR="00A24AD7" w:rsidRPr="00A24AD7" w:rsidRDefault="00A24AD7" w:rsidP="00A24AD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125,355</w:t>
            </w:r>
          </w:p>
        </w:tc>
      </w:tr>
      <w:tr w:rsidR="00A24AD7" w:rsidRPr="00A24AD7" w14:paraId="42DEDE6F" w14:textId="77777777" w:rsidTr="00A24AD7">
        <w:tc>
          <w:tcPr>
            <w:tcW w:w="2435" w:type="dxa"/>
          </w:tcPr>
          <w:p w14:paraId="7905B430" w14:textId="77777777" w:rsidR="00A24AD7" w:rsidRPr="00A24AD7" w:rsidRDefault="00A24AD7" w:rsidP="00A24AD7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6ADE94BD" w14:textId="2E2E140A" w:rsidR="00A24AD7" w:rsidRPr="00A24AD7" w:rsidRDefault="00A24AD7" w:rsidP="00A24AD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190,642</w:t>
            </w:r>
          </w:p>
        </w:tc>
        <w:tc>
          <w:tcPr>
            <w:tcW w:w="272" w:type="dxa"/>
          </w:tcPr>
          <w:p w14:paraId="77FD07E0" w14:textId="77777777" w:rsidR="00A24AD7" w:rsidRPr="00A24AD7" w:rsidRDefault="00A24AD7" w:rsidP="00A24AD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412407E6" w14:textId="109589ED" w:rsidR="00A24AD7" w:rsidRPr="00A24AD7" w:rsidRDefault="00A24AD7" w:rsidP="00A24AD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116,7</w:t>
            </w:r>
            <w:r w:rsidR="003D5B8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86</w:t>
            </w:r>
          </w:p>
        </w:tc>
        <w:tc>
          <w:tcPr>
            <w:tcW w:w="272" w:type="dxa"/>
          </w:tcPr>
          <w:p w14:paraId="1E4FCF35" w14:textId="77777777" w:rsidR="00A24AD7" w:rsidRPr="00A24AD7" w:rsidRDefault="00A24AD7" w:rsidP="00A24AD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76CCF71F" w14:textId="5ED7BCA9" w:rsidR="00A24AD7" w:rsidRPr="00A24AD7" w:rsidRDefault="00A24AD7" w:rsidP="00A24AD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4AD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6,818</w:t>
            </w:r>
          </w:p>
        </w:tc>
        <w:tc>
          <w:tcPr>
            <w:tcW w:w="236" w:type="dxa"/>
          </w:tcPr>
          <w:p w14:paraId="30315C6B" w14:textId="77777777" w:rsidR="00A24AD7" w:rsidRPr="00A24AD7" w:rsidRDefault="00A24AD7" w:rsidP="00A24AD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70B34DF5" w14:textId="13DC1D51" w:rsidR="00A24AD7" w:rsidRPr="00A24AD7" w:rsidRDefault="00A24AD7" w:rsidP="00A24AD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43,346</w:t>
            </w:r>
          </w:p>
        </w:tc>
        <w:tc>
          <w:tcPr>
            <w:tcW w:w="236" w:type="dxa"/>
          </w:tcPr>
          <w:p w14:paraId="29C2AF15" w14:textId="77777777" w:rsidR="00A24AD7" w:rsidRPr="00A24AD7" w:rsidRDefault="00A24AD7" w:rsidP="00A24AD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3" w:type="dxa"/>
          </w:tcPr>
          <w:p w14:paraId="6632D320" w14:textId="77777777" w:rsidR="00A24AD7" w:rsidRPr="00A24AD7" w:rsidRDefault="00A24AD7" w:rsidP="00A24AD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46DA6198" w14:textId="55AC13BF" w:rsidR="00A24AD7" w:rsidRPr="00A24AD7" w:rsidRDefault="00A24AD7" w:rsidP="00A24AD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196,</w:t>
            </w:r>
            <w:r w:rsidR="003D5B8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950</w:t>
            </w:r>
          </w:p>
        </w:tc>
      </w:tr>
      <w:tr w:rsidR="00A24AD7" w:rsidRPr="00A24AD7" w14:paraId="4D0DFFC0" w14:textId="77777777" w:rsidTr="00A24AD7">
        <w:tc>
          <w:tcPr>
            <w:tcW w:w="2435" w:type="dxa"/>
          </w:tcPr>
          <w:p w14:paraId="7B081679" w14:textId="77777777" w:rsidR="00A24AD7" w:rsidRPr="00A24AD7" w:rsidRDefault="00A24AD7" w:rsidP="00A24AD7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075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0530B1C" w14:textId="77777777" w:rsidR="00A24AD7" w:rsidRPr="00A24AD7" w:rsidRDefault="00A24AD7" w:rsidP="00A24AD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2" w:type="dxa"/>
          </w:tcPr>
          <w:p w14:paraId="0CDDDB0F" w14:textId="77777777" w:rsidR="00A24AD7" w:rsidRPr="00A24AD7" w:rsidRDefault="00A24AD7" w:rsidP="00A24AD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6299688" w14:textId="77777777" w:rsidR="00A24AD7" w:rsidRPr="00A24AD7" w:rsidRDefault="00A24AD7" w:rsidP="00A24AD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2" w:type="dxa"/>
          </w:tcPr>
          <w:p w14:paraId="7480BD94" w14:textId="77777777" w:rsidR="00A24AD7" w:rsidRPr="00A24AD7" w:rsidRDefault="00A24AD7" w:rsidP="00A24AD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88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9F5D40D" w14:textId="77777777" w:rsidR="00A24AD7" w:rsidRPr="00A24AD7" w:rsidRDefault="00A24AD7" w:rsidP="00A24AD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36D49ECF" w14:textId="77777777" w:rsidR="00A24AD7" w:rsidRPr="00A24AD7" w:rsidRDefault="00A24AD7" w:rsidP="00A24AD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5DD4BDC" w14:textId="77777777" w:rsidR="00A24AD7" w:rsidRPr="00A24AD7" w:rsidRDefault="00A24AD7" w:rsidP="00A24AD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65B3F689" w14:textId="77777777" w:rsidR="00A24AD7" w:rsidRPr="00A24AD7" w:rsidRDefault="00A24AD7" w:rsidP="00A24AD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3" w:type="dxa"/>
          </w:tcPr>
          <w:p w14:paraId="2CCDE740" w14:textId="77777777" w:rsidR="00A24AD7" w:rsidRPr="00A24AD7" w:rsidRDefault="00A24AD7" w:rsidP="00A24AD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41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722D4070" w14:textId="77777777" w:rsidR="00A24AD7" w:rsidRPr="00A24AD7" w:rsidRDefault="00A24AD7" w:rsidP="00A24AD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</w:tbl>
    <w:p w14:paraId="44D6FB64" w14:textId="229F52BC" w:rsidR="00E94CCE" w:rsidRDefault="00E94CCE" w:rsidP="001C215C">
      <w:pPr>
        <w:ind w:left="900"/>
        <w:jc w:val="thaiDistribute"/>
        <w:rPr>
          <w:rFonts w:asciiTheme="majorBidi" w:hAnsiTheme="majorBidi" w:cstheme="majorBidi"/>
          <w:sz w:val="30"/>
          <w:szCs w:val="30"/>
        </w:rPr>
      </w:pPr>
    </w:p>
    <w:p w14:paraId="5535C1E6" w14:textId="0A5C78F6" w:rsidR="00956E60" w:rsidRDefault="00956E60" w:rsidP="001C215C">
      <w:pPr>
        <w:ind w:left="900"/>
        <w:jc w:val="thaiDistribute"/>
        <w:rPr>
          <w:rFonts w:asciiTheme="majorBidi" w:hAnsiTheme="majorBidi" w:cstheme="majorBidi"/>
          <w:sz w:val="30"/>
          <w:szCs w:val="30"/>
        </w:rPr>
      </w:pPr>
    </w:p>
    <w:p w14:paraId="18993822" w14:textId="490B1DC2" w:rsidR="00956E60" w:rsidRDefault="00956E60" w:rsidP="001C215C">
      <w:pPr>
        <w:ind w:left="900"/>
        <w:jc w:val="thaiDistribute"/>
        <w:rPr>
          <w:rFonts w:asciiTheme="majorBidi" w:hAnsiTheme="majorBidi" w:cstheme="majorBidi"/>
          <w:sz w:val="30"/>
          <w:szCs w:val="30"/>
        </w:rPr>
      </w:pPr>
    </w:p>
    <w:p w14:paraId="63F92E51" w14:textId="77777777" w:rsidR="00956E60" w:rsidRDefault="00956E60" w:rsidP="001C215C">
      <w:pPr>
        <w:ind w:left="90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8910" w:type="dxa"/>
        <w:tblInd w:w="8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35"/>
        <w:gridCol w:w="1075"/>
        <w:gridCol w:w="272"/>
        <w:gridCol w:w="1078"/>
        <w:gridCol w:w="272"/>
        <w:gridCol w:w="988"/>
        <w:gridCol w:w="236"/>
        <w:gridCol w:w="1114"/>
        <w:gridCol w:w="236"/>
        <w:gridCol w:w="263"/>
        <w:gridCol w:w="941"/>
      </w:tblGrid>
      <w:tr w:rsidR="00A24AD7" w:rsidRPr="00A24AD7" w14:paraId="1EBD5538" w14:textId="77777777" w:rsidTr="00E76E38">
        <w:trPr>
          <w:tblHeader/>
        </w:trPr>
        <w:tc>
          <w:tcPr>
            <w:tcW w:w="2435" w:type="dxa"/>
            <w:hideMark/>
          </w:tcPr>
          <w:p w14:paraId="187D4495" w14:textId="77777777" w:rsidR="00A24AD7" w:rsidRPr="00A24AD7" w:rsidRDefault="00A24AD7" w:rsidP="00E76E38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475" w:type="dxa"/>
            <w:gridSpan w:val="10"/>
            <w:hideMark/>
          </w:tcPr>
          <w:p w14:paraId="18BCD17D" w14:textId="1ECC6948" w:rsidR="00A24AD7" w:rsidRPr="00A24AD7" w:rsidRDefault="00A24AD7" w:rsidP="00E76E38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4AD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</w:t>
            </w:r>
            <w:r w:rsidR="00956E60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เฉพาะกิจการ</w:t>
            </w:r>
            <w:r w:rsidRPr="00A24AD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A24AD7" w:rsidRPr="00A24AD7" w14:paraId="4DE4575B" w14:textId="77777777" w:rsidTr="00E76E38">
        <w:trPr>
          <w:tblHeader/>
        </w:trPr>
        <w:tc>
          <w:tcPr>
            <w:tcW w:w="2435" w:type="dxa"/>
            <w:hideMark/>
          </w:tcPr>
          <w:p w14:paraId="607B10A5" w14:textId="77777777" w:rsidR="00A24AD7" w:rsidRPr="00A24AD7" w:rsidRDefault="00A24AD7" w:rsidP="00E76E38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5" w:type="dxa"/>
          </w:tcPr>
          <w:p w14:paraId="6C3A78D5" w14:textId="77777777" w:rsidR="00A24AD7" w:rsidRPr="00A24AD7" w:rsidRDefault="00A24AD7" w:rsidP="00E76E38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2" w:type="dxa"/>
          </w:tcPr>
          <w:p w14:paraId="1A3A7CFD" w14:textId="77777777" w:rsidR="00A24AD7" w:rsidRPr="00A24AD7" w:rsidRDefault="00A24AD7" w:rsidP="00E76E38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128" w:type="dxa"/>
            <w:gridSpan w:val="8"/>
            <w:vAlign w:val="bottom"/>
            <w:hideMark/>
          </w:tcPr>
          <w:p w14:paraId="50D9C841" w14:textId="77777777" w:rsidR="00A24AD7" w:rsidRPr="00A24AD7" w:rsidRDefault="00A24AD7" w:rsidP="00E76E38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24AD7">
              <w:rPr>
                <w:rFonts w:asciiTheme="majorBidi" w:hAnsiTheme="majorBidi" w:cstheme="majorBidi"/>
                <w:sz w:val="24"/>
                <w:szCs w:val="24"/>
                <w:cs/>
              </w:rPr>
              <w:t>กระแสเงินสดตามสัญญา</w:t>
            </w:r>
          </w:p>
        </w:tc>
      </w:tr>
      <w:tr w:rsidR="00A24AD7" w:rsidRPr="00A24AD7" w14:paraId="046CA2EB" w14:textId="77777777" w:rsidTr="00E76E38">
        <w:trPr>
          <w:tblHeader/>
        </w:trPr>
        <w:tc>
          <w:tcPr>
            <w:tcW w:w="2435" w:type="dxa"/>
            <w:vAlign w:val="bottom"/>
            <w:hideMark/>
          </w:tcPr>
          <w:p w14:paraId="4BF80D8F" w14:textId="77777777" w:rsidR="00A24AD7" w:rsidRPr="00A24AD7" w:rsidRDefault="00A24AD7" w:rsidP="00E76E38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A24AD7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ณ วันที่</w:t>
            </w:r>
            <w:r w:rsidRPr="00A24AD7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 31 </w:t>
            </w:r>
            <w:r w:rsidRPr="00A24AD7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ธันวาคม </w:t>
            </w:r>
            <w:r w:rsidRPr="00A24AD7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2563</w:t>
            </w:r>
          </w:p>
        </w:tc>
        <w:tc>
          <w:tcPr>
            <w:tcW w:w="1075" w:type="dxa"/>
            <w:vAlign w:val="bottom"/>
            <w:hideMark/>
          </w:tcPr>
          <w:p w14:paraId="062CF614" w14:textId="77777777" w:rsidR="00A24AD7" w:rsidRPr="00A24AD7" w:rsidRDefault="00A24AD7" w:rsidP="00E76E38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24AD7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</w:t>
            </w:r>
          </w:p>
          <w:p w14:paraId="05E9098D" w14:textId="77777777" w:rsidR="00A24AD7" w:rsidRPr="00A24AD7" w:rsidRDefault="00A24AD7" w:rsidP="00E76E38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24AD7">
              <w:rPr>
                <w:rFonts w:asciiTheme="majorBidi" w:hAnsiTheme="majorBidi" w:cstheme="majorBidi"/>
                <w:sz w:val="24"/>
                <w:szCs w:val="24"/>
                <w:cs/>
              </w:rPr>
              <w:t>ตามบัญชี</w:t>
            </w:r>
          </w:p>
        </w:tc>
        <w:tc>
          <w:tcPr>
            <w:tcW w:w="272" w:type="dxa"/>
          </w:tcPr>
          <w:p w14:paraId="5820271C" w14:textId="77777777" w:rsidR="00A24AD7" w:rsidRPr="00A24AD7" w:rsidRDefault="00A24AD7" w:rsidP="00E76E38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8" w:type="dxa"/>
            <w:vAlign w:val="bottom"/>
            <w:hideMark/>
          </w:tcPr>
          <w:p w14:paraId="6489428C" w14:textId="77777777" w:rsidR="00A24AD7" w:rsidRPr="00A24AD7" w:rsidRDefault="00A24AD7" w:rsidP="00E76E38">
            <w:pPr>
              <w:tabs>
                <w:tab w:val="clear" w:pos="680"/>
                <w:tab w:val="left" w:pos="610"/>
              </w:tabs>
              <w:spacing w:line="240" w:lineRule="auto"/>
              <w:ind w:left="-23" w:right="-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24AD7">
              <w:rPr>
                <w:rFonts w:asciiTheme="majorBidi" w:hAnsiTheme="majorBidi" w:cstheme="majorBidi"/>
                <w:sz w:val="24"/>
                <w:szCs w:val="24"/>
                <w:cs/>
              </w:rPr>
              <w:t>ภายใน</w:t>
            </w:r>
            <w:r w:rsidRPr="00A24AD7">
              <w:rPr>
                <w:rFonts w:asciiTheme="majorBidi" w:hAnsiTheme="majorBidi" w:cstheme="majorBidi"/>
                <w:sz w:val="24"/>
                <w:szCs w:val="24"/>
              </w:rPr>
              <w:t xml:space="preserve"> 1 </w:t>
            </w:r>
            <w:r w:rsidRPr="00A24AD7">
              <w:rPr>
                <w:rFonts w:asciiTheme="majorBidi" w:hAnsiTheme="majorBidi" w:cstheme="majorBidi"/>
                <w:sz w:val="24"/>
                <w:szCs w:val="24"/>
                <w:cs/>
              </w:rPr>
              <w:t>ปีหรือน้อยกว่า</w:t>
            </w:r>
          </w:p>
        </w:tc>
        <w:tc>
          <w:tcPr>
            <w:tcW w:w="272" w:type="dxa"/>
          </w:tcPr>
          <w:p w14:paraId="00CAEBDA" w14:textId="77777777" w:rsidR="00A24AD7" w:rsidRPr="00A24AD7" w:rsidRDefault="00A24AD7" w:rsidP="00E76E38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8" w:type="dxa"/>
            <w:vAlign w:val="bottom"/>
            <w:hideMark/>
          </w:tcPr>
          <w:p w14:paraId="03C6A865" w14:textId="77777777" w:rsidR="00A24AD7" w:rsidRPr="00A24AD7" w:rsidRDefault="00A24AD7" w:rsidP="00E76E38">
            <w:pPr>
              <w:tabs>
                <w:tab w:val="clear" w:pos="680"/>
                <w:tab w:val="left" w:pos="518"/>
              </w:tabs>
              <w:spacing w:line="240" w:lineRule="auto"/>
              <w:ind w:left="-112" w:right="-10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24AD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มากกว่า </w:t>
            </w:r>
            <w:r w:rsidRPr="00A24AD7"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 w:rsidRPr="00A24AD7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  <w:r w:rsidRPr="00A24AD7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A24AD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แต่ไม่เกิน </w:t>
            </w:r>
            <w:r w:rsidRPr="00A24AD7">
              <w:rPr>
                <w:rFonts w:asciiTheme="majorBidi" w:hAnsiTheme="majorBidi" w:cstheme="majorBidi"/>
                <w:sz w:val="24"/>
                <w:szCs w:val="24"/>
              </w:rPr>
              <w:t xml:space="preserve">2 </w:t>
            </w:r>
            <w:r w:rsidRPr="00A24AD7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</w:p>
        </w:tc>
        <w:tc>
          <w:tcPr>
            <w:tcW w:w="236" w:type="dxa"/>
            <w:vAlign w:val="bottom"/>
          </w:tcPr>
          <w:p w14:paraId="7736E5E2" w14:textId="77777777" w:rsidR="00A24AD7" w:rsidRPr="00A24AD7" w:rsidRDefault="00A24AD7" w:rsidP="00E76E38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  <w:vAlign w:val="bottom"/>
            <w:hideMark/>
          </w:tcPr>
          <w:p w14:paraId="101E0779" w14:textId="77777777" w:rsidR="00A24AD7" w:rsidRDefault="00A24AD7" w:rsidP="00E76E38">
            <w:pPr>
              <w:tabs>
                <w:tab w:val="clear" w:pos="680"/>
              </w:tabs>
              <w:spacing w:line="240" w:lineRule="auto"/>
              <w:ind w:left="-74" w:right="-11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24AD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มากกว่า </w:t>
            </w:r>
            <w:r w:rsidRPr="00A24AD7">
              <w:rPr>
                <w:rFonts w:asciiTheme="majorBidi" w:hAnsiTheme="majorBidi" w:cstheme="majorBidi"/>
                <w:sz w:val="24"/>
                <w:szCs w:val="24"/>
              </w:rPr>
              <w:t xml:space="preserve">2 </w:t>
            </w:r>
            <w:r w:rsidRPr="00A24AD7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  <w:r w:rsidRPr="00A24AD7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  <w:p w14:paraId="6B1164A0" w14:textId="77777777" w:rsidR="00A24AD7" w:rsidRPr="00A24AD7" w:rsidRDefault="00A24AD7" w:rsidP="00E76E38">
            <w:pPr>
              <w:tabs>
                <w:tab w:val="clear" w:pos="680"/>
              </w:tabs>
              <w:spacing w:line="240" w:lineRule="auto"/>
              <w:ind w:left="-74" w:right="-11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24AD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แต่ไม่เกิน </w:t>
            </w:r>
            <w:r w:rsidRPr="00A24AD7">
              <w:rPr>
                <w:rFonts w:asciiTheme="majorBidi" w:hAnsiTheme="majorBidi" w:cstheme="majorBidi"/>
                <w:sz w:val="24"/>
                <w:szCs w:val="24"/>
              </w:rPr>
              <w:t xml:space="preserve">5 </w:t>
            </w:r>
            <w:r w:rsidRPr="00A24AD7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</w:p>
        </w:tc>
        <w:tc>
          <w:tcPr>
            <w:tcW w:w="236" w:type="dxa"/>
            <w:vAlign w:val="bottom"/>
          </w:tcPr>
          <w:p w14:paraId="154E4CC2" w14:textId="77777777" w:rsidR="00A24AD7" w:rsidRPr="00A24AD7" w:rsidRDefault="00A24AD7" w:rsidP="00E76E38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3" w:type="dxa"/>
            <w:vAlign w:val="bottom"/>
          </w:tcPr>
          <w:p w14:paraId="77E3610D" w14:textId="77777777" w:rsidR="00A24AD7" w:rsidRPr="00A24AD7" w:rsidRDefault="00A24AD7" w:rsidP="00E76E38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1" w:type="dxa"/>
            <w:vAlign w:val="bottom"/>
            <w:hideMark/>
          </w:tcPr>
          <w:p w14:paraId="690F20DD" w14:textId="77777777" w:rsidR="00A24AD7" w:rsidRPr="00A24AD7" w:rsidRDefault="00A24AD7" w:rsidP="00E76E38">
            <w:pPr>
              <w:tabs>
                <w:tab w:val="clear" w:pos="680"/>
                <w:tab w:val="left" w:pos="63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24AD7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A24AD7" w:rsidRPr="00A24AD7" w14:paraId="0072516D" w14:textId="77777777" w:rsidTr="00E76E38">
        <w:trPr>
          <w:tblHeader/>
        </w:trPr>
        <w:tc>
          <w:tcPr>
            <w:tcW w:w="2435" w:type="dxa"/>
          </w:tcPr>
          <w:p w14:paraId="56B2C2AC" w14:textId="77777777" w:rsidR="00A24AD7" w:rsidRPr="00A24AD7" w:rsidRDefault="00A24AD7" w:rsidP="00E76E38">
            <w:pPr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75" w:type="dxa"/>
            <w:gridSpan w:val="10"/>
            <w:hideMark/>
          </w:tcPr>
          <w:p w14:paraId="22E32E42" w14:textId="6524EFA4" w:rsidR="00A24AD7" w:rsidRPr="00A24AD7" w:rsidRDefault="00A24AD7" w:rsidP="00E76E38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A24AD7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="001E24D6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</w:rPr>
              <w:t>พัน</w:t>
            </w:r>
            <w:r w:rsidRPr="00A24AD7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บาท)</w:t>
            </w:r>
          </w:p>
        </w:tc>
      </w:tr>
      <w:tr w:rsidR="00A24AD7" w:rsidRPr="00A24AD7" w14:paraId="66DC2EC8" w14:textId="77777777" w:rsidTr="00E76E38">
        <w:tc>
          <w:tcPr>
            <w:tcW w:w="2435" w:type="dxa"/>
            <w:hideMark/>
          </w:tcPr>
          <w:p w14:paraId="3CAA85F5" w14:textId="77777777" w:rsidR="00A24AD7" w:rsidRPr="00A24AD7" w:rsidRDefault="00A24AD7" w:rsidP="00E76E38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A24AD7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หนี้สินทางการเงินที่ไม่ใช่อนุพันธ์</w:t>
            </w:r>
            <w:r w:rsidRPr="00A24AD7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1075" w:type="dxa"/>
          </w:tcPr>
          <w:p w14:paraId="74E1ED28" w14:textId="77777777" w:rsidR="00A24AD7" w:rsidRPr="00A24AD7" w:rsidRDefault="00A24AD7" w:rsidP="00E76E3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2" w:type="dxa"/>
          </w:tcPr>
          <w:p w14:paraId="1A540514" w14:textId="77777777" w:rsidR="00A24AD7" w:rsidRPr="00A24AD7" w:rsidRDefault="00A24AD7" w:rsidP="00E76E3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8" w:type="dxa"/>
          </w:tcPr>
          <w:p w14:paraId="24539953" w14:textId="77777777" w:rsidR="00A24AD7" w:rsidRPr="00A24AD7" w:rsidRDefault="00A24AD7" w:rsidP="00E76E3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2" w:type="dxa"/>
          </w:tcPr>
          <w:p w14:paraId="362DBC73" w14:textId="77777777" w:rsidR="00A24AD7" w:rsidRPr="00A24AD7" w:rsidRDefault="00A24AD7" w:rsidP="00E76E3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88" w:type="dxa"/>
          </w:tcPr>
          <w:p w14:paraId="13A36391" w14:textId="77777777" w:rsidR="00A24AD7" w:rsidRPr="00A24AD7" w:rsidRDefault="00A24AD7" w:rsidP="00E76E3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7E2F78B4" w14:textId="77777777" w:rsidR="00A24AD7" w:rsidRPr="00A24AD7" w:rsidRDefault="00A24AD7" w:rsidP="00E76E3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</w:tcPr>
          <w:p w14:paraId="7E369915" w14:textId="77777777" w:rsidR="00A24AD7" w:rsidRPr="00A24AD7" w:rsidRDefault="00A24AD7" w:rsidP="00E76E3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0F9BB909" w14:textId="77777777" w:rsidR="00A24AD7" w:rsidRPr="00A24AD7" w:rsidRDefault="00A24AD7" w:rsidP="00E76E3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3" w:type="dxa"/>
          </w:tcPr>
          <w:p w14:paraId="6416523A" w14:textId="77777777" w:rsidR="00A24AD7" w:rsidRPr="00A24AD7" w:rsidRDefault="00A24AD7" w:rsidP="00E76E3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41" w:type="dxa"/>
          </w:tcPr>
          <w:p w14:paraId="475D719B" w14:textId="77777777" w:rsidR="00A24AD7" w:rsidRPr="00A24AD7" w:rsidRDefault="00A24AD7" w:rsidP="00E76E3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A24AD7" w:rsidRPr="00A24AD7" w14:paraId="7F39A0AD" w14:textId="77777777" w:rsidTr="00E76E38">
        <w:tc>
          <w:tcPr>
            <w:tcW w:w="2435" w:type="dxa"/>
            <w:hideMark/>
          </w:tcPr>
          <w:p w14:paraId="27FBA8F1" w14:textId="77777777" w:rsidR="00A24AD7" w:rsidRPr="00A24AD7" w:rsidRDefault="00A24AD7" w:rsidP="00E76E38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</w:rPr>
            </w:pPr>
            <w:r w:rsidRPr="00A24AD7">
              <w:rPr>
                <w:rFonts w:asciiTheme="majorBidi" w:hAnsiTheme="majorBidi" w:cstheme="majorBidi"/>
                <w:sz w:val="24"/>
                <w:szCs w:val="24"/>
                <w:cs/>
              </w:rPr>
              <w:t>เจ้าหนี้การค้า</w:t>
            </w:r>
            <w:r w:rsidRPr="00A24AD7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075" w:type="dxa"/>
            <w:hideMark/>
          </w:tcPr>
          <w:p w14:paraId="7C8CE9CF" w14:textId="6D0D672F" w:rsidR="00A24AD7" w:rsidRPr="00A24AD7" w:rsidRDefault="00A24AD7" w:rsidP="00E76E3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24AD7">
              <w:rPr>
                <w:rFonts w:asciiTheme="majorBidi" w:hAnsiTheme="majorBidi" w:cstheme="majorBidi"/>
                <w:sz w:val="24"/>
                <w:szCs w:val="24"/>
              </w:rPr>
              <w:t>20</w:t>
            </w:r>
            <w:r w:rsidR="00956E60">
              <w:rPr>
                <w:rFonts w:asciiTheme="majorBidi" w:hAnsiTheme="majorBidi" w:cstheme="majorBidi"/>
                <w:sz w:val="24"/>
                <w:szCs w:val="24"/>
              </w:rPr>
              <w:t>,770</w:t>
            </w:r>
          </w:p>
        </w:tc>
        <w:tc>
          <w:tcPr>
            <w:tcW w:w="272" w:type="dxa"/>
          </w:tcPr>
          <w:p w14:paraId="44F2963F" w14:textId="77777777" w:rsidR="00A24AD7" w:rsidRPr="00A24AD7" w:rsidRDefault="00A24AD7" w:rsidP="00E76E3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8" w:type="dxa"/>
            <w:hideMark/>
          </w:tcPr>
          <w:p w14:paraId="297AC608" w14:textId="2FFF8DB0" w:rsidR="00A24AD7" w:rsidRPr="00A24AD7" w:rsidRDefault="00956E60" w:rsidP="00197B8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20,770</w:t>
            </w:r>
          </w:p>
        </w:tc>
        <w:tc>
          <w:tcPr>
            <w:tcW w:w="272" w:type="dxa"/>
          </w:tcPr>
          <w:p w14:paraId="660BDDE5" w14:textId="77777777" w:rsidR="00A24AD7" w:rsidRPr="00A24AD7" w:rsidRDefault="00A24AD7" w:rsidP="00E76E3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8" w:type="dxa"/>
            <w:hideMark/>
          </w:tcPr>
          <w:p w14:paraId="704C94D9" w14:textId="77777777" w:rsidR="00A24AD7" w:rsidRPr="00A24AD7" w:rsidRDefault="00A24AD7" w:rsidP="00E76E38">
            <w:pPr>
              <w:tabs>
                <w:tab w:val="clear" w:pos="454"/>
                <w:tab w:val="left" w:pos="340"/>
              </w:tabs>
              <w:spacing w:line="240" w:lineRule="auto"/>
              <w:ind w:right="-2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44F72FEF" w14:textId="77777777" w:rsidR="00A24AD7" w:rsidRPr="00A24AD7" w:rsidRDefault="00A24AD7" w:rsidP="00E76E3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  <w:hideMark/>
          </w:tcPr>
          <w:p w14:paraId="59F6BB44" w14:textId="77777777" w:rsidR="00A24AD7" w:rsidRPr="00A24AD7" w:rsidRDefault="00A24AD7" w:rsidP="00E76E38">
            <w:pPr>
              <w:tabs>
                <w:tab w:val="clear" w:pos="454"/>
                <w:tab w:val="left" w:pos="340"/>
              </w:tabs>
              <w:spacing w:line="240" w:lineRule="auto"/>
              <w:ind w:right="-38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24AD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697AF891" w14:textId="77777777" w:rsidR="00A24AD7" w:rsidRPr="00A24AD7" w:rsidRDefault="00A24AD7" w:rsidP="00E76E3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3" w:type="dxa"/>
          </w:tcPr>
          <w:p w14:paraId="2D9EBCDA" w14:textId="77777777" w:rsidR="00A24AD7" w:rsidRPr="00A24AD7" w:rsidRDefault="00A24AD7" w:rsidP="00E76E3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1" w:type="dxa"/>
            <w:hideMark/>
          </w:tcPr>
          <w:p w14:paraId="3DBFB96F" w14:textId="5752418A" w:rsidR="00A24AD7" w:rsidRPr="00A24AD7" w:rsidRDefault="00A24AD7" w:rsidP="00E76E38">
            <w:pPr>
              <w:tabs>
                <w:tab w:val="clear" w:pos="680"/>
                <w:tab w:val="left" w:pos="630"/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20</w:t>
            </w:r>
            <w:r w:rsidR="00956E60">
              <w:rPr>
                <w:rFonts w:asciiTheme="majorBidi" w:hAnsiTheme="majorBidi" w:cstheme="majorBidi"/>
                <w:sz w:val="24"/>
                <w:szCs w:val="24"/>
              </w:rPr>
              <w:t>,770</w:t>
            </w:r>
          </w:p>
        </w:tc>
      </w:tr>
      <w:tr w:rsidR="00A24AD7" w:rsidRPr="00A24AD7" w14:paraId="4A475A35" w14:textId="77777777" w:rsidTr="00E76E38">
        <w:tc>
          <w:tcPr>
            <w:tcW w:w="2435" w:type="dxa"/>
            <w:hideMark/>
          </w:tcPr>
          <w:p w14:paraId="60D60661" w14:textId="77777777" w:rsidR="00A24AD7" w:rsidRPr="00A24AD7" w:rsidRDefault="00A24AD7" w:rsidP="00E76E38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</w:rPr>
            </w:pPr>
            <w:r w:rsidRPr="00A24AD7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เงินกู้ยืมจากสถาบันการเงิน</w:t>
            </w:r>
          </w:p>
        </w:tc>
        <w:tc>
          <w:tcPr>
            <w:tcW w:w="1075" w:type="dxa"/>
            <w:hideMark/>
          </w:tcPr>
          <w:p w14:paraId="0DBFA90F" w14:textId="6C85E0A7" w:rsidR="00A24AD7" w:rsidRPr="00A24AD7" w:rsidRDefault="00956E60" w:rsidP="00E76E3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19,94</w:t>
            </w:r>
            <w:r w:rsidR="003D5B84"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</w:tc>
        <w:tc>
          <w:tcPr>
            <w:tcW w:w="272" w:type="dxa"/>
          </w:tcPr>
          <w:p w14:paraId="0CC5548E" w14:textId="77777777" w:rsidR="00A24AD7" w:rsidRPr="00A24AD7" w:rsidRDefault="00A24AD7" w:rsidP="00E76E3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8" w:type="dxa"/>
            <w:hideMark/>
          </w:tcPr>
          <w:p w14:paraId="09499698" w14:textId="53A5D218" w:rsidR="00A24AD7" w:rsidRPr="00A24AD7" w:rsidRDefault="00956E60" w:rsidP="00E76E3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20,042</w:t>
            </w:r>
          </w:p>
        </w:tc>
        <w:tc>
          <w:tcPr>
            <w:tcW w:w="272" w:type="dxa"/>
          </w:tcPr>
          <w:p w14:paraId="6722F1E0" w14:textId="77777777" w:rsidR="00A24AD7" w:rsidRPr="00A24AD7" w:rsidRDefault="00A24AD7" w:rsidP="00E76E3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8" w:type="dxa"/>
            <w:hideMark/>
          </w:tcPr>
          <w:p w14:paraId="42A6021B" w14:textId="77777777" w:rsidR="00A24AD7" w:rsidRPr="00A24AD7" w:rsidRDefault="00A24AD7" w:rsidP="00E76E38">
            <w:pPr>
              <w:tabs>
                <w:tab w:val="clear" w:pos="454"/>
                <w:tab w:val="left" w:pos="340"/>
              </w:tabs>
              <w:spacing w:line="240" w:lineRule="auto"/>
              <w:ind w:right="-2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75AB9694" w14:textId="77777777" w:rsidR="00A24AD7" w:rsidRPr="00A24AD7" w:rsidRDefault="00A24AD7" w:rsidP="00E76E3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  <w:hideMark/>
          </w:tcPr>
          <w:p w14:paraId="52BCA4A0" w14:textId="77777777" w:rsidR="00A24AD7" w:rsidRPr="00A24AD7" w:rsidRDefault="00A24AD7" w:rsidP="00E76E38">
            <w:pPr>
              <w:tabs>
                <w:tab w:val="clear" w:pos="454"/>
                <w:tab w:val="left" w:pos="340"/>
              </w:tabs>
              <w:spacing w:line="240" w:lineRule="auto"/>
              <w:ind w:right="-38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24AD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2A046784" w14:textId="77777777" w:rsidR="00A24AD7" w:rsidRPr="00A24AD7" w:rsidRDefault="00A24AD7" w:rsidP="00E76E3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3" w:type="dxa"/>
          </w:tcPr>
          <w:p w14:paraId="0604012F" w14:textId="77777777" w:rsidR="00A24AD7" w:rsidRPr="00A24AD7" w:rsidRDefault="00A24AD7" w:rsidP="00E76E3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1" w:type="dxa"/>
            <w:hideMark/>
          </w:tcPr>
          <w:p w14:paraId="62AE0D76" w14:textId="090CFCC6" w:rsidR="00A24AD7" w:rsidRPr="00A24AD7" w:rsidRDefault="00956E60" w:rsidP="00E76E3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20,042</w:t>
            </w:r>
          </w:p>
        </w:tc>
      </w:tr>
      <w:tr w:rsidR="00A24AD7" w:rsidRPr="00A24AD7" w14:paraId="67732BBE" w14:textId="77777777" w:rsidTr="00E76E38">
        <w:tc>
          <w:tcPr>
            <w:tcW w:w="2435" w:type="dxa"/>
            <w:hideMark/>
          </w:tcPr>
          <w:p w14:paraId="2E5C8423" w14:textId="77777777" w:rsidR="00A24AD7" w:rsidRPr="00A24AD7" w:rsidRDefault="00A24AD7" w:rsidP="00E76E38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</w:rPr>
            </w:pPr>
            <w:r w:rsidRPr="00A24AD7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E46073C" w14:textId="3FAEBBBC" w:rsidR="00A24AD7" w:rsidRPr="00A24AD7" w:rsidRDefault="00956E60" w:rsidP="00E76E3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120,033</w:t>
            </w:r>
          </w:p>
        </w:tc>
        <w:tc>
          <w:tcPr>
            <w:tcW w:w="272" w:type="dxa"/>
          </w:tcPr>
          <w:p w14:paraId="4F905E70" w14:textId="77777777" w:rsidR="00A24AD7" w:rsidRPr="00A24AD7" w:rsidRDefault="00A24AD7" w:rsidP="00E76E3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083E020" w14:textId="7E473D1B" w:rsidR="00A24AD7" w:rsidRPr="00A24AD7" w:rsidRDefault="00A24AD7" w:rsidP="00E76E3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45</w:t>
            </w:r>
            <w:r w:rsidR="00956E60">
              <w:rPr>
                <w:rFonts w:asciiTheme="majorBidi" w:hAnsiTheme="majorBidi" w:cstheme="majorBidi"/>
                <w:sz w:val="24"/>
                <w:szCs w:val="24"/>
              </w:rPr>
              <w:t>,326</w:t>
            </w:r>
          </w:p>
        </w:tc>
        <w:tc>
          <w:tcPr>
            <w:tcW w:w="272" w:type="dxa"/>
          </w:tcPr>
          <w:p w14:paraId="0E3A2BFB" w14:textId="77777777" w:rsidR="00A24AD7" w:rsidRPr="00A24AD7" w:rsidRDefault="00A24AD7" w:rsidP="00E76E3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8B5F580" w14:textId="313933C8" w:rsidR="00A24AD7" w:rsidRPr="00A24AD7" w:rsidRDefault="00A24AD7" w:rsidP="00E76E3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956E60">
              <w:rPr>
                <w:rFonts w:asciiTheme="majorBidi" w:hAnsiTheme="majorBidi" w:cstheme="majorBidi"/>
                <w:sz w:val="24"/>
                <w:szCs w:val="24"/>
              </w:rPr>
              <w:t>7,081</w:t>
            </w:r>
          </w:p>
        </w:tc>
        <w:tc>
          <w:tcPr>
            <w:tcW w:w="236" w:type="dxa"/>
          </w:tcPr>
          <w:p w14:paraId="27982DFB" w14:textId="77777777" w:rsidR="00A24AD7" w:rsidRPr="00A24AD7" w:rsidRDefault="00A24AD7" w:rsidP="00E76E3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428C10A" w14:textId="06A6638C" w:rsidR="00A24AD7" w:rsidRPr="00A24AD7" w:rsidRDefault="00A24AD7" w:rsidP="00E76E3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43,</w:t>
            </w:r>
            <w:r w:rsidR="00956E60">
              <w:rPr>
                <w:rFonts w:asciiTheme="majorBidi" w:hAnsiTheme="majorBidi" w:cstheme="majorBidi"/>
                <w:sz w:val="24"/>
                <w:szCs w:val="24"/>
              </w:rPr>
              <w:t>961</w:t>
            </w:r>
          </w:p>
        </w:tc>
        <w:tc>
          <w:tcPr>
            <w:tcW w:w="236" w:type="dxa"/>
          </w:tcPr>
          <w:p w14:paraId="7A8261B7" w14:textId="77777777" w:rsidR="00A24AD7" w:rsidRPr="00A24AD7" w:rsidRDefault="00A24AD7" w:rsidP="00E76E3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3" w:type="dxa"/>
          </w:tcPr>
          <w:p w14:paraId="76EB9573" w14:textId="77777777" w:rsidR="00A24AD7" w:rsidRPr="00A24AD7" w:rsidRDefault="00A24AD7" w:rsidP="00E76E3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6D1533D" w14:textId="47ACF49B" w:rsidR="00A24AD7" w:rsidRPr="00A24AD7" w:rsidRDefault="00A24AD7" w:rsidP="00E76E3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12</w:t>
            </w:r>
            <w:r w:rsidR="00956E60">
              <w:rPr>
                <w:rFonts w:asciiTheme="majorBidi" w:hAnsiTheme="majorBidi" w:cstheme="majorBidi"/>
                <w:sz w:val="24"/>
                <w:szCs w:val="24"/>
              </w:rPr>
              <w:t>6,368</w:t>
            </w:r>
          </w:p>
        </w:tc>
      </w:tr>
      <w:tr w:rsidR="00A24AD7" w:rsidRPr="00A24AD7" w14:paraId="58A402B4" w14:textId="77777777" w:rsidTr="00E76E38">
        <w:tc>
          <w:tcPr>
            <w:tcW w:w="2435" w:type="dxa"/>
          </w:tcPr>
          <w:p w14:paraId="4861F708" w14:textId="77777777" w:rsidR="00A24AD7" w:rsidRPr="00A24AD7" w:rsidRDefault="00A24AD7" w:rsidP="00E76E38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714ED408" w14:textId="5F08AA2A" w:rsidR="00A24AD7" w:rsidRPr="00A24AD7" w:rsidRDefault="00A24AD7" w:rsidP="00E76E3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="00956E6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60,752</w:t>
            </w:r>
          </w:p>
        </w:tc>
        <w:tc>
          <w:tcPr>
            <w:tcW w:w="272" w:type="dxa"/>
          </w:tcPr>
          <w:p w14:paraId="782926D9" w14:textId="77777777" w:rsidR="00A24AD7" w:rsidRPr="00A24AD7" w:rsidRDefault="00A24AD7" w:rsidP="00E76E3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5DC43B0E" w14:textId="178B54B4" w:rsidR="00A24AD7" w:rsidRPr="00A24AD7" w:rsidRDefault="00956E60" w:rsidP="00E76E3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86,138</w:t>
            </w:r>
          </w:p>
        </w:tc>
        <w:tc>
          <w:tcPr>
            <w:tcW w:w="272" w:type="dxa"/>
          </w:tcPr>
          <w:p w14:paraId="4C1A7B66" w14:textId="77777777" w:rsidR="00A24AD7" w:rsidRPr="00A24AD7" w:rsidRDefault="00A24AD7" w:rsidP="00E76E3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2EFCE6CD" w14:textId="1C0E1D86" w:rsidR="00A24AD7" w:rsidRPr="00A24AD7" w:rsidRDefault="00A24AD7" w:rsidP="00E76E3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4AD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</w:t>
            </w:r>
            <w:r w:rsidR="00956E6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7,081</w:t>
            </w:r>
          </w:p>
        </w:tc>
        <w:tc>
          <w:tcPr>
            <w:tcW w:w="236" w:type="dxa"/>
          </w:tcPr>
          <w:p w14:paraId="372F0BC8" w14:textId="77777777" w:rsidR="00A24AD7" w:rsidRPr="00A24AD7" w:rsidRDefault="00A24AD7" w:rsidP="00E76E3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22E3D22C" w14:textId="0EF736A3" w:rsidR="00A24AD7" w:rsidRPr="00A24AD7" w:rsidRDefault="00A24AD7" w:rsidP="00E76E3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43,</w:t>
            </w:r>
            <w:r w:rsidR="00956E6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961</w:t>
            </w:r>
          </w:p>
        </w:tc>
        <w:tc>
          <w:tcPr>
            <w:tcW w:w="236" w:type="dxa"/>
          </w:tcPr>
          <w:p w14:paraId="1902A5A6" w14:textId="77777777" w:rsidR="00A24AD7" w:rsidRPr="00A24AD7" w:rsidRDefault="00A24AD7" w:rsidP="00E76E3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3" w:type="dxa"/>
          </w:tcPr>
          <w:p w14:paraId="1599859C" w14:textId="77777777" w:rsidR="00A24AD7" w:rsidRPr="00A24AD7" w:rsidRDefault="00A24AD7" w:rsidP="00E76E3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3DA75CE8" w14:textId="3807E0A0" w:rsidR="00A24AD7" w:rsidRPr="00A24AD7" w:rsidRDefault="00A24AD7" w:rsidP="00E76E3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="00956E6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67,180</w:t>
            </w:r>
          </w:p>
        </w:tc>
      </w:tr>
      <w:tr w:rsidR="00A24AD7" w:rsidRPr="00A24AD7" w14:paraId="327BE164" w14:textId="77777777" w:rsidTr="00E76E38">
        <w:tc>
          <w:tcPr>
            <w:tcW w:w="2435" w:type="dxa"/>
          </w:tcPr>
          <w:p w14:paraId="270885BD" w14:textId="77777777" w:rsidR="00A24AD7" w:rsidRPr="00A24AD7" w:rsidRDefault="00A24AD7" w:rsidP="00E76E38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075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CFF6F0B" w14:textId="77777777" w:rsidR="00A24AD7" w:rsidRPr="00A24AD7" w:rsidRDefault="00A24AD7" w:rsidP="00E76E3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2" w:type="dxa"/>
          </w:tcPr>
          <w:p w14:paraId="3E53A222" w14:textId="77777777" w:rsidR="00A24AD7" w:rsidRPr="00A24AD7" w:rsidRDefault="00A24AD7" w:rsidP="00E76E3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297FC17A" w14:textId="77777777" w:rsidR="00A24AD7" w:rsidRPr="00A24AD7" w:rsidRDefault="00A24AD7" w:rsidP="00E76E3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2" w:type="dxa"/>
          </w:tcPr>
          <w:p w14:paraId="252E37F8" w14:textId="77777777" w:rsidR="00A24AD7" w:rsidRPr="00A24AD7" w:rsidRDefault="00A24AD7" w:rsidP="00E76E3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88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7925E5FA" w14:textId="77777777" w:rsidR="00A24AD7" w:rsidRPr="00A24AD7" w:rsidRDefault="00A24AD7" w:rsidP="00E76E3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3DF4B390" w14:textId="77777777" w:rsidR="00A24AD7" w:rsidRPr="00A24AD7" w:rsidRDefault="00A24AD7" w:rsidP="00E76E3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F996C02" w14:textId="77777777" w:rsidR="00A24AD7" w:rsidRPr="00A24AD7" w:rsidRDefault="00A24AD7" w:rsidP="00E76E3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6BD17A9D" w14:textId="77777777" w:rsidR="00A24AD7" w:rsidRPr="00A24AD7" w:rsidRDefault="00A24AD7" w:rsidP="00E76E3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3" w:type="dxa"/>
          </w:tcPr>
          <w:p w14:paraId="5E59DCD5" w14:textId="77777777" w:rsidR="00A24AD7" w:rsidRPr="00A24AD7" w:rsidRDefault="00A24AD7" w:rsidP="00E76E3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41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879C4B3" w14:textId="77777777" w:rsidR="00A24AD7" w:rsidRPr="00A24AD7" w:rsidRDefault="00A24AD7" w:rsidP="00E76E3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</w:tbl>
    <w:p w14:paraId="448AB637" w14:textId="77777777" w:rsidR="00A24AD7" w:rsidRPr="001C215C" w:rsidRDefault="00A24AD7" w:rsidP="001C215C">
      <w:pPr>
        <w:ind w:left="900"/>
        <w:jc w:val="thaiDistribute"/>
        <w:rPr>
          <w:rFonts w:asciiTheme="majorBidi" w:hAnsiTheme="majorBidi" w:cstheme="majorBidi"/>
          <w:sz w:val="30"/>
          <w:szCs w:val="30"/>
        </w:rPr>
      </w:pPr>
    </w:p>
    <w:p w14:paraId="1D2E1252" w14:textId="19BF9302" w:rsidR="00133FBC" w:rsidRDefault="006B1BE8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hanging="547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070F1F">
        <w:rPr>
          <w:rFonts w:asciiTheme="majorBidi" w:hAnsiTheme="majorBidi" w:cstheme="majorBidi"/>
          <w:b/>
          <w:bCs/>
          <w:sz w:val="30"/>
          <w:szCs w:val="30"/>
        </w:rPr>
        <w:t>2</w:t>
      </w:r>
      <w:r w:rsidR="00866F6C">
        <w:rPr>
          <w:rFonts w:asciiTheme="majorBidi" w:hAnsiTheme="majorBidi" w:cstheme="majorBidi"/>
          <w:b/>
          <w:bCs/>
          <w:sz w:val="30"/>
          <w:szCs w:val="30"/>
        </w:rPr>
        <w:t>8</w:t>
      </w:r>
      <w:r w:rsidR="007711E0" w:rsidRPr="00070F1F">
        <w:rPr>
          <w:rFonts w:asciiTheme="majorBidi" w:hAnsiTheme="majorBidi" w:cstheme="majorBidi"/>
          <w:b/>
          <w:bCs/>
          <w:sz w:val="30"/>
          <w:szCs w:val="30"/>
          <w:cs/>
        </w:rPr>
        <w:tab/>
      </w:r>
      <w:r w:rsidR="00133FBC">
        <w:rPr>
          <w:rFonts w:asciiTheme="majorBidi" w:hAnsiTheme="majorBidi" w:cstheme="majorBidi" w:hint="cs"/>
          <w:b/>
          <w:bCs/>
          <w:sz w:val="30"/>
          <w:szCs w:val="30"/>
          <w:cs/>
        </w:rPr>
        <w:t>การบริหารจัดการทุน</w:t>
      </w:r>
    </w:p>
    <w:p w14:paraId="07DDB773" w14:textId="637C9452" w:rsidR="00133FBC" w:rsidRDefault="00133FBC" w:rsidP="00133F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3D53078C" w14:textId="49612173" w:rsidR="00133FBC" w:rsidRPr="00717753" w:rsidRDefault="00133FBC" w:rsidP="00717753">
      <w:pPr>
        <w:ind w:left="547"/>
        <w:jc w:val="thaiDistribute"/>
        <w:rPr>
          <w:rFonts w:ascii="Angsana New" w:hAnsi="Angsana New"/>
          <w:sz w:val="30"/>
          <w:szCs w:val="30"/>
        </w:rPr>
      </w:pPr>
      <w:r w:rsidRPr="000E1DB6">
        <w:rPr>
          <w:rFonts w:ascii="Angsana New" w:hAnsi="Angsana New"/>
          <w:sz w:val="30"/>
          <w:szCs w:val="30"/>
          <w:cs/>
        </w:rPr>
        <w:t>นโยบายของคณะกรรมการบริษัท คือการรักษาระดับเงินทุนให้มั่นคงเพื่อรักษาความเชื่อมั่นของนักลงทุน เจ้าหนี้และตลาดและก่อให้เกิดการพัฒนาของธุรกิจในอนาคต คณะกรรมการได้มีการกำกับดูแลผลตอบแทนจากการลงทุน  ซึ่งกลุ่มบริษัทพิจารณาจากสัดส่วนของผลตอบแทนจากกิจกรรมดำเนินงานต่อส่วนของเจ้าของรวม ซึ่งไม่รวมส่วนได้เสียที่ไม่มีอำนาจควบคุม อีกทั้งยังกำกับดูแลระดับการจ่ายเงินปันผลให้แก่ผู้ถือหุ้นสามัญ</w:t>
      </w:r>
    </w:p>
    <w:p w14:paraId="4DBCA47B" w14:textId="27694C6F" w:rsidR="006715B0" w:rsidRDefault="006715B0" w:rsidP="00133F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</w:p>
    <w:p w14:paraId="052F02A8" w14:textId="77777777" w:rsidR="00866F6C" w:rsidRPr="00B50CB6" w:rsidRDefault="00866F6C" w:rsidP="00866F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hanging="54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070F1F">
        <w:rPr>
          <w:rFonts w:asciiTheme="majorBidi" w:hAnsiTheme="majorBidi" w:cstheme="majorBidi"/>
          <w:b/>
          <w:bCs/>
          <w:sz w:val="30"/>
          <w:szCs w:val="30"/>
        </w:rPr>
        <w:t>2</w:t>
      </w:r>
      <w:r>
        <w:rPr>
          <w:rFonts w:asciiTheme="majorBidi" w:hAnsiTheme="majorBidi" w:cstheme="majorBidi"/>
          <w:b/>
          <w:bCs/>
          <w:sz w:val="30"/>
          <w:szCs w:val="30"/>
        </w:rPr>
        <w:t>9</w:t>
      </w:r>
      <w:r w:rsidRPr="00070F1F">
        <w:rPr>
          <w:rFonts w:asciiTheme="majorBidi" w:hAnsiTheme="majorBidi" w:cstheme="majorBidi"/>
          <w:b/>
          <w:bCs/>
          <w:sz w:val="30"/>
          <w:szCs w:val="30"/>
          <w:cs/>
        </w:rPr>
        <w:tab/>
      </w:r>
      <w:r w:rsidRPr="00866F6C">
        <w:rPr>
          <w:rFonts w:asciiTheme="majorBidi" w:hAnsiTheme="majorBidi" w:cstheme="majorBidi" w:hint="cs"/>
          <w:b/>
          <w:bCs/>
          <w:sz w:val="30"/>
          <w:szCs w:val="30"/>
          <w:cs/>
        </w:rPr>
        <w:t>ภาระผูกพันกับบุคคลหรือกิจการที่ไม่เกี่ยวข้องกัน</w:t>
      </w:r>
    </w:p>
    <w:p w14:paraId="1DB03689" w14:textId="77777777" w:rsidR="00866F6C" w:rsidRPr="00726000" w:rsidRDefault="00866F6C" w:rsidP="00866F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hanging="547"/>
        <w:jc w:val="thaiDistribute"/>
        <w:rPr>
          <w:rFonts w:asciiTheme="majorBidi" w:hAnsiTheme="majorBidi" w:cstheme="majorBidi"/>
          <w:b/>
          <w:bCs/>
          <w:sz w:val="24"/>
          <w:szCs w:val="24"/>
        </w:rPr>
      </w:pPr>
    </w:p>
    <w:tbl>
      <w:tblPr>
        <w:tblW w:w="9303" w:type="dxa"/>
        <w:tblInd w:w="446" w:type="dxa"/>
        <w:tblLayout w:type="fixed"/>
        <w:tblLook w:val="0000" w:firstRow="0" w:lastRow="0" w:firstColumn="0" w:lastColumn="0" w:noHBand="0" w:noVBand="0"/>
      </w:tblPr>
      <w:tblGrid>
        <w:gridCol w:w="3870"/>
        <w:gridCol w:w="1166"/>
        <w:gridCol w:w="270"/>
        <w:gridCol w:w="1203"/>
        <w:gridCol w:w="236"/>
        <w:gridCol w:w="1119"/>
        <w:gridCol w:w="270"/>
        <w:gridCol w:w="1169"/>
      </w:tblGrid>
      <w:tr w:rsidR="00866F6C" w:rsidRPr="002E0BD6" w14:paraId="6E00CC09" w14:textId="77777777" w:rsidTr="00584172">
        <w:trPr>
          <w:trHeight w:val="353"/>
          <w:tblHeader/>
        </w:trPr>
        <w:tc>
          <w:tcPr>
            <w:tcW w:w="3870" w:type="dxa"/>
          </w:tcPr>
          <w:p w14:paraId="0C28E876" w14:textId="77777777" w:rsidR="00866F6C" w:rsidRPr="002E0BD6" w:rsidRDefault="00866F6C" w:rsidP="00584172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39" w:type="dxa"/>
            <w:gridSpan w:val="3"/>
            <w:vAlign w:val="center"/>
          </w:tcPr>
          <w:p w14:paraId="186A9D4F" w14:textId="77777777" w:rsidR="00866F6C" w:rsidRPr="002E0BD6" w:rsidRDefault="00866F6C" w:rsidP="00584172">
            <w:pPr>
              <w:tabs>
                <w:tab w:val="left" w:pos="540"/>
              </w:tabs>
              <w:spacing w:line="240" w:lineRule="atLeast"/>
              <w:ind w:firstLine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E0BD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4D219A25" w14:textId="77777777" w:rsidR="00866F6C" w:rsidRPr="002E0BD6" w:rsidRDefault="00866F6C" w:rsidP="00584172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8" w:type="dxa"/>
            <w:gridSpan w:val="3"/>
          </w:tcPr>
          <w:p w14:paraId="1D234AFF" w14:textId="77777777" w:rsidR="00866F6C" w:rsidRPr="002E0BD6" w:rsidRDefault="00866F6C" w:rsidP="00584172">
            <w:pPr>
              <w:tabs>
                <w:tab w:val="left" w:pos="540"/>
              </w:tabs>
              <w:spacing w:line="240" w:lineRule="atLeast"/>
              <w:ind w:firstLine="7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E0BD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66F6C" w:rsidRPr="002E0BD6" w14:paraId="5B7EB7B0" w14:textId="77777777" w:rsidTr="00584172">
        <w:trPr>
          <w:tblHeader/>
        </w:trPr>
        <w:tc>
          <w:tcPr>
            <w:tcW w:w="3870" w:type="dxa"/>
          </w:tcPr>
          <w:p w14:paraId="2FA06656" w14:textId="77777777" w:rsidR="00866F6C" w:rsidRPr="002E0BD6" w:rsidRDefault="00866F6C" w:rsidP="00584172">
            <w:pPr>
              <w:pStyle w:val="BodyText"/>
              <w:spacing w:after="0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66" w:type="dxa"/>
            <w:vAlign w:val="bottom"/>
          </w:tcPr>
          <w:p w14:paraId="3782CED4" w14:textId="77777777" w:rsidR="00866F6C" w:rsidRPr="002E0BD6" w:rsidRDefault="00866F6C" w:rsidP="00584172">
            <w:pPr>
              <w:spacing w:line="240" w:lineRule="atLeast"/>
              <w:ind w:left="-127" w:right="-7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  <w:vAlign w:val="bottom"/>
          </w:tcPr>
          <w:p w14:paraId="30456FD6" w14:textId="77777777" w:rsidR="00866F6C" w:rsidRPr="002E0BD6" w:rsidRDefault="00866F6C" w:rsidP="00584172">
            <w:pPr>
              <w:spacing w:line="240" w:lineRule="atLeast"/>
              <w:ind w:left="-127" w:right="-7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03" w:type="dxa"/>
            <w:vAlign w:val="bottom"/>
          </w:tcPr>
          <w:p w14:paraId="72E02FE4" w14:textId="77777777" w:rsidR="00866F6C" w:rsidRPr="002E0BD6" w:rsidRDefault="00866F6C" w:rsidP="00584172">
            <w:pPr>
              <w:spacing w:line="240" w:lineRule="atLeast"/>
              <w:ind w:left="-127" w:right="-7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36" w:type="dxa"/>
          </w:tcPr>
          <w:p w14:paraId="1D9A4527" w14:textId="77777777" w:rsidR="00866F6C" w:rsidRPr="002E0BD6" w:rsidRDefault="00866F6C" w:rsidP="00584172">
            <w:pPr>
              <w:pStyle w:val="a1"/>
              <w:tabs>
                <w:tab w:val="clear" w:pos="360"/>
                <w:tab w:val="clear" w:pos="720"/>
                <w:tab w:val="clear" w:pos="1080"/>
                <w:tab w:val="left" w:pos="454"/>
                <w:tab w:val="left" w:pos="540"/>
                <w:tab w:val="decimal" w:pos="963"/>
                <w:tab w:val="left" w:pos="2807"/>
              </w:tabs>
              <w:spacing w:line="240" w:lineRule="atLeast"/>
              <w:ind w:left="-108" w:right="-189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9" w:type="dxa"/>
            <w:vAlign w:val="bottom"/>
          </w:tcPr>
          <w:p w14:paraId="425B9E71" w14:textId="77777777" w:rsidR="00866F6C" w:rsidRPr="002E0BD6" w:rsidRDefault="00866F6C" w:rsidP="00584172">
            <w:pPr>
              <w:spacing w:line="240" w:lineRule="atLeast"/>
              <w:ind w:left="-127" w:right="-7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  <w:vAlign w:val="bottom"/>
          </w:tcPr>
          <w:p w14:paraId="4FDA3482" w14:textId="77777777" w:rsidR="00866F6C" w:rsidRPr="002E0BD6" w:rsidRDefault="00866F6C" w:rsidP="00584172">
            <w:pPr>
              <w:spacing w:line="240" w:lineRule="atLeast"/>
              <w:ind w:left="-127" w:right="-7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69" w:type="dxa"/>
            <w:vAlign w:val="bottom"/>
          </w:tcPr>
          <w:p w14:paraId="011D48CE" w14:textId="77777777" w:rsidR="00866F6C" w:rsidRPr="002E0BD6" w:rsidRDefault="00866F6C" w:rsidP="00584172">
            <w:pPr>
              <w:spacing w:line="240" w:lineRule="atLeast"/>
              <w:ind w:left="-127" w:right="-7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866F6C" w:rsidRPr="002E0BD6" w14:paraId="7F6E3447" w14:textId="77777777" w:rsidTr="00584172">
        <w:trPr>
          <w:trHeight w:val="389"/>
        </w:trPr>
        <w:tc>
          <w:tcPr>
            <w:tcW w:w="3870" w:type="dxa"/>
          </w:tcPr>
          <w:p w14:paraId="2759C544" w14:textId="77777777" w:rsidR="00866F6C" w:rsidRPr="002E0BD6" w:rsidRDefault="00866F6C" w:rsidP="00584172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433" w:type="dxa"/>
            <w:gridSpan w:val="7"/>
          </w:tcPr>
          <w:p w14:paraId="39F176FA" w14:textId="77777777" w:rsidR="00866F6C" w:rsidRPr="002E0BD6" w:rsidRDefault="00866F6C" w:rsidP="00584172">
            <w:pPr>
              <w:tabs>
                <w:tab w:val="left" w:pos="540"/>
              </w:tabs>
              <w:spacing w:line="240" w:lineRule="atLeast"/>
              <w:ind w:firstLine="72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2E0BD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66F6C" w:rsidRPr="002E0BD6" w14:paraId="401709D9" w14:textId="77777777" w:rsidTr="00584172">
        <w:tc>
          <w:tcPr>
            <w:tcW w:w="3870" w:type="dxa"/>
          </w:tcPr>
          <w:p w14:paraId="41D8715E" w14:textId="77777777" w:rsidR="00866F6C" w:rsidRPr="002E0BD6" w:rsidRDefault="00866F6C" w:rsidP="00584172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E0BD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</w:t>
            </w:r>
            <w:r w:rsidRPr="002E0BD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รายจ่ายฝ่ายทุน</w:t>
            </w:r>
          </w:p>
        </w:tc>
        <w:tc>
          <w:tcPr>
            <w:tcW w:w="1166" w:type="dxa"/>
          </w:tcPr>
          <w:p w14:paraId="2781FA71" w14:textId="77777777" w:rsidR="00866F6C" w:rsidRPr="002E0BD6" w:rsidRDefault="00866F6C" w:rsidP="0058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tLeast"/>
              <w:ind w:left="-91" w:right="-113" w:hanging="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0718BFB" w14:textId="77777777" w:rsidR="00866F6C" w:rsidRPr="002E0BD6" w:rsidRDefault="00866F6C" w:rsidP="0058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tLeast"/>
              <w:ind w:left="-91" w:right="-113" w:hanging="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</w:tcPr>
          <w:p w14:paraId="5F13E83C" w14:textId="77777777" w:rsidR="00866F6C" w:rsidRPr="002E0BD6" w:rsidRDefault="00866F6C" w:rsidP="0058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tLeast"/>
              <w:ind w:left="-91" w:right="-113" w:hanging="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9C12DA6" w14:textId="77777777" w:rsidR="00866F6C" w:rsidRPr="002E0BD6" w:rsidRDefault="00866F6C" w:rsidP="0058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tLeast"/>
              <w:ind w:left="-91" w:right="-113" w:hanging="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9" w:type="dxa"/>
          </w:tcPr>
          <w:p w14:paraId="230109B4" w14:textId="77777777" w:rsidR="00866F6C" w:rsidRPr="002E0BD6" w:rsidRDefault="00866F6C" w:rsidP="0058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tLeast"/>
              <w:ind w:left="-91" w:right="-113" w:hanging="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9DE1468" w14:textId="77777777" w:rsidR="00866F6C" w:rsidRPr="002E0BD6" w:rsidRDefault="00866F6C" w:rsidP="0058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tLeast"/>
              <w:ind w:left="-91" w:right="-113" w:hanging="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</w:tcPr>
          <w:p w14:paraId="57C1C7B3" w14:textId="77777777" w:rsidR="00866F6C" w:rsidRPr="002E0BD6" w:rsidRDefault="00866F6C" w:rsidP="0058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tLeast"/>
              <w:ind w:left="-91" w:right="-113" w:hanging="9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866F6C" w:rsidRPr="002E0BD6" w14:paraId="359ADE2C" w14:textId="77777777" w:rsidTr="00584172">
        <w:tc>
          <w:tcPr>
            <w:tcW w:w="3870" w:type="dxa"/>
          </w:tcPr>
          <w:p w14:paraId="4EE1B248" w14:textId="77777777" w:rsidR="00866F6C" w:rsidRPr="002E0BD6" w:rsidRDefault="00866F6C" w:rsidP="00584172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407F0">
              <w:rPr>
                <w:rFonts w:ascii="Angsana New" w:hAnsi="Angsana New" w:hint="cs"/>
                <w:sz w:val="30"/>
                <w:szCs w:val="30"/>
                <w:cs/>
              </w:rPr>
              <w:t>สัญญา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ที่ยังไม่รับรู้</w:t>
            </w:r>
          </w:p>
        </w:tc>
        <w:tc>
          <w:tcPr>
            <w:tcW w:w="1166" w:type="dxa"/>
          </w:tcPr>
          <w:p w14:paraId="438155F0" w14:textId="77777777" w:rsidR="00866F6C" w:rsidRPr="002E0BD6" w:rsidRDefault="00866F6C" w:rsidP="0058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tLeast"/>
              <w:ind w:left="-91" w:right="-113" w:hanging="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3CAB399" w14:textId="77777777" w:rsidR="00866F6C" w:rsidRPr="002E0BD6" w:rsidRDefault="00866F6C" w:rsidP="0058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tLeast"/>
              <w:ind w:left="-91" w:right="-113" w:hanging="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</w:tcPr>
          <w:p w14:paraId="2258E580" w14:textId="77777777" w:rsidR="00866F6C" w:rsidRPr="002E0BD6" w:rsidRDefault="00866F6C" w:rsidP="0058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tLeast"/>
              <w:ind w:left="-91" w:right="-113" w:hanging="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7692F13" w14:textId="77777777" w:rsidR="00866F6C" w:rsidRPr="002E0BD6" w:rsidRDefault="00866F6C" w:rsidP="0058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tLeast"/>
              <w:ind w:left="-91" w:right="-113" w:hanging="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9" w:type="dxa"/>
          </w:tcPr>
          <w:p w14:paraId="293FC1FF" w14:textId="77777777" w:rsidR="00866F6C" w:rsidRPr="002E0BD6" w:rsidRDefault="00866F6C" w:rsidP="0058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tLeast"/>
              <w:ind w:left="-91" w:right="-113" w:hanging="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E02222A" w14:textId="77777777" w:rsidR="00866F6C" w:rsidRPr="002E0BD6" w:rsidRDefault="00866F6C" w:rsidP="0058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tLeast"/>
              <w:ind w:left="-91" w:right="-113" w:hanging="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</w:tcPr>
          <w:p w14:paraId="02E56686" w14:textId="77777777" w:rsidR="00866F6C" w:rsidRPr="002E0BD6" w:rsidRDefault="00866F6C" w:rsidP="0058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tLeast"/>
              <w:ind w:left="-91" w:right="-113" w:hanging="9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866F6C" w:rsidRPr="002E0BD6" w14:paraId="04437C79" w14:textId="77777777" w:rsidTr="00584172">
        <w:tc>
          <w:tcPr>
            <w:tcW w:w="3870" w:type="dxa"/>
          </w:tcPr>
          <w:p w14:paraId="114A205F" w14:textId="77777777" w:rsidR="00866F6C" w:rsidRPr="008D288D" w:rsidRDefault="00866F6C" w:rsidP="00584172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เครื่องมือเครื่องใช้และอุปกรณ์สำนักงาน</w:t>
            </w:r>
          </w:p>
        </w:tc>
        <w:tc>
          <w:tcPr>
            <w:tcW w:w="1166" w:type="dxa"/>
            <w:shd w:val="clear" w:color="auto" w:fill="auto"/>
          </w:tcPr>
          <w:p w14:paraId="63C89395" w14:textId="77777777" w:rsidR="00866F6C" w:rsidRPr="002E0BD6" w:rsidRDefault="00866F6C" w:rsidP="0058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tLeast"/>
              <w:ind w:left="-91" w:right="-113" w:hanging="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598</w:t>
            </w:r>
          </w:p>
        </w:tc>
        <w:tc>
          <w:tcPr>
            <w:tcW w:w="270" w:type="dxa"/>
            <w:shd w:val="clear" w:color="auto" w:fill="auto"/>
          </w:tcPr>
          <w:p w14:paraId="20D2A860" w14:textId="77777777" w:rsidR="00866F6C" w:rsidRPr="002E0BD6" w:rsidRDefault="00866F6C" w:rsidP="0058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tLeast"/>
              <w:ind w:left="-91" w:right="-113" w:hanging="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  <w:shd w:val="clear" w:color="auto" w:fill="auto"/>
          </w:tcPr>
          <w:p w14:paraId="4C923E45" w14:textId="77777777" w:rsidR="00866F6C" w:rsidRDefault="00866F6C" w:rsidP="0058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tLeast"/>
              <w:ind w:left="-91" w:right="-113" w:hanging="9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2,335</w:t>
            </w:r>
          </w:p>
        </w:tc>
        <w:tc>
          <w:tcPr>
            <w:tcW w:w="236" w:type="dxa"/>
            <w:shd w:val="clear" w:color="auto" w:fill="auto"/>
          </w:tcPr>
          <w:p w14:paraId="216BBD47" w14:textId="77777777" w:rsidR="00866F6C" w:rsidRPr="002E0BD6" w:rsidRDefault="00866F6C" w:rsidP="00584172">
            <w:pPr>
              <w:pStyle w:val="acctfourfigures"/>
              <w:tabs>
                <w:tab w:val="clear" w:pos="765"/>
                <w:tab w:val="decimal" w:pos="908"/>
              </w:tabs>
              <w:spacing w:line="240" w:lineRule="atLeast"/>
              <w:ind w:left="-91" w:right="-113" w:hanging="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9" w:type="dxa"/>
            <w:shd w:val="clear" w:color="auto" w:fill="auto"/>
          </w:tcPr>
          <w:p w14:paraId="3D4908F6" w14:textId="77777777" w:rsidR="00866F6C" w:rsidRPr="002E0BD6" w:rsidRDefault="00866F6C" w:rsidP="0058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tLeast"/>
              <w:ind w:left="-91" w:right="-113" w:hanging="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598</w:t>
            </w:r>
          </w:p>
        </w:tc>
        <w:tc>
          <w:tcPr>
            <w:tcW w:w="270" w:type="dxa"/>
            <w:shd w:val="clear" w:color="auto" w:fill="auto"/>
          </w:tcPr>
          <w:p w14:paraId="35E999BD" w14:textId="77777777" w:rsidR="00866F6C" w:rsidRPr="002E0BD6" w:rsidRDefault="00866F6C" w:rsidP="0058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tLeast"/>
              <w:ind w:left="-91" w:right="-113" w:hanging="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  <w:shd w:val="clear" w:color="auto" w:fill="auto"/>
          </w:tcPr>
          <w:p w14:paraId="5DBBAF5D" w14:textId="77777777" w:rsidR="00866F6C" w:rsidRDefault="00866F6C" w:rsidP="0058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tLeast"/>
              <w:ind w:left="-91" w:right="-113" w:hanging="9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2,335</w:t>
            </w:r>
          </w:p>
        </w:tc>
      </w:tr>
      <w:tr w:rsidR="00866F6C" w:rsidRPr="002E0BD6" w14:paraId="5CC804D9" w14:textId="77777777" w:rsidTr="00584172">
        <w:tc>
          <w:tcPr>
            <w:tcW w:w="3870" w:type="dxa"/>
          </w:tcPr>
          <w:p w14:paraId="2C0AE0D6" w14:textId="77777777" w:rsidR="00866F6C" w:rsidRPr="00084A80" w:rsidRDefault="00866F6C" w:rsidP="00584172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ซอฟต์แวร์</w:t>
            </w:r>
          </w:p>
        </w:tc>
        <w:tc>
          <w:tcPr>
            <w:tcW w:w="1166" w:type="dxa"/>
            <w:shd w:val="clear" w:color="auto" w:fill="auto"/>
          </w:tcPr>
          <w:p w14:paraId="38603208" w14:textId="77777777" w:rsidR="00866F6C" w:rsidRPr="002E0BD6" w:rsidRDefault="00866F6C" w:rsidP="0058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tLeast"/>
              <w:ind w:left="-91" w:right="-113" w:hanging="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498</w:t>
            </w:r>
          </w:p>
        </w:tc>
        <w:tc>
          <w:tcPr>
            <w:tcW w:w="270" w:type="dxa"/>
            <w:shd w:val="clear" w:color="auto" w:fill="auto"/>
          </w:tcPr>
          <w:p w14:paraId="5D6C30E6" w14:textId="77777777" w:rsidR="00866F6C" w:rsidRPr="002E0BD6" w:rsidRDefault="00866F6C" w:rsidP="0058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tLeast"/>
              <w:ind w:left="-91" w:right="-113" w:hanging="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  <w:shd w:val="clear" w:color="auto" w:fill="auto"/>
          </w:tcPr>
          <w:p w14:paraId="1A9CD926" w14:textId="77777777" w:rsidR="00866F6C" w:rsidRPr="002E0BD6" w:rsidRDefault="00866F6C" w:rsidP="0058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tLeast"/>
              <w:ind w:left="-91" w:right="-113" w:hanging="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472</w:t>
            </w:r>
          </w:p>
        </w:tc>
        <w:tc>
          <w:tcPr>
            <w:tcW w:w="236" w:type="dxa"/>
            <w:shd w:val="clear" w:color="auto" w:fill="auto"/>
          </w:tcPr>
          <w:p w14:paraId="0E43485F" w14:textId="77777777" w:rsidR="00866F6C" w:rsidRPr="002E0BD6" w:rsidRDefault="00866F6C" w:rsidP="00584172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908"/>
              </w:tabs>
              <w:spacing w:line="240" w:lineRule="atLeast"/>
              <w:ind w:left="-91" w:right="-113" w:hanging="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9" w:type="dxa"/>
            <w:shd w:val="clear" w:color="auto" w:fill="auto"/>
          </w:tcPr>
          <w:p w14:paraId="463C1584" w14:textId="77777777" w:rsidR="00866F6C" w:rsidRPr="00084A80" w:rsidRDefault="00866F6C" w:rsidP="0058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tLeast"/>
              <w:ind w:left="-91" w:right="-113" w:hanging="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498</w:t>
            </w:r>
          </w:p>
        </w:tc>
        <w:tc>
          <w:tcPr>
            <w:tcW w:w="270" w:type="dxa"/>
            <w:shd w:val="clear" w:color="auto" w:fill="auto"/>
          </w:tcPr>
          <w:p w14:paraId="0A123ADA" w14:textId="77777777" w:rsidR="00866F6C" w:rsidRPr="002E0BD6" w:rsidRDefault="00866F6C" w:rsidP="0058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tLeast"/>
              <w:ind w:left="-91" w:right="-113" w:hanging="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  <w:shd w:val="clear" w:color="auto" w:fill="auto"/>
          </w:tcPr>
          <w:p w14:paraId="78688520" w14:textId="77777777" w:rsidR="00866F6C" w:rsidRPr="002E0BD6" w:rsidRDefault="00866F6C" w:rsidP="0058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tLeast"/>
              <w:ind w:left="-91" w:right="-113" w:hanging="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472</w:t>
            </w:r>
          </w:p>
        </w:tc>
      </w:tr>
      <w:tr w:rsidR="00866F6C" w:rsidRPr="002E0BD6" w14:paraId="2CDB6659" w14:textId="77777777" w:rsidTr="00584172">
        <w:tc>
          <w:tcPr>
            <w:tcW w:w="3870" w:type="dxa"/>
          </w:tcPr>
          <w:p w14:paraId="006EEC27" w14:textId="77777777" w:rsidR="00866F6C" w:rsidRPr="002E0BD6" w:rsidRDefault="00866F6C" w:rsidP="00584172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ส่วนปรับปรุงอาคาร</w:t>
            </w:r>
          </w:p>
        </w:tc>
        <w:tc>
          <w:tcPr>
            <w:tcW w:w="1166" w:type="dxa"/>
            <w:tcBorders>
              <w:bottom w:val="single" w:sz="4" w:space="0" w:color="auto"/>
            </w:tcBorders>
            <w:shd w:val="clear" w:color="auto" w:fill="auto"/>
          </w:tcPr>
          <w:p w14:paraId="3A663630" w14:textId="77777777" w:rsidR="00866F6C" w:rsidRPr="005839EF" w:rsidRDefault="00866F6C" w:rsidP="0058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tLeast"/>
              <w:ind w:left="-91" w:right="-113" w:hanging="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611</w:t>
            </w:r>
          </w:p>
        </w:tc>
        <w:tc>
          <w:tcPr>
            <w:tcW w:w="270" w:type="dxa"/>
            <w:shd w:val="clear" w:color="auto" w:fill="auto"/>
          </w:tcPr>
          <w:p w14:paraId="7E3994BE" w14:textId="77777777" w:rsidR="00866F6C" w:rsidRPr="005839EF" w:rsidRDefault="00866F6C" w:rsidP="0058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tLeast"/>
              <w:ind w:left="-91" w:right="-113" w:hanging="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  <w:tcBorders>
              <w:bottom w:val="single" w:sz="4" w:space="0" w:color="auto"/>
            </w:tcBorders>
            <w:shd w:val="clear" w:color="auto" w:fill="auto"/>
          </w:tcPr>
          <w:p w14:paraId="020C495E" w14:textId="77777777" w:rsidR="00866F6C" w:rsidRPr="00B13E3E" w:rsidRDefault="00866F6C" w:rsidP="0058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tLeast"/>
              <w:ind w:left="-91" w:right="-113" w:hanging="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188</w:t>
            </w:r>
          </w:p>
        </w:tc>
        <w:tc>
          <w:tcPr>
            <w:tcW w:w="236" w:type="dxa"/>
            <w:shd w:val="clear" w:color="auto" w:fill="auto"/>
          </w:tcPr>
          <w:p w14:paraId="2C6756DE" w14:textId="77777777" w:rsidR="00866F6C" w:rsidRPr="008A2277" w:rsidRDefault="00866F6C" w:rsidP="00584172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908"/>
              </w:tabs>
              <w:spacing w:line="240" w:lineRule="atLeast"/>
              <w:ind w:left="-91" w:right="-113" w:hanging="9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</w:p>
        </w:tc>
        <w:tc>
          <w:tcPr>
            <w:tcW w:w="1119" w:type="dxa"/>
            <w:tcBorders>
              <w:bottom w:val="single" w:sz="4" w:space="0" w:color="auto"/>
            </w:tcBorders>
            <w:shd w:val="clear" w:color="auto" w:fill="auto"/>
          </w:tcPr>
          <w:p w14:paraId="137C5394" w14:textId="77777777" w:rsidR="00866F6C" w:rsidRPr="005839EF" w:rsidRDefault="00866F6C" w:rsidP="0058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tLeast"/>
              <w:ind w:left="-91" w:right="-113" w:hanging="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611</w:t>
            </w:r>
          </w:p>
        </w:tc>
        <w:tc>
          <w:tcPr>
            <w:tcW w:w="270" w:type="dxa"/>
            <w:shd w:val="clear" w:color="auto" w:fill="auto"/>
          </w:tcPr>
          <w:p w14:paraId="239EFF7A" w14:textId="77777777" w:rsidR="00866F6C" w:rsidRPr="005839EF" w:rsidRDefault="00866F6C" w:rsidP="0058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tLeast"/>
              <w:ind w:left="-91" w:right="-113" w:hanging="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  <w:shd w:val="clear" w:color="auto" w:fill="auto"/>
          </w:tcPr>
          <w:p w14:paraId="25BBB354" w14:textId="77777777" w:rsidR="00866F6C" w:rsidRPr="00B13E3E" w:rsidRDefault="00866F6C" w:rsidP="0058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tLeast"/>
              <w:ind w:left="-91" w:right="-113" w:hanging="9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66F6C" w:rsidRPr="002E0BD6" w14:paraId="7691D480" w14:textId="77777777" w:rsidTr="00584172">
        <w:tc>
          <w:tcPr>
            <w:tcW w:w="3870" w:type="dxa"/>
          </w:tcPr>
          <w:p w14:paraId="77F22D16" w14:textId="77777777" w:rsidR="00866F6C" w:rsidRPr="002E0BD6" w:rsidRDefault="00866F6C" w:rsidP="00584172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E0BD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6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0B88D25" w14:textId="77777777" w:rsidR="00866F6C" w:rsidRPr="002E0BD6" w:rsidRDefault="00866F6C" w:rsidP="0058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tLeast"/>
              <w:ind w:left="-91" w:right="-113" w:hanging="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1,707</w:t>
            </w:r>
          </w:p>
        </w:tc>
        <w:tc>
          <w:tcPr>
            <w:tcW w:w="270" w:type="dxa"/>
            <w:shd w:val="clear" w:color="auto" w:fill="auto"/>
          </w:tcPr>
          <w:p w14:paraId="630B8A7F" w14:textId="77777777" w:rsidR="00866F6C" w:rsidRPr="002E0BD6" w:rsidRDefault="00866F6C" w:rsidP="0058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tLeast"/>
              <w:ind w:left="-91" w:right="-113" w:hanging="9"/>
              <w:rPr>
                <w:rFonts w:ascii="Angsana New" w:hAnsi="Angsana New"/>
                <w:b/>
                <w:bCs/>
                <w:sz w:val="30"/>
                <w:szCs w:val="30"/>
                <w:u w:val="double"/>
              </w:rPr>
            </w:pPr>
          </w:p>
        </w:tc>
        <w:tc>
          <w:tcPr>
            <w:tcW w:w="12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CCD23F8" w14:textId="77777777" w:rsidR="00866F6C" w:rsidRPr="00B13E3E" w:rsidRDefault="00866F6C" w:rsidP="0058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tLeast"/>
              <w:ind w:left="-91" w:right="-113" w:hanging="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2,995</w:t>
            </w:r>
          </w:p>
        </w:tc>
        <w:tc>
          <w:tcPr>
            <w:tcW w:w="236" w:type="dxa"/>
            <w:shd w:val="clear" w:color="auto" w:fill="auto"/>
          </w:tcPr>
          <w:p w14:paraId="74E9C844" w14:textId="77777777" w:rsidR="00866F6C" w:rsidRPr="00B13E3E" w:rsidRDefault="00866F6C" w:rsidP="00584172">
            <w:pPr>
              <w:pStyle w:val="acctfourfigures"/>
              <w:tabs>
                <w:tab w:val="clear" w:pos="765"/>
                <w:tab w:val="decimal" w:pos="908"/>
              </w:tabs>
              <w:spacing w:line="240" w:lineRule="atLeast"/>
              <w:ind w:left="-91" w:right="-113" w:hanging="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7B4DD7A" w14:textId="77777777" w:rsidR="00866F6C" w:rsidRPr="00B13E3E" w:rsidRDefault="00866F6C" w:rsidP="0058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tLeast"/>
              <w:ind w:left="-91" w:right="-113" w:hanging="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1,707</w:t>
            </w:r>
          </w:p>
        </w:tc>
        <w:tc>
          <w:tcPr>
            <w:tcW w:w="270" w:type="dxa"/>
            <w:shd w:val="clear" w:color="auto" w:fill="auto"/>
          </w:tcPr>
          <w:p w14:paraId="00A16612" w14:textId="77777777" w:rsidR="00866F6C" w:rsidRPr="00B13E3E" w:rsidRDefault="00866F6C" w:rsidP="0058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tLeast"/>
              <w:ind w:left="-91" w:right="-113" w:hanging="9"/>
              <w:rPr>
                <w:rFonts w:ascii="Angsana New" w:hAnsi="Angsana New"/>
                <w:b/>
                <w:bCs/>
                <w:sz w:val="30"/>
                <w:szCs w:val="30"/>
                <w:u w:val="double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AD55E5C" w14:textId="77777777" w:rsidR="00866F6C" w:rsidRPr="00B13E3E" w:rsidRDefault="00866F6C" w:rsidP="0058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tLeast"/>
              <w:ind w:left="-91" w:right="-113" w:hanging="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2,807</w:t>
            </w:r>
          </w:p>
        </w:tc>
      </w:tr>
      <w:tr w:rsidR="00866F6C" w:rsidRPr="002E0BD6" w14:paraId="09E5D61A" w14:textId="77777777" w:rsidTr="00584172">
        <w:tc>
          <w:tcPr>
            <w:tcW w:w="3870" w:type="dxa"/>
          </w:tcPr>
          <w:p w14:paraId="53921913" w14:textId="77777777" w:rsidR="00866F6C" w:rsidRPr="002E0BD6" w:rsidRDefault="00866F6C" w:rsidP="00584172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66" w:type="dxa"/>
            <w:tcBorders>
              <w:top w:val="double" w:sz="4" w:space="0" w:color="auto"/>
            </w:tcBorders>
            <w:shd w:val="clear" w:color="auto" w:fill="auto"/>
          </w:tcPr>
          <w:p w14:paraId="26D8E15E" w14:textId="77777777" w:rsidR="00866F6C" w:rsidRDefault="00866F6C" w:rsidP="0058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tLeast"/>
              <w:ind w:left="-91" w:right="-113" w:hanging="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94AA977" w14:textId="77777777" w:rsidR="00866F6C" w:rsidRPr="002E0BD6" w:rsidRDefault="00866F6C" w:rsidP="0058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tLeast"/>
              <w:ind w:left="-91" w:right="-113" w:hanging="9"/>
              <w:rPr>
                <w:rFonts w:ascii="Angsana New" w:hAnsi="Angsana New"/>
                <w:b/>
                <w:bCs/>
                <w:sz w:val="30"/>
                <w:szCs w:val="30"/>
                <w:u w:val="double"/>
              </w:rPr>
            </w:pPr>
          </w:p>
        </w:tc>
        <w:tc>
          <w:tcPr>
            <w:tcW w:w="1203" w:type="dxa"/>
            <w:tcBorders>
              <w:top w:val="double" w:sz="4" w:space="0" w:color="auto"/>
            </w:tcBorders>
            <w:shd w:val="clear" w:color="auto" w:fill="auto"/>
          </w:tcPr>
          <w:p w14:paraId="70541DA8" w14:textId="77777777" w:rsidR="00866F6C" w:rsidRPr="00B13E3E" w:rsidRDefault="00866F6C" w:rsidP="0058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tLeast"/>
              <w:ind w:left="-91" w:right="-113" w:hanging="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6602B7A8" w14:textId="77777777" w:rsidR="00866F6C" w:rsidRPr="002E0BD6" w:rsidRDefault="00866F6C" w:rsidP="00584172">
            <w:pPr>
              <w:pStyle w:val="acctfourfigures"/>
              <w:tabs>
                <w:tab w:val="clear" w:pos="765"/>
                <w:tab w:val="decimal" w:pos="908"/>
              </w:tabs>
              <w:spacing w:line="240" w:lineRule="atLeast"/>
              <w:ind w:left="-91" w:right="-113" w:hanging="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9" w:type="dxa"/>
            <w:tcBorders>
              <w:top w:val="double" w:sz="4" w:space="0" w:color="auto"/>
            </w:tcBorders>
            <w:shd w:val="clear" w:color="auto" w:fill="auto"/>
          </w:tcPr>
          <w:p w14:paraId="114C8B2A" w14:textId="77777777" w:rsidR="00866F6C" w:rsidRPr="00B13E3E" w:rsidRDefault="00866F6C" w:rsidP="0058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tLeast"/>
              <w:ind w:left="-91" w:right="-113" w:hanging="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08389A6" w14:textId="77777777" w:rsidR="00866F6C" w:rsidRPr="002E0BD6" w:rsidRDefault="00866F6C" w:rsidP="0058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tLeast"/>
              <w:ind w:left="-91" w:right="-113" w:hanging="9"/>
              <w:rPr>
                <w:rFonts w:ascii="Angsana New" w:hAnsi="Angsana New"/>
                <w:b/>
                <w:bCs/>
                <w:sz w:val="30"/>
                <w:szCs w:val="30"/>
                <w:u w:val="double"/>
              </w:rPr>
            </w:pPr>
          </w:p>
        </w:tc>
        <w:tc>
          <w:tcPr>
            <w:tcW w:w="1169" w:type="dxa"/>
            <w:tcBorders>
              <w:top w:val="double" w:sz="4" w:space="0" w:color="auto"/>
            </w:tcBorders>
            <w:shd w:val="clear" w:color="auto" w:fill="auto"/>
          </w:tcPr>
          <w:p w14:paraId="11447269" w14:textId="77777777" w:rsidR="00866F6C" w:rsidRPr="00B13E3E" w:rsidRDefault="00866F6C" w:rsidP="0058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tLeast"/>
              <w:ind w:left="-91" w:right="-113" w:hanging="9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866F6C" w:rsidRPr="002E0BD6" w14:paraId="5F4A74F7" w14:textId="77777777" w:rsidTr="0058417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51536083" w14:textId="77777777" w:rsidR="00866F6C" w:rsidRPr="002E0BD6" w:rsidRDefault="00866F6C" w:rsidP="00584172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E0BD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ๆ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AA5CDB" w14:textId="77777777" w:rsidR="00866F6C" w:rsidRPr="002E0BD6" w:rsidRDefault="00866F6C" w:rsidP="00584172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B8FA2D" w14:textId="77777777" w:rsidR="00866F6C" w:rsidRPr="002E0BD6" w:rsidRDefault="00866F6C" w:rsidP="00584172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626829" w14:textId="77777777" w:rsidR="00866F6C" w:rsidRPr="002E0BD6" w:rsidRDefault="00866F6C" w:rsidP="00584172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42E89A" w14:textId="77777777" w:rsidR="00866F6C" w:rsidRPr="002E0BD6" w:rsidRDefault="00866F6C" w:rsidP="00584172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E23184" w14:textId="77777777" w:rsidR="00866F6C" w:rsidRPr="002E0BD6" w:rsidRDefault="00866F6C" w:rsidP="00584172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925911" w14:textId="77777777" w:rsidR="00866F6C" w:rsidRPr="002E0BD6" w:rsidRDefault="00866F6C" w:rsidP="00584172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6F98ED" w14:textId="77777777" w:rsidR="00866F6C" w:rsidRPr="002E0BD6" w:rsidRDefault="00866F6C" w:rsidP="00584172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866F6C" w:rsidRPr="002E0BD6" w14:paraId="321899AF" w14:textId="77777777" w:rsidTr="0058417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467622C3" w14:textId="77777777" w:rsidR="00866F6C" w:rsidRPr="002E0BD6" w:rsidRDefault="00866F6C" w:rsidP="00584172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D31B5">
              <w:rPr>
                <w:rFonts w:ascii="Angsana New" w:hAnsi="Angsana New"/>
                <w:sz w:val="30"/>
                <w:szCs w:val="30"/>
                <w:cs/>
              </w:rPr>
              <w:t>ภาระผูกพันตามสัญญาเช่าระยะสั้น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20766C" w14:textId="77777777" w:rsidR="00866F6C" w:rsidRPr="002E0BD6" w:rsidRDefault="00866F6C" w:rsidP="00584172">
            <w:pPr>
              <w:tabs>
                <w:tab w:val="clear" w:pos="907"/>
                <w:tab w:val="decimal" w:pos="916"/>
              </w:tabs>
              <w:spacing w:line="240" w:lineRule="atLeast"/>
              <w:ind w:left="-108" w:right="8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6,804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6BD013" w14:textId="77777777" w:rsidR="00866F6C" w:rsidRPr="002E0BD6" w:rsidRDefault="00866F6C" w:rsidP="00584172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1A1D47" w14:textId="77777777" w:rsidR="00866F6C" w:rsidRPr="002E0BD6" w:rsidRDefault="00866F6C" w:rsidP="00584172">
            <w:pPr>
              <w:tabs>
                <w:tab w:val="clear" w:pos="907"/>
                <w:tab w:val="decimal" w:pos="620"/>
              </w:tabs>
              <w:spacing w:line="240" w:lineRule="atLeast"/>
              <w:ind w:left="-108" w:right="27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E2055C" w14:textId="77777777" w:rsidR="00866F6C" w:rsidRPr="002E0BD6" w:rsidRDefault="00866F6C" w:rsidP="00584172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F468B9" w14:textId="77777777" w:rsidR="00866F6C" w:rsidRPr="002E0BD6" w:rsidRDefault="00866F6C" w:rsidP="00584172">
            <w:pPr>
              <w:tabs>
                <w:tab w:val="clear" w:pos="907"/>
                <w:tab w:val="decimal" w:pos="916"/>
              </w:tabs>
              <w:spacing w:line="240" w:lineRule="atLeast"/>
              <w:ind w:left="-108" w:right="8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6,938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6253EE" w14:textId="77777777" w:rsidR="00866F6C" w:rsidRPr="002E0BD6" w:rsidRDefault="00866F6C" w:rsidP="00584172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3A9952" w14:textId="77777777" w:rsidR="00866F6C" w:rsidRPr="002E0BD6" w:rsidRDefault="00866F6C" w:rsidP="00584172">
            <w:pPr>
              <w:tabs>
                <w:tab w:val="clear" w:pos="907"/>
                <w:tab w:val="decimal" w:pos="620"/>
              </w:tabs>
              <w:spacing w:line="240" w:lineRule="atLeast"/>
              <w:ind w:left="-108" w:right="27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66F6C" w:rsidRPr="00F81141" w14:paraId="38E232F2" w14:textId="77777777" w:rsidTr="0058417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74CC9F92" w14:textId="77777777" w:rsidR="00866F6C" w:rsidRPr="002E0BD6" w:rsidRDefault="00866F6C" w:rsidP="00584172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E0BD6">
              <w:rPr>
                <w:rFonts w:ascii="Angsana New" w:hAnsi="Angsana New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128B70" w14:textId="77777777" w:rsidR="00866F6C" w:rsidRPr="00F81141" w:rsidRDefault="00866F6C" w:rsidP="00584172">
            <w:pPr>
              <w:tabs>
                <w:tab w:val="clear" w:pos="907"/>
                <w:tab w:val="decimal" w:pos="916"/>
              </w:tabs>
              <w:spacing w:line="240" w:lineRule="atLeast"/>
              <w:ind w:left="-108" w:right="8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5,859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7C3B02" w14:textId="77777777" w:rsidR="00866F6C" w:rsidRPr="00B13E3E" w:rsidRDefault="00866F6C" w:rsidP="00584172">
            <w:pPr>
              <w:tabs>
                <w:tab w:val="clear" w:pos="907"/>
                <w:tab w:val="decimal" w:pos="916"/>
                <w:tab w:val="decimal" w:pos="963"/>
              </w:tabs>
              <w:spacing w:line="240" w:lineRule="atLeast"/>
              <w:ind w:left="-108" w:right="8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F05DBE" w14:textId="77777777" w:rsidR="00866F6C" w:rsidRPr="00F81141" w:rsidRDefault="00866F6C" w:rsidP="00584172">
            <w:pPr>
              <w:tabs>
                <w:tab w:val="clear" w:pos="907"/>
                <w:tab w:val="decimal" w:pos="916"/>
              </w:tabs>
              <w:spacing w:line="240" w:lineRule="atLeast"/>
              <w:ind w:left="-108" w:right="8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4,044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492DB1" w14:textId="77777777" w:rsidR="00866F6C" w:rsidRPr="00B13E3E" w:rsidRDefault="00866F6C" w:rsidP="00584172">
            <w:pPr>
              <w:pStyle w:val="acctfourfigures"/>
              <w:tabs>
                <w:tab w:val="decimal" w:pos="916"/>
              </w:tabs>
              <w:spacing w:line="240" w:lineRule="atLeast"/>
              <w:ind w:left="-108" w:right="89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6AE02D" w14:textId="77777777" w:rsidR="00866F6C" w:rsidRPr="00F81141" w:rsidRDefault="00866F6C" w:rsidP="00584172">
            <w:pPr>
              <w:tabs>
                <w:tab w:val="clear" w:pos="907"/>
                <w:tab w:val="decimal" w:pos="916"/>
              </w:tabs>
              <w:spacing w:line="240" w:lineRule="atLeast"/>
              <w:ind w:left="-108" w:right="8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5,859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270860" w14:textId="77777777" w:rsidR="00866F6C" w:rsidRPr="00B13E3E" w:rsidRDefault="00866F6C" w:rsidP="00584172">
            <w:pPr>
              <w:tabs>
                <w:tab w:val="clear" w:pos="907"/>
                <w:tab w:val="decimal" w:pos="916"/>
                <w:tab w:val="decimal" w:pos="963"/>
              </w:tabs>
              <w:spacing w:line="240" w:lineRule="atLeast"/>
              <w:ind w:left="-108" w:right="8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78FF2D" w14:textId="77777777" w:rsidR="00866F6C" w:rsidRPr="00F81141" w:rsidRDefault="00866F6C" w:rsidP="00584172">
            <w:pPr>
              <w:tabs>
                <w:tab w:val="clear" w:pos="907"/>
                <w:tab w:val="decimal" w:pos="916"/>
              </w:tabs>
              <w:spacing w:line="240" w:lineRule="atLeast"/>
              <w:ind w:left="-108" w:right="8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4,044</w:t>
            </w:r>
          </w:p>
        </w:tc>
      </w:tr>
      <w:tr w:rsidR="00866F6C" w:rsidRPr="00F81141" w14:paraId="6C9E48B5" w14:textId="77777777" w:rsidTr="0058417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58C94056" w14:textId="77777777" w:rsidR="00866F6C" w:rsidRPr="002E0BD6" w:rsidRDefault="00866F6C" w:rsidP="00584172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สัญญาอื่นๆ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BB5F597" w14:textId="77777777" w:rsidR="00866F6C" w:rsidRDefault="00866F6C" w:rsidP="00584172">
            <w:pPr>
              <w:tabs>
                <w:tab w:val="clear" w:pos="907"/>
                <w:tab w:val="decimal" w:pos="916"/>
              </w:tabs>
              <w:spacing w:line="240" w:lineRule="atLeast"/>
              <w:ind w:left="-108" w:right="8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12,889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9B6D3C" w14:textId="77777777" w:rsidR="00866F6C" w:rsidRPr="00B13E3E" w:rsidRDefault="00866F6C" w:rsidP="00584172">
            <w:pPr>
              <w:tabs>
                <w:tab w:val="clear" w:pos="907"/>
                <w:tab w:val="decimal" w:pos="916"/>
                <w:tab w:val="decimal" w:pos="963"/>
              </w:tabs>
              <w:spacing w:line="240" w:lineRule="atLeast"/>
              <w:ind w:left="-108" w:right="8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BBA664C" w14:textId="77777777" w:rsidR="00866F6C" w:rsidRDefault="00866F6C" w:rsidP="00584172">
            <w:pPr>
              <w:tabs>
                <w:tab w:val="clear" w:pos="907"/>
                <w:tab w:val="decimal" w:pos="916"/>
              </w:tabs>
              <w:spacing w:line="240" w:lineRule="atLeast"/>
              <w:ind w:left="-108" w:right="8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3,982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F340BB" w14:textId="77777777" w:rsidR="00866F6C" w:rsidRPr="00B13E3E" w:rsidRDefault="00866F6C" w:rsidP="00584172">
            <w:pPr>
              <w:pStyle w:val="acctfourfigures"/>
              <w:tabs>
                <w:tab w:val="decimal" w:pos="916"/>
              </w:tabs>
              <w:spacing w:line="240" w:lineRule="atLeast"/>
              <w:ind w:left="-108" w:right="89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7073EF2" w14:textId="77777777" w:rsidR="00866F6C" w:rsidRDefault="00866F6C" w:rsidP="00584172">
            <w:pPr>
              <w:tabs>
                <w:tab w:val="clear" w:pos="907"/>
                <w:tab w:val="decimal" w:pos="916"/>
              </w:tabs>
              <w:spacing w:line="240" w:lineRule="atLeast"/>
              <w:ind w:left="-108" w:right="8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12,777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068AE0" w14:textId="77777777" w:rsidR="00866F6C" w:rsidRPr="00B13E3E" w:rsidRDefault="00866F6C" w:rsidP="00584172">
            <w:pPr>
              <w:tabs>
                <w:tab w:val="clear" w:pos="907"/>
                <w:tab w:val="decimal" w:pos="916"/>
                <w:tab w:val="decimal" w:pos="963"/>
              </w:tabs>
              <w:spacing w:line="240" w:lineRule="atLeast"/>
              <w:ind w:left="-108" w:right="8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20A9FBA" w14:textId="77777777" w:rsidR="00866F6C" w:rsidRDefault="00866F6C" w:rsidP="00584172">
            <w:pPr>
              <w:tabs>
                <w:tab w:val="clear" w:pos="907"/>
                <w:tab w:val="decimal" w:pos="916"/>
              </w:tabs>
              <w:spacing w:line="240" w:lineRule="atLeast"/>
              <w:ind w:left="-108" w:right="8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3,922</w:t>
            </w:r>
          </w:p>
        </w:tc>
      </w:tr>
      <w:tr w:rsidR="00866F6C" w:rsidRPr="00F81141" w14:paraId="0211584F" w14:textId="77777777" w:rsidTr="0058417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0F58330F" w14:textId="77777777" w:rsidR="00866F6C" w:rsidRPr="002E0BD6" w:rsidRDefault="00866F6C" w:rsidP="00584172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E0BD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5AB6ED6" w14:textId="77777777" w:rsidR="00866F6C" w:rsidRPr="002E01A5" w:rsidRDefault="00866F6C" w:rsidP="00584172">
            <w:pPr>
              <w:tabs>
                <w:tab w:val="clear" w:pos="907"/>
                <w:tab w:val="decimal" w:pos="916"/>
              </w:tabs>
              <w:spacing w:line="240" w:lineRule="atLeast"/>
              <w:ind w:left="-108" w:right="8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25,552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C7DDE9" w14:textId="77777777" w:rsidR="00866F6C" w:rsidRPr="00B13E3E" w:rsidRDefault="00866F6C" w:rsidP="00584172">
            <w:pPr>
              <w:tabs>
                <w:tab w:val="clear" w:pos="907"/>
                <w:tab w:val="decimal" w:pos="916"/>
                <w:tab w:val="decimal" w:pos="963"/>
              </w:tabs>
              <w:spacing w:line="240" w:lineRule="atLeast"/>
              <w:ind w:left="-108" w:right="8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A990922" w14:textId="77777777" w:rsidR="00866F6C" w:rsidRPr="002E01A5" w:rsidRDefault="00866F6C" w:rsidP="00584172">
            <w:pPr>
              <w:tabs>
                <w:tab w:val="clear" w:pos="907"/>
                <w:tab w:val="decimal" w:pos="916"/>
              </w:tabs>
              <w:spacing w:line="240" w:lineRule="atLeast"/>
              <w:ind w:left="-108" w:right="8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8,026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006738" w14:textId="77777777" w:rsidR="00866F6C" w:rsidRPr="00B13E3E" w:rsidRDefault="00866F6C" w:rsidP="00584172">
            <w:pPr>
              <w:pStyle w:val="acctfourfigures"/>
              <w:tabs>
                <w:tab w:val="decimal" w:pos="916"/>
              </w:tabs>
              <w:spacing w:line="240" w:lineRule="atLeast"/>
              <w:ind w:left="-108" w:right="89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684B194" w14:textId="77777777" w:rsidR="00866F6C" w:rsidRPr="002E01A5" w:rsidRDefault="00866F6C" w:rsidP="00584172">
            <w:pPr>
              <w:tabs>
                <w:tab w:val="clear" w:pos="907"/>
                <w:tab w:val="decimal" w:pos="916"/>
              </w:tabs>
              <w:spacing w:line="240" w:lineRule="atLeast"/>
              <w:ind w:left="-108" w:right="8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25,574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9D3342" w14:textId="77777777" w:rsidR="00866F6C" w:rsidRPr="00B13E3E" w:rsidRDefault="00866F6C" w:rsidP="00584172">
            <w:pPr>
              <w:tabs>
                <w:tab w:val="clear" w:pos="907"/>
                <w:tab w:val="decimal" w:pos="916"/>
                <w:tab w:val="decimal" w:pos="963"/>
              </w:tabs>
              <w:spacing w:line="240" w:lineRule="atLeast"/>
              <w:ind w:left="-108" w:right="8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8C46987" w14:textId="77777777" w:rsidR="00866F6C" w:rsidRPr="002E01A5" w:rsidRDefault="00866F6C" w:rsidP="00584172">
            <w:pPr>
              <w:tabs>
                <w:tab w:val="clear" w:pos="907"/>
                <w:tab w:val="decimal" w:pos="916"/>
              </w:tabs>
              <w:spacing w:line="240" w:lineRule="atLeast"/>
              <w:ind w:left="-108" w:right="8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7,966</w:t>
            </w:r>
          </w:p>
        </w:tc>
      </w:tr>
    </w:tbl>
    <w:p w14:paraId="6E757044" w14:textId="77777777" w:rsidR="00866F6C" w:rsidRPr="00726000" w:rsidRDefault="00866F6C" w:rsidP="00866F6C">
      <w:pPr>
        <w:ind w:left="547" w:hanging="547"/>
        <w:jc w:val="thaiDistribute"/>
        <w:rPr>
          <w:rFonts w:asciiTheme="majorBidi" w:hAnsiTheme="majorBidi" w:cstheme="majorBidi"/>
          <w:b/>
          <w:bCs/>
          <w:sz w:val="24"/>
          <w:szCs w:val="24"/>
        </w:rPr>
      </w:pPr>
    </w:p>
    <w:p w14:paraId="34D4390C" w14:textId="644EA9F5" w:rsidR="007711E0" w:rsidRPr="00070F1F" w:rsidRDefault="00F95E3A" w:rsidP="00F95E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hanging="54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t>30</w:t>
      </w:r>
      <w:r>
        <w:rPr>
          <w:rFonts w:asciiTheme="majorBidi" w:hAnsiTheme="majorBidi" w:cstheme="majorBidi"/>
          <w:b/>
          <w:bCs/>
          <w:sz w:val="30"/>
          <w:szCs w:val="30"/>
        </w:rPr>
        <w:tab/>
      </w:r>
      <w:r w:rsidR="007711E0" w:rsidRPr="00070F1F">
        <w:rPr>
          <w:rFonts w:asciiTheme="majorBidi" w:hAnsiTheme="majorBidi" w:cstheme="majorBidi"/>
          <w:b/>
          <w:bCs/>
          <w:sz w:val="30"/>
          <w:szCs w:val="30"/>
          <w:cs/>
        </w:rPr>
        <w:t>เหตุการณ์ภายหลังรอบระยะเวลารายงาน</w:t>
      </w:r>
    </w:p>
    <w:p w14:paraId="4C9D4AB7" w14:textId="77777777" w:rsidR="00405923" w:rsidRPr="00070F1F" w:rsidRDefault="00405923" w:rsidP="00344305">
      <w:pPr>
        <w:ind w:left="547" w:hanging="547"/>
        <w:jc w:val="thaiDistribute"/>
        <w:rPr>
          <w:rFonts w:asciiTheme="majorBidi" w:hAnsiTheme="majorBidi" w:cstheme="majorBidi"/>
          <w:sz w:val="24"/>
          <w:szCs w:val="24"/>
        </w:rPr>
      </w:pPr>
    </w:p>
    <w:p w14:paraId="63897700" w14:textId="7C3819FC" w:rsidR="0067224E" w:rsidRDefault="007711E0" w:rsidP="00C653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hanging="547"/>
        <w:jc w:val="thaiDistribute"/>
        <w:rPr>
          <w:rFonts w:asciiTheme="majorBidi" w:hAnsiTheme="majorBidi"/>
          <w:sz w:val="30"/>
          <w:szCs w:val="30"/>
        </w:rPr>
      </w:pPr>
      <w:r w:rsidRPr="00070F1F">
        <w:rPr>
          <w:rFonts w:asciiTheme="majorBidi" w:hAnsiTheme="majorBidi" w:cstheme="majorBidi"/>
          <w:sz w:val="30"/>
          <w:szCs w:val="30"/>
        </w:rPr>
        <w:tab/>
      </w:r>
      <w:r w:rsidR="00070F1F" w:rsidRPr="000E411A">
        <w:rPr>
          <w:rFonts w:asciiTheme="majorBidi" w:hAnsiTheme="majorBidi"/>
          <w:sz w:val="30"/>
          <w:szCs w:val="30"/>
          <w:cs/>
        </w:rPr>
        <w:t xml:space="preserve">เมื่อวันที่ </w:t>
      </w:r>
      <w:r w:rsidR="0067224E" w:rsidRPr="000E411A">
        <w:rPr>
          <w:rFonts w:asciiTheme="majorBidi" w:hAnsiTheme="majorBidi"/>
          <w:sz w:val="30"/>
          <w:szCs w:val="30"/>
        </w:rPr>
        <w:t>2</w:t>
      </w:r>
      <w:r w:rsidR="000E411A" w:rsidRPr="000E411A">
        <w:rPr>
          <w:rFonts w:asciiTheme="majorBidi" w:hAnsiTheme="majorBidi"/>
          <w:sz w:val="30"/>
          <w:szCs w:val="30"/>
        </w:rPr>
        <w:t>5</w:t>
      </w:r>
      <w:r w:rsidR="00070F1F" w:rsidRPr="000E411A">
        <w:rPr>
          <w:rFonts w:asciiTheme="majorBidi" w:hAnsiTheme="majorBidi"/>
          <w:sz w:val="30"/>
          <w:szCs w:val="30"/>
          <w:cs/>
        </w:rPr>
        <w:t xml:space="preserve"> กุมภาพันธ์ </w:t>
      </w:r>
      <w:r w:rsidR="0067224E" w:rsidRPr="000E411A">
        <w:rPr>
          <w:rFonts w:asciiTheme="majorBidi" w:hAnsiTheme="majorBidi"/>
          <w:sz w:val="30"/>
          <w:szCs w:val="30"/>
        </w:rPr>
        <w:t>256</w:t>
      </w:r>
      <w:r w:rsidR="00DE6253" w:rsidRPr="000E411A">
        <w:rPr>
          <w:rFonts w:asciiTheme="majorBidi" w:hAnsiTheme="majorBidi"/>
          <w:sz w:val="30"/>
          <w:szCs w:val="30"/>
        </w:rPr>
        <w:t>4</w:t>
      </w:r>
      <w:r w:rsidR="00070F1F" w:rsidRPr="000E411A">
        <w:rPr>
          <w:rFonts w:asciiTheme="majorBidi" w:hAnsiTheme="majorBidi"/>
          <w:sz w:val="30"/>
          <w:szCs w:val="30"/>
          <w:cs/>
        </w:rPr>
        <w:t xml:space="preserve"> ที่ประชุมคณะกรรมการบริษัทได้มีมติเห็นชอบให้เสนอต่อที่ประชุมผู้ถือหุ้นซึ่งจะจัดขึ้นในเดือนเมษายน </w:t>
      </w:r>
      <w:r w:rsidR="0067224E" w:rsidRPr="000E411A">
        <w:rPr>
          <w:rFonts w:asciiTheme="majorBidi" w:hAnsiTheme="majorBidi"/>
          <w:sz w:val="30"/>
          <w:szCs w:val="30"/>
        </w:rPr>
        <w:t>256</w:t>
      </w:r>
      <w:r w:rsidR="000E411A" w:rsidRPr="000E411A">
        <w:rPr>
          <w:rFonts w:asciiTheme="majorBidi" w:hAnsiTheme="majorBidi"/>
          <w:sz w:val="30"/>
          <w:szCs w:val="30"/>
        </w:rPr>
        <w:t>4</w:t>
      </w:r>
      <w:r w:rsidR="00070F1F" w:rsidRPr="000E411A">
        <w:rPr>
          <w:rFonts w:asciiTheme="majorBidi" w:hAnsiTheme="majorBidi"/>
          <w:sz w:val="30"/>
          <w:szCs w:val="30"/>
          <w:cs/>
        </w:rPr>
        <w:t xml:space="preserve"> ให้พิจารณาและอนุมัติในเรื่องการจ่ายเงินปันผลให้ผู้ถือหุ้นจากกำไรของปี </w:t>
      </w:r>
      <w:r w:rsidR="0067224E" w:rsidRPr="000E411A">
        <w:rPr>
          <w:rFonts w:asciiTheme="majorBidi" w:hAnsiTheme="majorBidi"/>
          <w:sz w:val="30"/>
          <w:szCs w:val="30"/>
        </w:rPr>
        <w:t>256</w:t>
      </w:r>
      <w:r w:rsidR="00DE6253" w:rsidRPr="000E411A">
        <w:rPr>
          <w:rFonts w:asciiTheme="majorBidi" w:hAnsiTheme="majorBidi"/>
          <w:sz w:val="30"/>
          <w:szCs w:val="30"/>
        </w:rPr>
        <w:t>3</w:t>
      </w:r>
      <w:r w:rsidR="00070F1F" w:rsidRPr="000E411A">
        <w:rPr>
          <w:rFonts w:asciiTheme="majorBidi" w:hAnsiTheme="majorBidi"/>
          <w:sz w:val="30"/>
          <w:szCs w:val="30"/>
          <w:cs/>
        </w:rPr>
        <w:t xml:space="preserve"> ในอัตราหุ้นละ </w:t>
      </w:r>
      <w:r w:rsidR="0067224E" w:rsidRPr="000E411A">
        <w:rPr>
          <w:rFonts w:asciiTheme="majorBidi" w:hAnsiTheme="majorBidi"/>
          <w:sz w:val="30"/>
          <w:szCs w:val="30"/>
        </w:rPr>
        <w:t>0.08</w:t>
      </w:r>
      <w:r w:rsidR="00070F1F" w:rsidRPr="000E411A">
        <w:rPr>
          <w:rFonts w:asciiTheme="majorBidi" w:hAnsiTheme="majorBidi"/>
          <w:sz w:val="30"/>
          <w:szCs w:val="30"/>
          <w:cs/>
        </w:rPr>
        <w:t xml:space="preserve"> บาท รวมเป็นเงินทั้งสิ้น </w:t>
      </w:r>
      <w:r w:rsidR="0067224E" w:rsidRPr="000E411A">
        <w:rPr>
          <w:rFonts w:asciiTheme="majorBidi" w:hAnsiTheme="majorBidi"/>
          <w:sz w:val="30"/>
          <w:szCs w:val="30"/>
        </w:rPr>
        <w:t>43.</w:t>
      </w:r>
      <w:r w:rsidR="00DE6253" w:rsidRPr="000E411A">
        <w:rPr>
          <w:rFonts w:asciiTheme="majorBidi" w:hAnsiTheme="majorBidi"/>
          <w:sz w:val="30"/>
          <w:szCs w:val="30"/>
        </w:rPr>
        <w:t>76</w:t>
      </w:r>
      <w:r w:rsidR="00070F1F" w:rsidRPr="000E411A">
        <w:rPr>
          <w:rFonts w:asciiTheme="majorBidi" w:hAnsiTheme="majorBidi"/>
          <w:sz w:val="30"/>
          <w:szCs w:val="30"/>
          <w:cs/>
        </w:rPr>
        <w:t xml:space="preserve"> ล้านบาทโดยเงินปันผลนี้จะจ่ายและบันทึกภายหลังจากได้รับการอนุมัติจากที่ประชุมสามัญประจำปีผู้ถือหุ้นแล้ว</w:t>
      </w:r>
    </w:p>
    <w:sectPr w:rsidR="0067224E" w:rsidSect="0011619C">
      <w:pgSz w:w="11909" w:h="16834" w:code="9"/>
      <w:pgMar w:top="691" w:right="1152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CB45B16" w14:textId="77777777" w:rsidR="006B69FC" w:rsidRDefault="006B69FC">
      <w:r>
        <w:separator/>
      </w:r>
    </w:p>
  </w:endnote>
  <w:endnote w:type="continuationSeparator" w:id="0">
    <w:p w14:paraId="57B23933" w14:textId="77777777" w:rsidR="006B69FC" w:rsidRDefault="006B69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9999999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Tesco">
    <w:altName w:val="Tesco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ordiaUPC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imesNewRomanP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EucrosiaUPCBold">
    <w:altName w:val="EucrosiaUPC"/>
    <w:panose1 w:val="00000000000000000000"/>
    <w:charset w:val="DE"/>
    <w:family w:val="auto"/>
    <w:notTrueType/>
    <w:pitch w:val="default"/>
    <w:sig w:usb0="0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ngsanaNew">
    <w:altName w:val="Microsoft JhengHei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053071494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60B35C0D" w14:textId="77777777" w:rsidR="00426836" w:rsidRDefault="00426836" w:rsidP="00CA2090">
        <w:pPr>
          <w:pStyle w:val="Footer"/>
          <w:jc w:val="center"/>
          <w:rPr>
            <w:rFonts w:asciiTheme="majorBidi" w:hAnsiTheme="majorBidi" w:cstheme="majorBidi"/>
            <w:noProof/>
            <w:sz w:val="30"/>
            <w:szCs w:val="30"/>
          </w:rPr>
        </w:pPr>
        <w:r w:rsidRPr="007626B2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7626B2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7626B2">
          <w:rPr>
            <w:rFonts w:asciiTheme="majorBidi" w:hAnsiTheme="majorBidi" w:cstheme="majorBidi"/>
            <w:sz w:val="30"/>
            <w:szCs w:val="30"/>
          </w:rPr>
          <w:fldChar w:fldCharType="separate"/>
        </w:r>
        <w:r>
          <w:rPr>
            <w:rFonts w:asciiTheme="majorBidi" w:hAnsiTheme="majorBidi" w:cstheme="majorBidi"/>
            <w:noProof/>
            <w:sz w:val="30"/>
            <w:szCs w:val="30"/>
          </w:rPr>
          <w:t>7</w:t>
        </w:r>
        <w:r w:rsidRPr="007626B2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361355808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283FBBB7" w14:textId="77777777" w:rsidR="00223BAF" w:rsidRDefault="00223BAF" w:rsidP="00CA2090">
        <w:pPr>
          <w:pStyle w:val="Footer"/>
          <w:jc w:val="center"/>
          <w:rPr>
            <w:rFonts w:asciiTheme="majorBidi" w:hAnsiTheme="majorBidi" w:cstheme="majorBidi"/>
            <w:noProof/>
            <w:sz w:val="30"/>
            <w:szCs w:val="30"/>
          </w:rPr>
        </w:pPr>
        <w:r w:rsidRPr="007626B2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7626B2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7626B2">
          <w:rPr>
            <w:rFonts w:asciiTheme="majorBidi" w:hAnsiTheme="majorBidi" w:cstheme="majorBidi"/>
            <w:sz w:val="30"/>
            <w:szCs w:val="30"/>
          </w:rPr>
          <w:fldChar w:fldCharType="separate"/>
        </w:r>
        <w:r>
          <w:rPr>
            <w:rFonts w:asciiTheme="majorBidi" w:hAnsiTheme="majorBidi" w:cstheme="majorBidi"/>
            <w:noProof/>
            <w:sz w:val="30"/>
            <w:szCs w:val="30"/>
          </w:rPr>
          <w:t>7</w:t>
        </w:r>
        <w:r w:rsidRPr="007626B2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06622156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16101C9E" w14:textId="77777777" w:rsidR="00223BAF" w:rsidRPr="007626B2" w:rsidRDefault="00223BAF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7626B2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7626B2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7626B2">
          <w:rPr>
            <w:rFonts w:asciiTheme="majorBidi" w:hAnsiTheme="majorBidi" w:cstheme="majorBidi"/>
            <w:sz w:val="30"/>
            <w:szCs w:val="30"/>
          </w:rPr>
          <w:fldChar w:fldCharType="separate"/>
        </w:r>
        <w:r>
          <w:rPr>
            <w:rFonts w:asciiTheme="majorBidi" w:hAnsiTheme="majorBidi" w:cstheme="majorBidi"/>
            <w:noProof/>
            <w:sz w:val="30"/>
            <w:szCs w:val="30"/>
          </w:rPr>
          <w:t>47</w:t>
        </w:r>
        <w:r w:rsidRPr="007626B2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D30CD11" w14:textId="77777777" w:rsidR="006B69FC" w:rsidRDefault="006B69FC">
      <w:r>
        <w:separator/>
      </w:r>
    </w:p>
  </w:footnote>
  <w:footnote w:type="continuationSeparator" w:id="0">
    <w:p w14:paraId="2C0969EE" w14:textId="77777777" w:rsidR="006B69FC" w:rsidRDefault="006B69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E94943" w14:textId="77777777" w:rsidR="00223BAF" w:rsidRPr="003D3292" w:rsidRDefault="00223BAF" w:rsidP="002066CB">
    <w:pPr>
      <w:tabs>
        <w:tab w:val="left" w:pos="-3402"/>
        <w:tab w:val="left" w:pos="-3261"/>
        <w:tab w:val="left" w:pos="-3119"/>
      </w:tabs>
      <w:spacing w:line="240" w:lineRule="atLeast"/>
      <w:ind w:right="360"/>
      <w:jc w:val="thaiDistribute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บริษัท เธียรสุรัตน์ จำกัด (มหาชน) และบริษัทย่อย</w:t>
    </w:r>
  </w:p>
  <w:p w14:paraId="2CAC5EC4" w14:textId="7C1DD99A" w:rsidR="00223BAF" w:rsidRPr="003D3292" w:rsidRDefault="00223BAF" w:rsidP="002066CB">
    <w:pPr>
      <w:tabs>
        <w:tab w:val="left" w:pos="-3402"/>
        <w:tab w:val="left" w:pos="-3261"/>
        <w:tab w:val="left" w:pos="-3119"/>
        <w:tab w:val="left" w:pos="567"/>
        <w:tab w:val="left" w:pos="1080"/>
      </w:tabs>
      <w:spacing w:line="240" w:lineRule="atLeast"/>
      <w:jc w:val="thaiDistribute"/>
      <w:rPr>
        <w:rFonts w:ascii="Angsana New" w:hAnsi="Angsana New"/>
        <w:b/>
        <w:bCs/>
        <w:sz w:val="32"/>
        <w:szCs w:val="32"/>
        <w:cs/>
      </w:rPr>
    </w:pPr>
    <w:r w:rsidRPr="003D3292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6BBC4D5B" w14:textId="33FB5D73" w:rsidR="00223BAF" w:rsidRPr="003D3292" w:rsidRDefault="00223BAF" w:rsidP="002066CB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jc w:val="thaiDistribute"/>
      <w:rPr>
        <w:rFonts w:ascii="Angsana New" w:hAnsi="Angsana New"/>
        <w:bCs/>
        <w:sz w:val="32"/>
        <w:szCs w:val="32"/>
      </w:rPr>
    </w:pPr>
    <w:r w:rsidRPr="003D3292">
      <w:rPr>
        <w:rFonts w:ascii="Angsana New" w:hAnsi="Angsana New"/>
        <w:bCs/>
        <w:sz w:val="32"/>
        <w:szCs w:val="32"/>
        <w:cs/>
      </w:rPr>
      <w:t>สำหรับ</w:t>
    </w:r>
    <w:r>
      <w:rPr>
        <w:rFonts w:ascii="Angsana New" w:hAnsi="Angsana New" w:hint="cs"/>
        <w:bCs/>
        <w:sz w:val="32"/>
        <w:szCs w:val="32"/>
        <w:cs/>
      </w:rPr>
      <w:t>ปี</w:t>
    </w:r>
    <w:r w:rsidRPr="003D3292">
      <w:rPr>
        <w:rFonts w:ascii="Angsana New" w:hAnsi="Angsana New"/>
        <w:bCs/>
        <w:sz w:val="32"/>
        <w:szCs w:val="32"/>
        <w:cs/>
      </w:rPr>
      <w:t>สิ้นสุด</w:t>
    </w:r>
    <w:r w:rsidRPr="006E1072">
      <w:rPr>
        <w:rFonts w:ascii="Angsana New" w:hAnsi="Angsana New"/>
        <w:bCs/>
        <w:sz w:val="32"/>
        <w:szCs w:val="32"/>
        <w:cs/>
      </w:rPr>
      <w:t xml:space="preserve">วันที่ </w:t>
    </w:r>
    <w:r>
      <w:rPr>
        <w:rFonts w:ascii="Angsana New" w:hAnsi="Angsana New"/>
        <w:b/>
        <w:sz w:val="32"/>
        <w:szCs w:val="32"/>
      </w:rPr>
      <w:t>31</w:t>
    </w:r>
    <w:r w:rsidRPr="006E1072">
      <w:rPr>
        <w:rFonts w:ascii="Angsana New" w:hAnsi="Angsana New"/>
        <w:b/>
        <w:sz w:val="32"/>
        <w:szCs w:val="32"/>
        <w:cs/>
      </w:rPr>
      <w:t xml:space="preserve"> </w:t>
    </w:r>
    <w:r>
      <w:rPr>
        <w:rFonts w:ascii="Angsana New" w:hAnsi="Angsana New" w:hint="cs"/>
        <w:bCs/>
        <w:sz w:val="32"/>
        <w:szCs w:val="32"/>
        <w:cs/>
      </w:rPr>
      <w:t>ธันวาคม</w:t>
    </w:r>
    <w:r w:rsidRPr="006E1072">
      <w:rPr>
        <w:rFonts w:ascii="Angsana New" w:hAnsi="Angsana New"/>
        <w:bCs/>
        <w:sz w:val="32"/>
        <w:szCs w:val="32"/>
        <w:cs/>
      </w:rPr>
      <w:t xml:space="preserve"> </w:t>
    </w:r>
    <w:r>
      <w:rPr>
        <w:rFonts w:ascii="Angsana New" w:hAnsi="Angsana New"/>
        <w:b/>
        <w:sz w:val="32"/>
        <w:szCs w:val="32"/>
      </w:rPr>
      <w:t>2563</w:t>
    </w:r>
  </w:p>
  <w:p w14:paraId="31F09931" w14:textId="77777777" w:rsidR="00223BAF" w:rsidRPr="00196944" w:rsidRDefault="00223BAF" w:rsidP="002066CB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ind w:firstLine="720"/>
      <w:jc w:val="thaiDistribute"/>
      <w:rPr>
        <w:rFonts w:ascii="Angsana New" w:hAnsi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935B31" w14:textId="0CE63543" w:rsidR="00223BAF" w:rsidRPr="003D3292" w:rsidRDefault="00223BAF" w:rsidP="00854D5D">
    <w:pPr>
      <w:tabs>
        <w:tab w:val="left" w:pos="-3402"/>
        <w:tab w:val="left" w:pos="-3261"/>
        <w:tab w:val="left" w:pos="-3119"/>
      </w:tabs>
      <w:spacing w:line="240" w:lineRule="atLeast"/>
      <w:ind w:left="540" w:right="360"/>
      <w:jc w:val="thaiDistribute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บริษัท เธียรสุรัตน์ จำกัด (มหาชน) และบริษัทย่อย</w:t>
    </w:r>
  </w:p>
  <w:p w14:paraId="331E5459" w14:textId="77777777" w:rsidR="00223BAF" w:rsidRPr="003D3292" w:rsidRDefault="00223BAF" w:rsidP="00854D5D">
    <w:pPr>
      <w:tabs>
        <w:tab w:val="left" w:pos="-3402"/>
        <w:tab w:val="left" w:pos="-3261"/>
        <w:tab w:val="left" w:pos="-3119"/>
        <w:tab w:val="left" w:pos="567"/>
        <w:tab w:val="left" w:pos="1080"/>
      </w:tabs>
      <w:spacing w:line="240" w:lineRule="atLeast"/>
      <w:ind w:left="540"/>
      <w:jc w:val="thaiDistribute"/>
      <w:rPr>
        <w:rFonts w:ascii="Angsana New" w:hAnsi="Angsana New"/>
        <w:b/>
        <w:bCs/>
        <w:sz w:val="32"/>
        <w:szCs w:val="32"/>
        <w:cs/>
      </w:rPr>
    </w:pPr>
    <w:r w:rsidRPr="003D3292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2D96A33D" w14:textId="77777777" w:rsidR="00223BAF" w:rsidRPr="003D3292" w:rsidRDefault="00223BAF" w:rsidP="00854D5D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ind w:left="540"/>
      <w:jc w:val="thaiDistribute"/>
      <w:rPr>
        <w:rFonts w:ascii="Angsana New" w:hAnsi="Angsana New"/>
        <w:bCs/>
        <w:sz w:val="32"/>
        <w:szCs w:val="32"/>
      </w:rPr>
    </w:pPr>
    <w:r w:rsidRPr="003D3292">
      <w:rPr>
        <w:rFonts w:ascii="Angsana New" w:hAnsi="Angsana New"/>
        <w:bCs/>
        <w:sz w:val="32"/>
        <w:szCs w:val="32"/>
        <w:cs/>
      </w:rPr>
      <w:t>สำหรับ</w:t>
    </w:r>
    <w:r>
      <w:rPr>
        <w:rFonts w:ascii="Angsana New" w:hAnsi="Angsana New" w:hint="cs"/>
        <w:bCs/>
        <w:sz w:val="32"/>
        <w:szCs w:val="32"/>
        <w:cs/>
      </w:rPr>
      <w:t>ปี</w:t>
    </w:r>
    <w:r w:rsidRPr="003D3292">
      <w:rPr>
        <w:rFonts w:ascii="Angsana New" w:hAnsi="Angsana New"/>
        <w:bCs/>
        <w:sz w:val="32"/>
        <w:szCs w:val="32"/>
        <w:cs/>
      </w:rPr>
      <w:t>สิ้นสุด</w:t>
    </w:r>
    <w:r w:rsidRPr="006E1072">
      <w:rPr>
        <w:rFonts w:ascii="Angsana New" w:hAnsi="Angsana New"/>
        <w:bCs/>
        <w:sz w:val="32"/>
        <w:szCs w:val="32"/>
        <w:cs/>
      </w:rPr>
      <w:t xml:space="preserve">วันที่ </w:t>
    </w:r>
    <w:r>
      <w:rPr>
        <w:rFonts w:ascii="Angsana New" w:hAnsi="Angsana New"/>
        <w:b/>
        <w:sz w:val="32"/>
        <w:szCs w:val="32"/>
      </w:rPr>
      <w:t>31</w:t>
    </w:r>
    <w:r w:rsidRPr="006E1072">
      <w:rPr>
        <w:rFonts w:ascii="Angsana New" w:hAnsi="Angsana New"/>
        <w:b/>
        <w:sz w:val="32"/>
        <w:szCs w:val="32"/>
        <w:cs/>
      </w:rPr>
      <w:t xml:space="preserve"> </w:t>
    </w:r>
    <w:r>
      <w:rPr>
        <w:rFonts w:ascii="Angsana New" w:hAnsi="Angsana New" w:hint="cs"/>
        <w:bCs/>
        <w:sz w:val="32"/>
        <w:szCs w:val="32"/>
        <w:cs/>
      </w:rPr>
      <w:t>ธันวาคม</w:t>
    </w:r>
    <w:r w:rsidRPr="006E1072">
      <w:rPr>
        <w:rFonts w:ascii="Angsana New" w:hAnsi="Angsana New"/>
        <w:bCs/>
        <w:sz w:val="32"/>
        <w:szCs w:val="32"/>
        <w:cs/>
      </w:rPr>
      <w:t xml:space="preserve"> </w:t>
    </w:r>
    <w:r>
      <w:rPr>
        <w:rFonts w:ascii="Angsana New" w:hAnsi="Angsana New"/>
        <w:b/>
        <w:sz w:val="32"/>
        <w:szCs w:val="32"/>
      </w:rPr>
      <w:t>2563</w:t>
    </w:r>
  </w:p>
  <w:p w14:paraId="07012AE3" w14:textId="77777777" w:rsidR="00223BAF" w:rsidRPr="00196944" w:rsidRDefault="00223BAF" w:rsidP="002066CB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ind w:firstLine="720"/>
      <w:jc w:val="thaiDistribute"/>
      <w:rPr>
        <w:rFonts w:ascii="Angsana New" w:hAnsi="Angsana New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047EAC" w14:textId="77777777" w:rsidR="00223BAF" w:rsidRPr="003D3292" w:rsidRDefault="00223BAF" w:rsidP="002066CB">
    <w:pPr>
      <w:tabs>
        <w:tab w:val="left" w:pos="-3402"/>
        <w:tab w:val="left" w:pos="-3261"/>
        <w:tab w:val="left" w:pos="-3119"/>
      </w:tabs>
      <w:spacing w:line="240" w:lineRule="atLeast"/>
      <w:ind w:right="360"/>
      <w:jc w:val="thaiDistribute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บริษัท เธียรสุรัตน์ จำกัด (มหาชน) และบริษัทย่อย</w:t>
    </w:r>
  </w:p>
  <w:p w14:paraId="5E7C4055" w14:textId="77777777" w:rsidR="00223BAF" w:rsidRPr="003D3292" w:rsidRDefault="00223BAF" w:rsidP="002066CB">
    <w:pPr>
      <w:tabs>
        <w:tab w:val="left" w:pos="-3402"/>
        <w:tab w:val="left" w:pos="-3261"/>
        <w:tab w:val="left" w:pos="-3119"/>
        <w:tab w:val="left" w:pos="567"/>
        <w:tab w:val="left" w:pos="1080"/>
      </w:tabs>
      <w:spacing w:line="240" w:lineRule="atLeast"/>
      <w:jc w:val="thaiDistribute"/>
      <w:rPr>
        <w:rFonts w:ascii="Angsana New" w:hAnsi="Angsana New"/>
        <w:b/>
        <w:bCs/>
        <w:sz w:val="32"/>
        <w:szCs w:val="32"/>
        <w:cs/>
      </w:rPr>
    </w:pPr>
    <w:r w:rsidRPr="003D3292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5FBCF165" w14:textId="77777777" w:rsidR="00223BAF" w:rsidRPr="003D3292" w:rsidRDefault="00223BAF" w:rsidP="002066CB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jc w:val="thaiDistribute"/>
      <w:rPr>
        <w:rFonts w:ascii="Angsana New" w:hAnsi="Angsana New"/>
        <w:bCs/>
        <w:sz w:val="32"/>
        <w:szCs w:val="32"/>
      </w:rPr>
    </w:pPr>
    <w:r w:rsidRPr="003D3292">
      <w:rPr>
        <w:rFonts w:ascii="Angsana New" w:hAnsi="Angsana New"/>
        <w:bCs/>
        <w:sz w:val="32"/>
        <w:szCs w:val="32"/>
        <w:cs/>
      </w:rPr>
      <w:t>สำหรับ</w:t>
    </w:r>
    <w:r>
      <w:rPr>
        <w:rFonts w:ascii="Angsana New" w:hAnsi="Angsana New" w:hint="cs"/>
        <w:bCs/>
        <w:sz w:val="32"/>
        <w:szCs w:val="32"/>
        <w:cs/>
      </w:rPr>
      <w:t>ปี</w:t>
    </w:r>
    <w:r w:rsidRPr="003D3292">
      <w:rPr>
        <w:rFonts w:ascii="Angsana New" w:hAnsi="Angsana New"/>
        <w:bCs/>
        <w:sz w:val="32"/>
        <w:szCs w:val="32"/>
        <w:cs/>
      </w:rPr>
      <w:t>สิ้นสุด</w:t>
    </w:r>
    <w:r w:rsidRPr="006E1072">
      <w:rPr>
        <w:rFonts w:ascii="Angsana New" w:hAnsi="Angsana New"/>
        <w:bCs/>
        <w:sz w:val="32"/>
        <w:szCs w:val="32"/>
        <w:cs/>
      </w:rPr>
      <w:t xml:space="preserve">วันที่ </w:t>
    </w:r>
    <w:r>
      <w:rPr>
        <w:rFonts w:ascii="Angsana New" w:hAnsi="Angsana New"/>
        <w:b/>
        <w:sz w:val="32"/>
        <w:szCs w:val="32"/>
      </w:rPr>
      <w:t>31</w:t>
    </w:r>
    <w:r w:rsidRPr="006E1072">
      <w:rPr>
        <w:rFonts w:ascii="Angsana New" w:hAnsi="Angsana New"/>
        <w:b/>
        <w:sz w:val="32"/>
        <w:szCs w:val="32"/>
        <w:cs/>
      </w:rPr>
      <w:t xml:space="preserve"> </w:t>
    </w:r>
    <w:r>
      <w:rPr>
        <w:rFonts w:ascii="Angsana New" w:hAnsi="Angsana New" w:hint="cs"/>
        <w:bCs/>
        <w:sz w:val="32"/>
        <w:szCs w:val="32"/>
        <w:cs/>
      </w:rPr>
      <w:t>ธันวาคม</w:t>
    </w:r>
    <w:r w:rsidRPr="006E1072">
      <w:rPr>
        <w:rFonts w:ascii="Angsana New" w:hAnsi="Angsana New"/>
        <w:bCs/>
        <w:sz w:val="32"/>
        <w:szCs w:val="32"/>
        <w:cs/>
      </w:rPr>
      <w:t xml:space="preserve"> </w:t>
    </w:r>
    <w:r>
      <w:rPr>
        <w:rFonts w:ascii="Angsana New" w:hAnsi="Angsana New"/>
        <w:b/>
        <w:sz w:val="32"/>
        <w:szCs w:val="32"/>
      </w:rPr>
      <w:t>2563</w:t>
    </w:r>
  </w:p>
  <w:p w14:paraId="6E858B7A" w14:textId="77777777" w:rsidR="00223BAF" w:rsidRPr="00196944" w:rsidRDefault="00223BAF" w:rsidP="002066CB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ind w:firstLine="720"/>
      <w:jc w:val="thaiDistribute"/>
      <w:rPr>
        <w:rFonts w:ascii="Angsana New" w:hAnsi="Angsana New"/>
        <w:b/>
        <w:bCs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37C04E" w14:textId="77777777" w:rsidR="00223BAF" w:rsidRPr="003D3292" w:rsidRDefault="00223BAF" w:rsidP="002066CB">
    <w:pPr>
      <w:tabs>
        <w:tab w:val="left" w:pos="-3402"/>
        <w:tab w:val="left" w:pos="-3261"/>
        <w:tab w:val="left" w:pos="-3119"/>
      </w:tabs>
      <w:spacing w:line="240" w:lineRule="atLeast"/>
      <w:ind w:right="360"/>
      <w:jc w:val="thaiDistribute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บริษัท เธียรสุรัตน์ จำกัด (มหาชน) และบริษัทย่อย</w:t>
    </w:r>
  </w:p>
  <w:p w14:paraId="28D953FE" w14:textId="77777777" w:rsidR="00223BAF" w:rsidRPr="003D3292" w:rsidRDefault="00223BAF" w:rsidP="002066CB">
    <w:pPr>
      <w:tabs>
        <w:tab w:val="left" w:pos="-3402"/>
        <w:tab w:val="left" w:pos="-3261"/>
        <w:tab w:val="left" w:pos="-3119"/>
        <w:tab w:val="left" w:pos="567"/>
        <w:tab w:val="left" w:pos="1080"/>
      </w:tabs>
      <w:spacing w:line="240" w:lineRule="atLeast"/>
      <w:jc w:val="thaiDistribute"/>
      <w:rPr>
        <w:rFonts w:ascii="Angsana New" w:hAnsi="Angsana New"/>
        <w:b/>
        <w:bCs/>
        <w:sz w:val="32"/>
        <w:szCs w:val="32"/>
        <w:cs/>
      </w:rPr>
    </w:pPr>
    <w:r w:rsidRPr="003D3292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34780114" w14:textId="77777777" w:rsidR="00223BAF" w:rsidRPr="003D3292" w:rsidRDefault="00223BAF" w:rsidP="002066CB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jc w:val="thaiDistribute"/>
      <w:rPr>
        <w:rFonts w:ascii="Angsana New" w:hAnsi="Angsana New"/>
        <w:bCs/>
        <w:sz w:val="32"/>
        <w:szCs w:val="32"/>
      </w:rPr>
    </w:pPr>
    <w:r w:rsidRPr="003D3292">
      <w:rPr>
        <w:rFonts w:ascii="Angsana New" w:hAnsi="Angsana New"/>
        <w:bCs/>
        <w:sz w:val="32"/>
        <w:szCs w:val="32"/>
        <w:cs/>
      </w:rPr>
      <w:t>สำหรับ</w:t>
    </w:r>
    <w:r>
      <w:rPr>
        <w:rFonts w:ascii="Angsana New" w:hAnsi="Angsana New" w:hint="cs"/>
        <w:bCs/>
        <w:sz w:val="32"/>
        <w:szCs w:val="32"/>
        <w:cs/>
      </w:rPr>
      <w:t>ปี</w:t>
    </w:r>
    <w:r w:rsidRPr="003D3292">
      <w:rPr>
        <w:rFonts w:ascii="Angsana New" w:hAnsi="Angsana New"/>
        <w:bCs/>
        <w:sz w:val="32"/>
        <w:szCs w:val="32"/>
        <w:cs/>
      </w:rPr>
      <w:t>สิ้นสุด</w:t>
    </w:r>
    <w:r w:rsidRPr="006E1072">
      <w:rPr>
        <w:rFonts w:ascii="Angsana New" w:hAnsi="Angsana New"/>
        <w:bCs/>
        <w:sz w:val="32"/>
        <w:szCs w:val="32"/>
        <w:cs/>
      </w:rPr>
      <w:t xml:space="preserve">วันที่ </w:t>
    </w:r>
    <w:r>
      <w:rPr>
        <w:rFonts w:ascii="Angsana New" w:hAnsi="Angsana New"/>
        <w:b/>
        <w:sz w:val="32"/>
        <w:szCs w:val="32"/>
      </w:rPr>
      <w:t>31</w:t>
    </w:r>
    <w:r w:rsidRPr="006E1072">
      <w:rPr>
        <w:rFonts w:ascii="Angsana New" w:hAnsi="Angsana New"/>
        <w:b/>
        <w:sz w:val="32"/>
        <w:szCs w:val="32"/>
        <w:cs/>
      </w:rPr>
      <w:t xml:space="preserve"> </w:t>
    </w:r>
    <w:r>
      <w:rPr>
        <w:rFonts w:ascii="Angsana New" w:hAnsi="Angsana New" w:hint="cs"/>
        <w:bCs/>
        <w:sz w:val="32"/>
        <w:szCs w:val="32"/>
        <w:cs/>
      </w:rPr>
      <w:t>ธันวาคม</w:t>
    </w:r>
    <w:r w:rsidRPr="006E1072">
      <w:rPr>
        <w:rFonts w:ascii="Angsana New" w:hAnsi="Angsana New"/>
        <w:bCs/>
        <w:sz w:val="32"/>
        <w:szCs w:val="32"/>
        <w:cs/>
      </w:rPr>
      <w:t xml:space="preserve"> </w:t>
    </w:r>
    <w:r>
      <w:rPr>
        <w:rFonts w:ascii="Angsana New" w:hAnsi="Angsana New"/>
        <w:b/>
        <w:sz w:val="32"/>
        <w:szCs w:val="32"/>
      </w:rPr>
      <w:t>2563</w:t>
    </w:r>
  </w:p>
  <w:p w14:paraId="7ACE32E1" w14:textId="77777777" w:rsidR="00223BAF" w:rsidRPr="00196944" w:rsidRDefault="00223BAF" w:rsidP="002066CB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ind w:firstLine="720"/>
      <w:jc w:val="thaiDistribute"/>
      <w:rPr>
        <w:rFonts w:ascii="Angsana New" w:hAnsi="Angsana New"/>
        <w:b/>
        <w:bCs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F2F8F1" w14:textId="77777777" w:rsidR="00223BAF" w:rsidRPr="00B27912" w:rsidRDefault="00223BAF" w:rsidP="00AD171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บริษัท เธียรสุรัตน์ จำกัด (มหาชน) และบริษัทย่อย</w:t>
    </w:r>
  </w:p>
  <w:p w14:paraId="5544DA0A" w14:textId="77777777" w:rsidR="00223BAF" w:rsidRPr="003C763B" w:rsidRDefault="00223BAF" w:rsidP="004238F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3C763B">
      <w:rPr>
        <w:rFonts w:ascii="Angsana New" w:hAnsi="Angsana New"/>
        <w:b/>
        <w:bCs/>
        <w:sz w:val="32"/>
        <w:szCs w:val="32"/>
        <w:cs/>
      </w:rPr>
      <w:t>หมายเหตุประกอ</w:t>
    </w:r>
    <w:r>
      <w:rPr>
        <w:rFonts w:ascii="Angsana New" w:hAnsi="Angsana New"/>
        <w:b/>
        <w:bCs/>
        <w:sz w:val="32"/>
        <w:szCs w:val="32"/>
        <w:cs/>
      </w:rPr>
      <w:t>บ</w:t>
    </w:r>
    <w:r w:rsidRPr="003C763B">
      <w:rPr>
        <w:rFonts w:ascii="Angsana New" w:hAnsi="Angsana New"/>
        <w:b/>
        <w:bCs/>
        <w:sz w:val="32"/>
        <w:szCs w:val="32"/>
        <w:cs/>
      </w:rPr>
      <w:t>งบการเงิน</w:t>
    </w:r>
  </w:p>
  <w:p w14:paraId="4D6D9D14" w14:textId="4EF43F88" w:rsidR="00223BAF" w:rsidRPr="009E7F0B" w:rsidRDefault="00223BAF" w:rsidP="004238F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/>
        <w:b/>
        <w:bCs/>
        <w:sz w:val="32"/>
        <w:szCs w:val="32"/>
      </w:rPr>
      <w:t>31</w:t>
    </w:r>
    <w:r w:rsidRPr="00557073">
      <w:rPr>
        <w:rFonts w:ascii="Angsana New" w:hAnsi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2563</w:t>
    </w:r>
  </w:p>
  <w:p w14:paraId="012FF43E" w14:textId="77777777" w:rsidR="00223BAF" w:rsidRPr="004238F6" w:rsidRDefault="00223BAF" w:rsidP="00A90552">
    <w:pPr>
      <w:pStyle w:val="acctmainheading"/>
      <w:spacing w:after="0" w:line="240" w:lineRule="atLeast"/>
      <w:rPr>
        <w:rFonts w:ascii="Angsana New" w:hAnsi="Angsana New"/>
        <w:b w:val="0"/>
        <w:i/>
        <w:sz w:val="32"/>
        <w:szCs w:val="32"/>
        <w:lang w:val="en-US" w:bidi="th-TH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951475" w14:textId="77777777" w:rsidR="00223BAF" w:rsidRPr="00B27912" w:rsidRDefault="00223BAF" w:rsidP="00657E3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423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บริษัท เธียรสุรัตน์ จำกัด (มหาชน) และบริษัทย่อย</w:t>
    </w:r>
  </w:p>
  <w:p w14:paraId="753EC61C" w14:textId="77777777" w:rsidR="00223BAF" w:rsidRPr="003C763B" w:rsidRDefault="00223BAF" w:rsidP="00657E3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left="423"/>
      <w:rPr>
        <w:rFonts w:ascii="Angsana New" w:hAnsi="Angsana New"/>
        <w:b/>
        <w:bCs/>
        <w:sz w:val="32"/>
        <w:szCs w:val="32"/>
      </w:rPr>
    </w:pPr>
    <w:r w:rsidRPr="003C763B">
      <w:rPr>
        <w:rFonts w:ascii="Angsana New" w:hAnsi="Angsana New"/>
        <w:b/>
        <w:bCs/>
        <w:sz w:val="32"/>
        <w:szCs w:val="32"/>
        <w:cs/>
      </w:rPr>
      <w:t>หมายเหตุประกอ</w:t>
    </w:r>
    <w:r>
      <w:rPr>
        <w:rFonts w:ascii="Angsana New" w:hAnsi="Angsana New"/>
        <w:b/>
        <w:bCs/>
        <w:sz w:val="32"/>
        <w:szCs w:val="32"/>
        <w:cs/>
      </w:rPr>
      <w:t>บ</w:t>
    </w:r>
    <w:r w:rsidRPr="003C763B">
      <w:rPr>
        <w:rFonts w:ascii="Angsana New" w:hAnsi="Angsana New"/>
        <w:b/>
        <w:bCs/>
        <w:sz w:val="32"/>
        <w:szCs w:val="32"/>
        <w:cs/>
      </w:rPr>
      <w:t>งบการเงิน</w:t>
    </w:r>
  </w:p>
  <w:p w14:paraId="044318CF" w14:textId="77777777" w:rsidR="00223BAF" w:rsidRPr="009E7F0B" w:rsidRDefault="00223BAF" w:rsidP="00657E3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left="423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/>
        <w:b/>
        <w:bCs/>
        <w:sz w:val="32"/>
        <w:szCs w:val="32"/>
      </w:rPr>
      <w:t>31</w:t>
    </w:r>
    <w:r w:rsidRPr="00557073">
      <w:rPr>
        <w:rFonts w:ascii="Angsana New" w:hAnsi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2563</w:t>
    </w:r>
  </w:p>
  <w:p w14:paraId="1D1B81C3" w14:textId="77777777" w:rsidR="00223BAF" w:rsidRPr="004238F6" w:rsidRDefault="00223BAF" w:rsidP="00A90552">
    <w:pPr>
      <w:pStyle w:val="acctmainheading"/>
      <w:spacing w:after="0" w:line="240" w:lineRule="atLeast"/>
      <w:rPr>
        <w:rFonts w:ascii="Angsana New" w:hAnsi="Angsana New"/>
        <w:b w:val="0"/>
        <w:i/>
        <w:sz w:val="32"/>
        <w:szCs w:val="32"/>
        <w:lang w:val="en-US" w:bidi="th-TH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69BC81" w14:textId="77777777" w:rsidR="00223BAF" w:rsidRPr="00B27912" w:rsidRDefault="00223BAF" w:rsidP="00AD171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บริษัท เธียรสุรัตน์ จำกัด (มหาชน) และบริษัทย่อย</w:t>
    </w:r>
  </w:p>
  <w:p w14:paraId="1A7190E2" w14:textId="77777777" w:rsidR="00223BAF" w:rsidRPr="003C763B" w:rsidRDefault="00223BAF" w:rsidP="004238F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3C763B">
      <w:rPr>
        <w:rFonts w:ascii="Angsana New" w:hAnsi="Angsana New"/>
        <w:b/>
        <w:bCs/>
        <w:sz w:val="32"/>
        <w:szCs w:val="32"/>
        <w:cs/>
      </w:rPr>
      <w:t>หมายเหตุประกอ</w:t>
    </w:r>
    <w:r>
      <w:rPr>
        <w:rFonts w:ascii="Angsana New" w:hAnsi="Angsana New"/>
        <w:b/>
        <w:bCs/>
        <w:sz w:val="32"/>
        <w:szCs w:val="32"/>
        <w:cs/>
      </w:rPr>
      <w:t>บ</w:t>
    </w:r>
    <w:r w:rsidRPr="003C763B">
      <w:rPr>
        <w:rFonts w:ascii="Angsana New" w:hAnsi="Angsana New"/>
        <w:b/>
        <w:bCs/>
        <w:sz w:val="32"/>
        <w:szCs w:val="32"/>
        <w:cs/>
      </w:rPr>
      <w:t>งบการเงิน</w:t>
    </w:r>
  </w:p>
  <w:p w14:paraId="11CFF6C9" w14:textId="77777777" w:rsidR="00223BAF" w:rsidRPr="009E7F0B" w:rsidRDefault="00223BAF" w:rsidP="004238F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/>
        <w:b/>
        <w:bCs/>
        <w:sz w:val="32"/>
        <w:szCs w:val="32"/>
      </w:rPr>
      <w:t>31</w:t>
    </w:r>
    <w:r w:rsidRPr="00557073">
      <w:rPr>
        <w:rFonts w:ascii="Angsana New" w:hAnsi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2563</w:t>
    </w:r>
  </w:p>
  <w:p w14:paraId="723B37D6" w14:textId="77777777" w:rsidR="00223BAF" w:rsidRPr="004238F6" w:rsidRDefault="00223BAF" w:rsidP="00A90552">
    <w:pPr>
      <w:pStyle w:val="acctmainheading"/>
      <w:spacing w:after="0" w:line="240" w:lineRule="atLeast"/>
      <w:rPr>
        <w:rFonts w:ascii="Angsana New" w:hAnsi="Angsana New"/>
        <w:b w:val="0"/>
        <w:i/>
        <w:sz w:val="32"/>
        <w:szCs w:val="32"/>
        <w:lang w:val="en-US"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CE7E9D"/>
    <w:multiLevelType w:val="multilevel"/>
    <w:tmpl w:val="0B701790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cs="Times New Roman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 w15:restartNumberingAfterBreak="0">
    <w:nsid w:val="09D72933"/>
    <w:multiLevelType w:val="multilevel"/>
    <w:tmpl w:val="ECF074E8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cs="Times New Roman" w:hint="default"/>
        <w:b/>
        <w:i w:val="0"/>
      </w:rPr>
    </w:lvl>
    <w:lvl w:ilvl="1">
      <w:start w:val="21"/>
      <w:numFmt w:val="none"/>
      <w:lvlRestart w:val="0"/>
      <w:lvlText w:val="(ท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cs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" w15:restartNumberingAfterBreak="0">
    <w:nsid w:val="0C28127D"/>
    <w:multiLevelType w:val="singleLevel"/>
    <w:tmpl w:val="1F40652A"/>
    <w:lvl w:ilvl="0">
      <w:start w:val="2"/>
      <w:numFmt w:val="bullet"/>
      <w:lvlText w:val="-"/>
      <w:lvlJc w:val="left"/>
      <w:pPr>
        <w:ind w:left="360" w:hanging="360"/>
      </w:pPr>
      <w:rPr>
        <w:rFonts w:ascii="Cordia New" w:eastAsia="MS Mincho" w:hAnsi="Cordia New" w:hint="default"/>
        <w:color w:val="auto"/>
        <w:sz w:val="24"/>
      </w:rPr>
    </w:lvl>
  </w:abstractNum>
  <w:abstractNum w:abstractNumId="4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FC8247F"/>
    <w:multiLevelType w:val="hybridMultilevel"/>
    <w:tmpl w:val="C7B030B4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10A40B2A"/>
    <w:multiLevelType w:val="multilevel"/>
    <w:tmpl w:val="0FA6BE5A"/>
    <w:lvl w:ilvl="0">
      <w:start w:val="1"/>
      <w:numFmt w:val="decimal"/>
      <w:lvlText w:val="%1"/>
      <w:lvlJc w:val="left"/>
      <w:pPr>
        <w:tabs>
          <w:tab w:val="num" w:pos="3496"/>
        </w:tabs>
        <w:ind w:left="3496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3836"/>
        </w:tabs>
        <w:ind w:left="3836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4176"/>
        </w:tabs>
        <w:ind w:left="4176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4517"/>
        </w:tabs>
        <w:ind w:left="4517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4857"/>
        </w:tabs>
        <w:ind w:left="4857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5197"/>
        </w:tabs>
        <w:ind w:left="5197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5537"/>
        </w:tabs>
        <w:ind w:left="5537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5877"/>
        </w:tabs>
        <w:ind w:left="5877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6217"/>
        </w:tabs>
        <w:ind w:left="6217" w:hanging="340"/>
      </w:pPr>
      <w:rPr>
        <w:rFonts w:ascii="Symbol" w:hAnsi="Symbol" w:hint="default"/>
      </w:rPr>
    </w:lvl>
  </w:abstractNum>
  <w:abstractNum w:abstractNumId="7" w15:restartNumberingAfterBreak="0">
    <w:nsid w:val="11104914"/>
    <w:multiLevelType w:val="hybridMultilevel"/>
    <w:tmpl w:val="83ACED2E"/>
    <w:lvl w:ilvl="0" w:tplc="FB684F88">
      <w:start w:val="61"/>
      <w:numFmt w:val="bullet"/>
      <w:lvlText w:val="﷐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A42787"/>
    <w:multiLevelType w:val="multilevel"/>
    <w:tmpl w:val="09AED256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cs="Times New Roman" w:hint="default"/>
        <w:b/>
        <w:i w:val="0"/>
      </w:rPr>
    </w:lvl>
    <w:lvl w:ilvl="1">
      <w:start w:val="20"/>
      <w:numFmt w:val="none"/>
      <w:lvlText w:val="(ถ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cs"/>
        <w:b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9" w15:restartNumberingAfterBreak="0">
    <w:nsid w:val="145C4712"/>
    <w:multiLevelType w:val="hybridMultilevel"/>
    <w:tmpl w:val="6E38E9E8"/>
    <w:lvl w:ilvl="0" w:tplc="67E674E8">
      <w:start w:val="17"/>
      <w:numFmt w:val="bullet"/>
      <w:lvlText w:val=""/>
      <w:lvlJc w:val="left"/>
      <w:pPr>
        <w:ind w:left="720" w:hanging="360"/>
      </w:pPr>
      <w:rPr>
        <w:rFonts w:ascii="Symbol" w:eastAsia="Times New Roman" w:hAnsi="Symbol" w:cs="Angsana New" w:hint="default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85C3160"/>
    <w:multiLevelType w:val="multilevel"/>
    <w:tmpl w:val="0B701790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cs="Times New Roman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1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2" w15:restartNumberingAfterBreak="0">
    <w:nsid w:val="1D127A3C"/>
    <w:multiLevelType w:val="multilevel"/>
    <w:tmpl w:val="F8F0D24C"/>
    <w:lvl w:ilvl="0">
      <w:start w:val="37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strike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864"/>
        </w:tabs>
        <w:ind w:left="86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3" w15:restartNumberingAfterBreak="0">
    <w:nsid w:val="1EFC5AB4"/>
    <w:multiLevelType w:val="multilevel"/>
    <w:tmpl w:val="55E82CF4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cs="Times New Roman" w:hint="default"/>
        <w:b/>
        <w:i w:val="0"/>
      </w:rPr>
    </w:lvl>
    <w:lvl w:ilvl="1">
      <w:start w:val="19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4" w15:restartNumberingAfterBreak="0">
    <w:nsid w:val="256E322F"/>
    <w:multiLevelType w:val="hybridMultilevel"/>
    <w:tmpl w:val="20A82000"/>
    <w:lvl w:ilvl="0" w:tplc="87F0676C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9B665A4"/>
    <w:multiLevelType w:val="singleLevel"/>
    <w:tmpl w:val="3052462C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6" w15:restartNumberingAfterBreak="0">
    <w:nsid w:val="2E9F43D4"/>
    <w:multiLevelType w:val="multilevel"/>
    <w:tmpl w:val="F974A20E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cs="Times New Roman" w:hint="default"/>
        <w:b/>
        <w:i w:val="0"/>
      </w:rPr>
    </w:lvl>
    <w:lvl w:ilvl="1">
      <w:start w:val="14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7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8" w15:restartNumberingAfterBreak="0">
    <w:nsid w:val="38460220"/>
    <w:multiLevelType w:val="hybridMultilevel"/>
    <w:tmpl w:val="7402CF4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 w15:restartNumberingAfterBreak="0">
    <w:nsid w:val="3B641E57"/>
    <w:multiLevelType w:val="multilevel"/>
    <w:tmpl w:val="67A2313E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cs="Times New Roman" w:hint="default"/>
        <w:b/>
        <w:i w:val="0"/>
      </w:rPr>
    </w:lvl>
    <w:lvl w:ilvl="1">
      <w:start w:val="24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0" w15:restartNumberingAfterBreak="0">
    <w:nsid w:val="3FB079A7"/>
    <w:multiLevelType w:val="multilevel"/>
    <w:tmpl w:val="6E24BE26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cs="Times New Roman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1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3B53907"/>
    <w:multiLevelType w:val="hybridMultilevel"/>
    <w:tmpl w:val="E91A365C"/>
    <w:lvl w:ilvl="0" w:tplc="1C9E5A42">
      <w:start w:val="2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6CB0B31"/>
    <w:multiLevelType w:val="hybridMultilevel"/>
    <w:tmpl w:val="D876CE1C"/>
    <w:lvl w:ilvl="0" w:tplc="46629D74">
      <w:start w:val="1"/>
      <w:numFmt w:val="thaiLetters"/>
      <w:lvlText w:val="(%1)"/>
      <w:lvlJc w:val="left"/>
      <w:pPr>
        <w:ind w:left="90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 w15:restartNumberingAfterBreak="0">
    <w:nsid w:val="47263C93"/>
    <w:multiLevelType w:val="multilevel"/>
    <w:tmpl w:val="773CB9E2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ascii="Angsana New" w:eastAsia="Times New Roman" w:hAnsi="Angsana New" w:cs="Angsana New"/>
        <w:b w:val="0"/>
        <w:bCs w:val="0"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5" w15:restartNumberingAfterBreak="0">
    <w:nsid w:val="48E70C49"/>
    <w:multiLevelType w:val="multilevel"/>
    <w:tmpl w:val="7E4219DC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cs="Times New Roman" w:hint="default"/>
        <w:b/>
        <w:i w:val="0"/>
      </w:rPr>
    </w:lvl>
    <w:lvl w:ilvl="1">
      <w:start w:val="13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6" w15:restartNumberingAfterBreak="0">
    <w:nsid w:val="49480973"/>
    <w:multiLevelType w:val="multilevel"/>
    <w:tmpl w:val="7E1C63D0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cs="Times New Roman" w:hint="default"/>
        <w:b/>
        <w:i w:val="0"/>
      </w:rPr>
    </w:lvl>
    <w:lvl w:ilvl="1">
      <w:start w:val="17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7" w15:restartNumberingAfterBreak="0">
    <w:nsid w:val="4B3B4AE8"/>
    <w:multiLevelType w:val="hybridMultilevel"/>
    <w:tmpl w:val="CD64EE1A"/>
    <w:lvl w:ilvl="0" w:tplc="F78A2946">
      <w:start w:val="1"/>
      <w:numFmt w:val="thaiLetters"/>
      <w:pStyle w:val="AccPolicyHeading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F135D2E"/>
    <w:multiLevelType w:val="hybridMultilevel"/>
    <w:tmpl w:val="44F82BD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9" w15:restartNumberingAfterBreak="0">
    <w:nsid w:val="55A8513C"/>
    <w:multiLevelType w:val="hybridMultilevel"/>
    <w:tmpl w:val="154692EE"/>
    <w:lvl w:ilvl="0" w:tplc="1EFC1956">
      <w:start w:val="64"/>
      <w:numFmt w:val="bullet"/>
      <w:lvlText w:val="-"/>
      <w:lvlJc w:val="left"/>
      <w:pPr>
        <w:ind w:left="27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30" w:hanging="360"/>
      </w:pPr>
      <w:rPr>
        <w:rFonts w:ascii="Wingdings" w:hAnsi="Wingdings" w:hint="default"/>
      </w:rPr>
    </w:lvl>
  </w:abstractNum>
  <w:abstractNum w:abstractNumId="30" w15:restartNumberingAfterBreak="0">
    <w:nsid w:val="5A2C0498"/>
    <w:multiLevelType w:val="hybridMultilevel"/>
    <w:tmpl w:val="9BE0603E"/>
    <w:lvl w:ilvl="0" w:tplc="FD8206AE">
      <w:start w:val="1"/>
      <w:numFmt w:val="thaiLetters"/>
      <w:lvlText w:val="(%1)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BC0276C"/>
    <w:multiLevelType w:val="hybridMultilevel"/>
    <w:tmpl w:val="C1DA4DFC"/>
    <w:lvl w:ilvl="0" w:tplc="43D0E64E">
      <w:start w:val="1"/>
      <w:numFmt w:val="decimal"/>
      <w:lvlText w:val="%1"/>
      <w:lvlJc w:val="lef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C2B3926"/>
    <w:multiLevelType w:val="hybridMultilevel"/>
    <w:tmpl w:val="98D48000"/>
    <w:lvl w:ilvl="0" w:tplc="AE4C19E4">
      <w:start w:val="2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1054F4E"/>
    <w:multiLevelType w:val="hybridMultilevel"/>
    <w:tmpl w:val="9908464A"/>
    <w:lvl w:ilvl="0" w:tplc="02E0C09C">
      <w:start w:val="1"/>
      <w:numFmt w:val="decimal"/>
      <w:lvlText w:val="(%1)"/>
      <w:lvlJc w:val="left"/>
      <w:pPr>
        <w:ind w:left="1260" w:hanging="360"/>
      </w:pPr>
      <w:rPr>
        <w:rFonts w:asciiTheme="majorBidi" w:eastAsia="Calibri" w:hAnsiTheme="majorBidi" w:cstheme="majorBidi" w:hint="default"/>
        <w:color w:val="auto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4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5" w15:restartNumberingAfterBreak="0">
    <w:nsid w:val="6F706D0A"/>
    <w:multiLevelType w:val="hybridMultilevel"/>
    <w:tmpl w:val="9946B9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81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37" w15:restartNumberingAfterBreak="0">
    <w:nsid w:val="7D527583"/>
    <w:multiLevelType w:val="hybridMultilevel"/>
    <w:tmpl w:val="D9CE4C00"/>
    <w:lvl w:ilvl="0" w:tplc="E2DE0D5A">
      <w:start w:val="1"/>
      <w:numFmt w:val="bullet"/>
      <w:lvlText w:val="•"/>
      <w:lvlJc w:val="left"/>
      <w:pPr>
        <w:ind w:left="720" w:hanging="36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D904735"/>
    <w:multiLevelType w:val="multilevel"/>
    <w:tmpl w:val="599AC9F4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cs="Times New Roman" w:hint="default"/>
        <w:b/>
        <w:i w:val="0"/>
      </w:rPr>
    </w:lvl>
    <w:lvl w:ilvl="1">
      <w:start w:val="8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9" w15:restartNumberingAfterBreak="0">
    <w:nsid w:val="7EB827E8"/>
    <w:multiLevelType w:val="multilevel"/>
    <w:tmpl w:val="D26C3410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cs="Times New Roman" w:hint="default"/>
        <w:b/>
        <w:i w:val="0"/>
      </w:rPr>
    </w:lvl>
    <w:lvl w:ilvl="1">
      <w:start w:val="23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40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41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6"/>
  </w:num>
  <w:num w:numId="3">
    <w:abstractNumId w:val="27"/>
  </w:num>
  <w:num w:numId="4">
    <w:abstractNumId w:val="1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1"/>
  </w:num>
  <w:num w:numId="6">
    <w:abstractNumId w:val="4"/>
  </w:num>
  <w:num w:numId="7">
    <w:abstractNumId w:val="20"/>
  </w:num>
  <w:num w:numId="8">
    <w:abstractNumId w:val="33"/>
  </w:num>
  <w:num w:numId="9">
    <w:abstractNumId w:val="9"/>
  </w:num>
  <w:num w:numId="10">
    <w:abstractNumId w:val="14"/>
  </w:num>
  <w:num w:numId="11">
    <w:abstractNumId w:val="29"/>
  </w:num>
  <w:num w:numId="12">
    <w:abstractNumId w:val="15"/>
  </w:num>
  <w:num w:numId="13">
    <w:abstractNumId w:val="37"/>
  </w:num>
  <w:num w:numId="14">
    <w:abstractNumId w:val="38"/>
  </w:num>
  <w:num w:numId="15">
    <w:abstractNumId w:val="25"/>
  </w:num>
  <w:num w:numId="16">
    <w:abstractNumId w:val="16"/>
  </w:num>
  <w:num w:numId="17">
    <w:abstractNumId w:val="26"/>
  </w:num>
  <w:num w:numId="18">
    <w:abstractNumId w:val="13"/>
  </w:num>
  <w:num w:numId="19">
    <w:abstractNumId w:val="39"/>
  </w:num>
  <w:num w:numId="20">
    <w:abstractNumId w:val="19"/>
  </w:num>
  <w:num w:numId="21">
    <w:abstractNumId w:val="40"/>
  </w:num>
  <w:num w:numId="22">
    <w:abstractNumId w:val="11"/>
  </w:num>
  <w:num w:numId="23">
    <w:abstractNumId w:val="12"/>
  </w:num>
  <w:num w:numId="24">
    <w:abstractNumId w:val="36"/>
  </w:num>
  <w:num w:numId="25">
    <w:abstractNumId w:val="30"/>
  </w:num>
  <w:num w:numId="26">
    <w:abstractNumId w:val="35"/>
  </w:num>
  <w:num w:numId="27">
    <w:abstractNumId w:val="28"/>
  </w:num>
  <w:num w:numId="28">
    <w:abstractNumId w:val="24"/>
  </w:num>
  <w:num w:numId="2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"/>
  </w:num>
  <w:num w:numId="31">
    <w:abstractNumId w:val="21"/>
  </w:num>
  <w:num w:numId="32">
    <w:abstractNumId w:val="5"/>
  </w:num>
  <w:num w:numId="33">
    <w:abstractNumId w:val="41"/>
  </w:num>
  <w:num w:numId="34">
    <w:abstractNumId w:val="23"/>
  </w:num>
  <w:num w:numId="35">
    <w:abstractNumId w:val="34"/>
  </w:num>
  <w:num w:numId="36">
    <w:abstractNumId w:val="10"/>
  </w:num>
  <w:num w:numId="37">
    <w:abstractNumId w:val="18"/>
  </w:num>
  <w:num w:numId="38">
    <w:abstractNumId w:val="0"/>
  </w:num>
  <w:num w:numId="39">
    <w:abstractNumId w:val="8"/>
  </w:num>
  <w:num w:numId="40">
    <w:abstractNumId w:val="2"/>
  </w:num>
  <w:num w:numId="41">
    <w:abstractNumId w:val="22"/>
  </w:num>
  <w:num w:numId="42">
    <w:abstractNumId w:val="32"/>
  </w:num>
  <w:num w:numId="43">
    <w:abstractNumId w:val="7"/>
  </w:num>
  <w:num w:numId="44">
    <w:abstractNumId w:val="37"/>
  </w:num>
  <w:num w:numId="45">
    <w:abstractNumId w:val="1"/>
  </w:num>
  <w:num w:numId="46">
    <w:abstractNumId w:val="37"/>
  </w:num>
  <w:num w:numId="47">
    <w:abstractNumId w:val="4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6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0"/>
  </w:docVars>
  <w:rsids>
    <w:rsidRoot w:val="00385CFC"/>
    <w:rsid w:val="00000703"/>
    <w:rsid w:val="00001842"/>
    <w:rsid w:val="00001DDB"/>
    <w:rsid w:val="00002081"/>
    <w:rsid w:val="00002468"/>
    <w:rsid w:val="000028F3"/>
    <w:rsid w:val="000031A8"/>
    <w:rsid w:val="00003EB1"/>
    <w:rsid w:val="00003FC3"/>
    <w:rsid w:val="0000437B"/>
    <w:rsid w:val="000043A6"/>
    <w:rsid w:val="0000469B"/>
    <w:rsid w:val="000046C9"/>
    <w:rsid w:val="00004F0D"/>
    <w:rsid w:val="00005556"/>
    <w:rsid w:val="00005963"/>
    <w:rsid w:val="00005ACB"/>
    <w:rsid w:val="00006330"/>
    <w:rsid w:val="0000742F"/>
    <w:rsid w:val="0000745C"/>
    <w:rsid w:val="0000791D"/>
    <w:rsid w:val="00007B57"/>
    <w:rsid w:val="00007C1C"/>
    <w:rsid w:val="00007C6F"/>
    <w:rsid w:val="00007F21"/>
    <w:rsid w:val="000106F0"/>
    <w:rsid w:val="000108C5"/>
    <w:rsid w:val="00010AE2"/>
    <w:rsid w:val="000110F2"/>
    <w:rsid w:val="0001185B"/>
    <w:rsid w:val="00013174"/>
    <w:rsid w:val="00013450"/>
    <w:rsid w:val="000135FB"/>
    <w:rsid w:val="0001371F"/>
    <w:rsid w:val="00013A0E"/>
    <w:rsid w:val="00014109"/>
    <w:rsid w:val="00014767"/>
    <w:rsid w:val="00014B6D"/>
    <w:rsid w:val="00014BE5"/>
    <w:rsid w:val="00015A85"/>
    <w:rsid w:val="00015AAB"/>
    <w:rsid w:val="00015B12"/>
    <w:rsid w:val="00015BD5"/>
    <w:rsid w:val="00015C52"/>
    <w:rsid w:val="000161F0"/>
    <w:rsid w:val="000179AA"/>
    <w:rsid w:val="00017BDD"/>
    <w:rsid w:val="00017EFD"/>
    <w:rsid w:val="0002055E"/>
    <w:rsid w:val="000205CD"/>
    <w:rsid w:val="00020C89"/>
    <w:rsid w:val="00021874"/>
    <w:rsid w:val="00021A3E"/>
    <w:rsid w:val="00021FB0"/>
    <w:rsid w:val="00023090"/>
    <w:rsid w:val="000234A3"/>
    <w:rsid w:val="00023579"/>
    <w:rsid w:val="00023B44"/>
    <w:rsid w:val="00023CE6"/>
    <w:rsid w:val="00023DAC"/>
    <w:rsid w:val="0002467D"/>
    <w:rsid w:val="000249B7"/>
    <w:rsid w:val="0002570C"/>
    <w:rsid w:val="000257BE"/>
    <w:rsid w:val="00026433"/>
    <w:rsid w:val="00027349"/>
    <w:rsid w:val="000275CB"/>
    <w:rsid w:val="00027D2A"/>
    <w:rsid w:val="00030AD5"/>
    <w:rsid w:val="00030B27"/>
    <w:rsid w:val="00030D0A"/>
    <w:rsid w:val="00030E65"/>
    <w:rsid w:val="00030EEB"/>
    <w:rsid w:val="00030EEF"/>
    <w:rsid w:val="000313B6"/>
    <w:rsid w:val="0003249A"/>
    <w:rsid w:val="00032CEA"/>
    <w:rsid w:val="00032EF6"/>
    <w:rsid w:val="00032F1B"/>
    <w:rsid w:val="000330E5"/>
    <w:rsid w:val="000333D4"/>
    <w:rsid w:val="00033EFB"/>
    <w:rsid w:val="00033F41"/>
    <w:rsid w:val="000341D7"/>
    <w:rsid w:val="00034AA1"/>
    <w:rsid w:val="000356F0"/>
    <w:rsid w:val="000357BC"/>
    <w:rsid w:val="00035849"/>
    <w:rsid w:val="00035A15"/>
    <w:rsid w:val="00035E4A"/>
    <w:rsid w:val="00035F53"/>
    <w:rsid w:val="0003770C"/>
    <w:rsid w:val="000400B8"/>
    <w:rsid w:val="0004069A"/>
    <w:rsid w:val="00040803"/>
    <w:rsid w:val="00040CDB"/>
    <w:rsid w:val="00041029"/>
    <w:rsid w:val="0004159E"/>
    <w:rsid w:val="000416A0"/>
    <w:rsid w:val="00041779"/>
    <w:rsid w:val="00041E89"/>
    <w:rsid w:val="00041F9A"/>
    <w:rsid w:val="000428E6"/>
    <w:rsid w:val="00042C84"/>
    <w:rsid w:val="00042F74"/>
    <w:rsid w:val="000434F1"/>
    <w:rsid w:val="00043669"/>
    <w:rsid w:val="0004367D"/>
    <w:rsid w:val="00043C09"/>
    <w:rsid w:val="00045940"/>
    <w:rsid w:val="00045A17"/>
    <w:rsid w:val="00045A5A"/>
    <w:rsid w:val="00045B36"/>
    <w:rsid w:val="00045DA8"/>
    <w:rsid w:val="00046413"/>
    <w:rsid w:val="000467B3"/>
    <w:rsid w:val="0004685F"/>
    <w:rsid w:val="00046EAC"/>
    <w:rsid w:val="00047359"/>
    <w:rsid w:val="00047FF3"/>
    <w:rsid w:val="000501D5"/>
    <w:rsid w:val="00050DF3"/>
    <w:rsid w:val="00050F9F"/>
    <w:rsid w:val="00051895"/>
    <w:rsid w:val="00051D3B"/>
    <w:rsid w:val="000525C4"/>
    <w:rsid w:val="000525D5"/>
    <w:rsid w:val="0005267A"/>
    <w:rsid w:val="000527ED"/>
    <w:rsid w:val="000531AF"/>
    <w:rsid w:val="0005383F"/>
    <w:rsid w:val="000539E1"/>
    <w:rsid w:val="00053A15"/>
    <w:rsid w:val="00053DCF"/>
    <w:rsid w:val="00054433"/>
    <w:rsid w:val="0005456B"/>
    <w:rsid w:val="000547A5"/>
    <w:rsid w:val="00054FC9"/>
    <w:rsid w:val="0005527B"/>
    <w:rsid w:val="0005542F"/>
    <w:rsid w:val="0005563F"/>
    <w:rsid w:val="00055766"/>
    <w:rsid w:val="000557F3"/>
    <w:rsid w:val="000558C4"/>
    <w:rsid w:val="00055D82"/>
    <w:rsid w:val="00055EED"/>
    <w:rsid w:val="0005619A"/>
    <w:rsid w:val="0005658D"/>
    <w:rsid w:val="00056D03"/>
    <w:rsid w:val="000571F6"/>
    <w:rsid w:val="000600B1"/>
    <w:rsid w:val="000605E0"/>
    <w:rsid w:val="000607C0"/>
    <w:rsid w:val="00060A00"/>
    <w:rsid w:val="000617E0"/>
    <w:rsid w:val="00061CE4"/>
    <w:rsid w:val="00061D74"/>
    <w:rsid w:val="00061D94"/>
    <w:rsid w:val="000626DD"/>
    <w:rsid w:val="0006276B"/>
    <w:rsid w:val="00062AEE"/>
    <w:rsid w:val="00063595"/>
    <w:rsid w:val="000637F5"/>
    <w:rsid w:val="00063B15"/>
    <w:rsid w:val="000645CB"/>
    <w:rsid w:val="00064712"/>
    <w:rsid w:val="000651F2"/>
    <w:rsid w:val="00065232"/>
    <w:rsid w:val="000655D8"/>
    <w:rsid w:val="00065EB2"/>
    <w:rsid w:val="00066F12"/>
    <w:rsid w:val="000671A2"/>
    <w:rsid w:val="00067563"/>
    <w:rsid w:val="000675C1"/>
    <w:rsid w:val="00067D0A"/>
    <w:rsid w:val="00070D89"/>
    <w:rsid w:val="00070F1F"/>
    <w:rsid w:val="00071004"/>
    <w:rsid w:val="0007130C"/>
    <w:rsid w:val="0007132A"/>
    <w:rsid w:val="000719BD"/>
    <w:rsid w:val="00071B83"/>
    <w:rsid w:val="00071E7A"/>
    <w:rsid w:val="00071E82"/>
    <w:rsid w:val="000723A0"/>
    <w:rsid w:val="0007251A"/>
    <w:rsid w:val="00072B70"/>
    <w:rsid w:val="00072D57"/>
    <w:rsid w:val="00073026"/>
    <w:rsid w:val="00073A3B"/>
    <w:rsid w:val="00073FE0"/>
    <w:rsid w:val="00074407"/>
    <w:rsid w:val="0007455A"/>
    <w:rsid w:val="00074A9D"/>
    <w:rsid w:val="00074AC1"/>
    <w:rsid w:val="00074DCE"/>
    <w:rsid w:val="000750F8"/>
    <w:rsid w:val="00075ABC"/>
    <w:rsid w:val="00075BF1"/>
    <w:rsid w:val="000763A8"/>
    <w:rsid w:val="0007683B"/>
    <w:rsid w:val="00077AE3"/>
    <w:rsid w:val="00077ED9"/>
    <w:rsid w:val="00077F0B"/>
    <w:rsid w:val="00077F8E"/>
    <w:rsid w:val="000804BB"/>
    <w:rsid w:val="00080D70"/>
    <w:rsid w:val="00080F24"/>
    <w:rsid w:val="00081345"/>
    <w:rsid w:val="00081A66"/>
    <w:rsid w:val="00081E54"/>
    <w:rsid w:val="00082375"/>
    <w:rsid w:val="000823B1"/>
    <w:rsid w:val="0008276B"/>
    <w:rsid w:val="000828EE"/>
    <w:rsid w:val="00082C71"/>
    <w:rsid w:val="0008326B"/>
    <w:rsid w:val="000832B9"/>
    <w:rsid w:val="00084C47"/>
    <w:rsid w:val="00084C8E"/>
    <w:rsid w:val="00084FCC"/>
    <w:rsid w:val="00085423"/>
    <w:rsid w:val="00085867"/>
    <w:rsid w:val="00085EAB"/>
    <w:rsid w:val="00086210"/>
    <w:rsid w:val="00086363"/>
    <w:rsid w:val="00086E1C"/>
    <w:rsid w:val="00087083"/>
    <w:rsid w:val="00087778"/>
    <w:rsid w:val="00087C3A"/>
    <w:rsid w:val="00090192"/>
    <w:rsid w:val="00091D93"/>
    <w:rsid w:val="00091F5F"/>
    <w:rsid w:val="00092224"/>
    <w:rsid w:val="000923A1"/>
    <w:rsid w:val="00092746"/>
    <w:rsid w:val="0009298D"/>
    <w:rsid w:val="000936CA"/>
    <w:rsid w:val="00093882"/>
    <w:rsid w:val="00093B2B"/>
    <w:rsid w:val="00093B68"/>
    <w:rsid w:val="00093D89"/>
    <w:rsid w:val="0009417D"/>
    <w:rsid w:val="00094B9D"/>
    <w:rsid w:val="00094F1A"/>
    <w:rsid w:val="00094F26"/>
    <w:rsid w:val="00095134"/>
    <w:rsid w:val="00095300"/>
    <w:rsid w:val="000955EC"/>
    <w:rsid w:val="00095FD3"/>
    <w:rsid w:val="000963BA"/>
    <w:rsid w:val="000965F0"/>
    <w:rsid w:val="00096612"/>
    <w:rsid w:val="00096669"/>
    <w:rsid w:val="000971F0"/>
    <w:rsid w:val="00097903"/>
    <w:rsid w:val="00097A56"/>
    <w:rsid w:val="000A05E9"/>
    <w:rsid w:val="000A07B6"/>
    <w:rsid w:val="000A0FBB"/>
    <w:rsid w:val="000A12A1"/>
    <w:rsid w:val="000A171A"/>
    <w:rsid w:val="000A2651"/>
    <w:rsid w:val="000A2850"/>
    <w:rsid w:val="000A28E8"/>
    <w:rsid w:val="000A29E7"/>
    <w:rsid w:val="000A2A70"/>
    <w:rsid w:val="000A2E49"/>
    <w:rsid w:val="000A40D3"/>
    <w:rsid w:val="000A43D9"/>
    <w:rsid w:val="000A4E0A"/>
    <w:rsid w:val="000A5672"/>
    <w:rsid w:val="000A5A21"/>
    <w:rsid w:val="000A6618"/>
    <w:rsid w:val="000A665A"/>
    <w:rsid w:val="000A6761"/>
    <w:rsid w:val="000A6BD2"/>
    <w:rsid w:val="000A6C0B"/>
    <w:rsid w:val="000A6D4B"/>
    <w:rsid w:val="000A70DB"/>
    <w:rsid w:val="000A78E1"/>
    <w:rsid w:val="000A7A7A"/>
    <w:rsid w:val="000A7CF7"/>
    <w:rsid w:val="000A7E85"/>
    <w:rsid w:val="000B041B"/>
    <w:rsid w:val="000B0708"/>
    <w:rsid w:val="000B0D9D"/>
    <w:rsid w:val="000B142E"/>
    <w:rsid w:val="000B24FB"/>
    <w:rsid w:val="000B2811"/>
    <w:rsid w:val="000B2854"/>
    <w:rsid w:val="000B2F61"/>
    <w:rsid w:val="000B3240"/>
    <w:rsid w:val="000B33FE"/>
    <w:rsid w:val="000B355D"/>
    <w:rsid w:val="000B3939"/>
    <w:rsid w:val="000B393E"/>
    <w:rsid w:val="000B3C3D"/>
    <w:rsid w:val="000B4289"/>
    <w:rsid w:val="000B455F"/>
    <w:rsid w:val="000B4C3E"/>
    <w:rsid w:val="000B4D17"/>
    <w:rsid w:val="000B4E1C"/>
    <w:rsid w:val="000B4F7A"/>
    <w:rsid w:val="000B516E"/>
    <w:rsid w:val="000B5E28"/>
    <w:rsid w:val="000B63D7"/>
    <w:rsid w:val="000B66D2"/>
    <w:rsid w:val="000B6B7E"/>
    <w:rsid w:val="000B7339"/>
    <w:rsid w:val="000B77E3"/>
    <w:rsid w:val="000C00BB"/>
    <w:rsid w:val="000C046E"/>
    <w:rsid w:val="000C05AA"/>
    <w:rsid w:val="000C0A44"/>
    <w:rsid w:val="000C11B4"/>
    <w:rsid w:val="000C125D"/>
    <w:rsid w:val="000C1CB9"/>
    <w:rsid w:val="000C24C3"/>
    <w:rsid w:val="000C2BF4"/>
    <w:rsid w:val="000C332F"/>
    <w:rsid w:val="000C374D"/>
    <w:rsid w:val="000C3B59"/>
    <w:rsid w:val="000C3F88"/>
    <w:rsid w:val="000C45CA"/>
    <w:rsid w:val="000C4DF0"/>
    <w:rsid w:val="000C5111"/>
    <w:rsid w:val="000C5D7B"/>
    <w:rsid w:val="000C65D5"/>
    <w:rsid w:val="000C6B3B"/>
    <w:rsid w:val="000C6F7B"/>
    <w:rsid w:val="000C710B"/>
    <w:rsid w:val="000D0630"/>
    <w:rsid w:val="000D06B5"/>
    <w:rsid w:val="000D0B17"/>
    <w:rsid w:val="000D0CD9"/>
    <w:rsid w:val="000D1637"/>
    <w:rsid w:val="000D1851"/>
    <w:rsid w:val="000D18D5"/>
    <w:rsid w:val="000D1A85"/>
    <w:rsid w:val="000D27CD"/>
    <w:rsid w:val="000D29E0"/>
    <w:rsid w:val="000D3672"/>
    <w:rsid w:val="000D4480"/>
    <w:rsid w:val="000D47B5"/>
    <w:rsid w:val="000D4AED"/>
    <w:rsid w:val="000D4BD7"/>
    <w:rsid w:val="000D5E59"/>
    <w:rsid w:val="000D681B"/>
    <w:rsid w:val="000D6967"/>
    <w:rsid w:val="000D6971"/>
    <w:rsid w:val="000D6DBB"/>
    <w:rsid w:val="000D7F6D"/>
    <w:rsid w:val="000E00B3"/>
    <w:rsid w:val="000E0AC7"/>
    <w:rsid w:val="000E1035"/>
    <w:rsid w:val="000E167E"/>
    <w:rsid w:val="000E1DB6"/>
    <w:rsid w:val="000E2015"/>
    <w:rsid w:val="000E2524"/>
    <w:rsid w:val="000E2EAA"/>
    <w:rsid w:val="000E30D4"/>
    <w:rsid w:val="000E376B"/>
    <w:rsid w:val="000E38DF"/>
    <w:rsid w:val="000E3C48"/>
    <w:rsid w:val="000E40EE"/>
    <w:rsid w:val="000E411A"/>
    <w:rsid w:val="000E456C"/>
    <w:rsid w:val="000E4774"/>
    <w:rsid w:val="000E4D15"/>
    <w:rsid w:val="000E51C4"/>
    <w:rsid w:val="000E56F9"/>
    <w:rsid w:val="000E5B6B"/>
    <w:rsid w:val="000E5F52"/>
    <w:rsid w:val="000E6373"/>
    <w:rsid w:val="000E72A3"/>
    <w:rsid w:val="000E74EB"/>
    <w:rsid w:val="000E798A"/>
    <w:rsid w:val="000F05E0"/>
    <w:rsid w:val="000F0977"/>
    <w:rsid w:val="000F0B38"/>
    <w:rsid w:val="000F0E62"/>
    <w:rsid w:val="000F18BB"/>
    <w:rsid w:val="000F1C8B"/>
    <w:rsid w:val="000F1D1B"/>
    <w:rsid w:val="000F2164"/>
    <w:rsid w:val="000F2995"/>
    <w:rsid w:val="000F30AF"/>
    <w:rsid w:val="000F3640"/>
    <w:rsid w:val="000F3E6B"/>
    <w:rsid w:val="000F43DE"/>
    <w:rsid w:val="000F466C"/>
    <w:rsid w:val="000F513C"/>
    <w:rsid w:val="000F559C"/>
    <w:rsid w:val="000F55E5"/>
    <w:rsid w:val="000F5757"/>
    <w:rsid w:val="000F5910"/>
    <w:rsid w:val="000F5BD6"/>
    <w:rsid w:val="000F5BEA"/>
    <w:rsid w:val="000F5E00"/>
    <w:rsid w:val="000F61B2"/>
    <w:rsid w:val="000F64B4"/>
    <w:rsid w:val="000F6BCF"/>
    <w:rsid w:val="000F7240"/>
    <w:rsid w:val="000F7406"/>
    <w:rsid w:val="000F7C86"/>
    <w:rsid w:val="00100362"/>
    <w:rsid w:val="001003FF"/>
    <w:rsid w:val="001004EA"/>
    <w:rsid w:val="00100615"/>
    <w:rsid w:val="0010063B"/>
    <w:rsid w:val="00100958"/>
    <w:rsid w:val="00100C95"/>
    <w:rsid w:val="001011D4"/>
    <w:rsid w:val="0010165D"/>
    <w:rsid w:val="00101E1D"/>
    <w:rsid w:val="0010255B"/>
    <w:rsid w:val="001026AD"/>
    <w:rsid w:val="0010286E"/>
    <w:rsid w:val="00102EF4"/>
    <w:rsid w:val="0010308A"/>
    <w:rsid w:val="00103B96"/>
    <w:rsid w:val="00103BC0"/>
    <w:rsid w:val="00103E33"/>
    <w:rsid w:val="00103E97"/>
    <w:rsid w:val="00104082"/>
    <w:rsid w:val="001042AF"/>
    <w:rsid w:val="001047CB"/>
    <w:rsid w:val="00104DE4"/>
    <w:rsid w:val="00104DE7"/>
    <w:rsid w:val="001050CF"/>
    <w:rsid w:val="00105788"/>
    <w:rsid w:val="00105C4F"/>
    <w:rsid w:val="0010621D"/>
    <w:rsid w:val="0010664D"/>
    <w:rsid w:val="00106840"/>
    <w:rsid w:val="00106AF8"/>
    <w:rsid w:val="00106DD3"/>
    <w:rsid w:val="00107696"/>
    <w:rsid w:val="001078B5"/>
    <w:rsid w:val="00110117"/>
    <w:rsid w:val="00110316"/>
    <w:rsid w:val="00110AA7"/>
    <w:rsid w:val="00110FEA"/>
    <w:rsid w:val="001112E8"/>
    <w:rsid w:val="00111B5F"/>
    <w:rsid w:val="0011206C"/>
    <w:rsid w:val="001122CB"/>
    <w:rsid w:val="001126BB"/>
    <w:rsid w:val="001131CD"/>
    <w:rsid w:val="00113774"/>
    <w:rsid w:val="001138AC"/>
    <w:rsid w:val="00113EA9"/>
    <w:rsid w:val="00113F1C"/>
    <w:rsid w:val="00113FCD"/>
    <w:rsid w:val="00113FF0"/>
    <w:rsid w:val="00114084"/>
    <w:rsid w:val="001141A8"/>
    <w:rsid w:val="0011461E"/>
    <w:rsid w:val="00114683"/>
    <w:rsid w:val="0011478B"/>
    <w:rsid w:val="00114807"/>
    <w:rsid w:val="00114BE4"/>
    <w:rsid w:val="00115291"/>
    <w:rsid w:val="00115858"/>
    <w:rsid w:val="00115882"/>
    <w:rsid w:val="00115CBF"/>
    <w:rsid w:val="00115EC9"/>
    <w:rsid w:val="001160FA"/>
    <w:rsid w:val="0011619C"/>
    <w:rsid w:val="00116B50"/>
    <w:rsid w:val="00116E3D"/>
    <w:rsid w:val="00116EC2"/>
    <w:rsid w:val="00116F68"/>
    <w:rsid w:val="0011714C"/>
    <w:rsid w:val="00117564"/>
    <w:rsid w:val="00117692"/>
    <w:rsid w:val="001177F7"/>
    <w:rsid w:val="00117FD6"/>
    <w:rsid w:val="00120948"/>
    <w:rsid w:val="00120B28"/>
    <w:rsid w:val="00120C4E"/>
    <w:rsid w:val="001212C7"/>
    <w:rsid w:val="0012147C"/>
    <w:rsid w:val="001214EC"/>
    <w:rsid w:val="00121944"/>
    <w:rsid w:val="00121F16"/>
    <w:rsid w:val="0012208D"/>
    <w:rsid w:val="00122499"/>
    <w:rsid w:val="001236B2"/>
    <w:rsid w:val="001239AF"/>
    <w:rsid w:val="00124ACD"/>
    <w:rsid w:val="00124B9F"/>
    <w:rsid w:val="00124E7D"/>
    <w:rsid w:val="00125B0A"/>
    <w:rsid w:val="001262E4"/>
    <w:rsid w:val="00126C49"/>
    <w:rsid w:val="0012708B"/>
    <w:rsid w:val="00127763"/>
    <w:rsid w:val="00127937"/>
    <w:rsid w:val="0012797B"/>
    <w:rsid w:val="00127A11"/>
    <w:rsid w:val="00130337"/>
    <w:rsid w:val="00130434"/>
    <w:rsid w:val="00130EF2"/>
    <w:rsid w:val="00130FD9"/>
    <w:rsid w:val="001311D3"/>
    <w:rsid w:val="001311FC"/>
    <w:rsid w:val="0013152F"/>
    <w:rsid w:val="00131892"/>
    <w:rsid w:val="00132060"/>
    <w:rsid w:val="00132481"/>
    <w:rsid w:val="001325C4"/>
    <w:rsid w:val="0013281D"/>
    <w:rsid w:val="00132BFC"/>
    <w:rsid w:val="00132F57"/>
    <w:rsid w:val="00133306"/>
    <w:rsid w:val="001337A6"/>
    <w:rsid w:val="00133FBC"/>
    <w:rsid w:val="0013456E"/>
    <w:rsid w:val="00135143"/>
    <w:rsid w:val="00135CB8"/>
    <w:rsid w:val="00136880"/>
    <w:rsid w:val="00136EB3"/>
    <w:rsid w:val="00136F07"/>
    <w:rsid w:val="0013717D"/>
    <w:rsid w:val="0013721A"/>
    <w:rsid w:val="00137C1F"/>
    <w:rsid w:val="0014006F"/>
    <w:rsid w:val="00140334"/>
    <w:rsid w:val="0014068C"/>
    <w:rsid w:val="0014097B"/>
    <w:rsid w:val="00140CD8"/>
    <w:rsid w:val="00141296"/>
    <w:rsid w:val="00141490"/>
    <w:rsid w:val="001414D2"/>
    <w:rsid w:val="00141762"/>
    <w:rsid w:val="001422FE"/>
    <w:rsid w:val="00143040"/>
    <w:rsid w:val="00143278"/>
    <w:rsid w:val="001434D8"/>
    <w:rsid w:val="0014377C"/>
    <w:rsid w:val="001439C1"/>
    <w:rsid w:val="00143CB5"/>
    <w:rsid w:val="00143CFA"/>
    <w:rsid w:val="0014444E"/>
    <w:rsid w:val="0014450B"/>
    <w:rsid w:val="0014457F"/>
    <w:rsid w:val="00144B20"/>
    <w:rsid w:val="00144E86"/>
    <w:rsid w:val="00144FBE"/>
    <w:rsid w:val="001453EC"/>
    <w:rsid w:val="0014566C"/>
    <w:rsid w:val="00145B82"/>
    <w:rsid w:val="00146609"/>
    <w:rsid w:val="001471D5"/>
    <w:rsid w:val="001476EE"/>
    <w:rsid w:val="00147930"/>
    <w:rsid w:val="0014795B"/>
    <w:rsid w:val="00147D4D"/>
    <w:rsid w:val="00150523"/>
    <w:rsid w:val="001505C3"/>
    <w:rsid w:val="00151732"/>
    <w:rsid w:val="00151E0D"/>
    <w:rsid w:val="001525C0"/>
    <w:rsid w:val="00153554"/>
    <w:rsid w:val="0015366A"/>
    <w:rsid w:val="00153ACB"/>
    <w:rsid w:val="00154102"/>
    <w:rsid w:val="001544BE"/>
    <w:rsid w:val="0015451C"/>
    <w:rsid w:val="00154A59"/>
    <w:rsid w:val="00155054"/>
    <w:rsid w:val="001552EF"/>
    <w:rsid w:val="0015534E"/>
    <w:rsid w:val="00155907"/>
    <w:rsid w:val="00155A16"/>
    <w:rsid w:val="001560A4"/>
    <w:rsid w:val="00156D0B"/>
    <w:rsid w:val="00156E60"/>
    <w:rsid w:val="001570B3"/>
    <w:rsid w:val="001579BA"/>
    <w:rsid w:val="00157D1E"/>
    <w:rsid w:val="00157EF4"/>
    <w:rsid w:val="00160988"/>
    <w:rsid w:val="00160BC3"/>
    <w:rsid w:val="00161431"/>
    <w:rsid w:val="001617B6"/>
    <w:rsid w:val="001618EA"/>
    <w:rsid w:val="0016198C"/>
    <w:rsid w:val="001624A4"/>
    <w:rsid w:val="00162E95"/>
    <w:rsid w:val="0016375F"/>
    <w:rsid w:val="00163D3E"/>
    <w:rsid w:val="00163D68"/>
    <w:rsid w:val="001643BA"/>
    <w:rsid w:val="00164BAD"/>
    <w:rsid w:val="00165157"/>
    <w:rsid w:val="001655A8"/>
    <w:rsid w:val="00165A33"/>
    <w:rsid w:val="00165E71"/>
    <w:rsid w:val="00166327"/>
    <w:rsid w:val="00166823"/>
    <w:rsid w:val="00166E80"/>
    <w:rsid w:val="0016710C"/>
    <w:rsid w:val="00167888"/>
    <w:rsid w:val="00167E9E"/>
    <w:rsid w:val="0017024B"/>
    <w:rsid w:val="00170EB5"/>
    <w:rsid w:val="0017141B"/>
    <w:rsid w:val="00171844"/>
    <w:rsid w:val="0017184A"/>
    <w:rsid w:val="0017275F"/>
    <w:rsid w:val="00172896"/>
    <w:rsid w:val="00172E53"/>
    <w:rsid w:val="00173198"/>
    <w:rsid w:val="001731D8"/>
    <w:rsid w:val="00174307"/>
    <w:rsid w:val="00174B0E"/>
    <w:rsid w:val="00174F22"/>
    <w:rsid w:val="00175215"/>
    <w:rsid w:val="00175F6A"/>
    <w:rsid w:val="001760B2"/>
    <w:rsid w:val="0017687C"/>
    <w:rsid w:val="00176E4A"/>
    <w:rsid w:val="0017706A"/>
    <w:rsid w:val="001774D9"/>
    <w:rsid w:val="00177E50"/>
    <w:rsid w:val="00180B72"/>
    <w:rsid w:val="00180DE4"/>
    <w:rsid w:val="001811B4"/>
    <w:rsid w:val="001811C1"/>
    <w:rsid w:val="001815DD"/>
    <w:rsid w:val="001816E5"/>
    <w:rsid w:val="00181E86"/>
    <w:rsid w:val="001821CE"/>
    <w:rsid w:val="00182214"/>
    <w:rsid w:val="0018295C"/>
    <w:rsid w:val="00182E55"/>
    <w:rsid w:val="00183540"/>
    <w:rsid w:val="00183863"/>
    <w:rsid w:val="00183973"/>
    <w:rsid w:val="001841D5"/>
    <w:rsid w:val="00184375"/>
    <w:rsid w:val="00184755"/>
    <w:rsid w:val="001850EC"/>
    <w:rsid w:val="00185171"/>
    <w:rsid w:val="00185798"/>
    <w:rsid w:val="0018601C"/>
    <w:rsid w:val="00186E89"/>
    <w:rsid w:val="00186EB2"/>
    <w:rsid w:val="001877B5"/>
    <w:rsid w:val="00187EA9"/>
    <w:rsid w:val="00187EF4"/>
    <w:rsid w:val="00187F70"/>
    <w:rsid w:val="001911A4"/>
    <w:rsid w:val="001913DE"/>
    <w:rsid w:val="00191B7A"/>
    <w:rsid w:val="0019207F"/>
    <w:rsid w:val="00192087"/>
    <w:rsid w:val="001923DF"/>
    <w:rsid w:val="001925E6"/>
    <w:rsid w:val="00192798"/>
    <w:rsid w:val="001936E8"/>
    <w:rsid w:val="0019395E"/>
    <w:rsid w:val="00193BFA"/>
    <w:rsid w:val="00193D3C"/>
    <w:rsid w:val="0019490C"/>
    <w:rsid w:val="00194946"/>
    <w:rsid w:val="001949CC"/>
    <w:rsid w:val="00194EAD"/>
    <w:rsid w:val="00194F9C"/>
    <w:rsid w:val="0019529B"/>
    <w:rsid w:val="00195304"/>
    <w:rsid w:val="00195ADA"/>
    <w:rsid w:val="0019631B"/>
    <w:rsid w:val="001966D8"/>
    <w:rsid w:val="00196777"/>
    <w:rsid w:val="00196DFF"/>
    <w:rsid w:val="001973F4"/>
    <w:rsid w:val="001974AF"/>
    <w:rsid w:val="00197760"/>
    <w:rsid w:val="00197B80"/>
    <w:rsid w:val="00197FF7"/>
    <w:rsid w:val="001A00DB"/>
    <w:rsid w:val="001A02B4"/>
    <w:rsid w:val="001A0AF9"/>
    <w:rsid w:val="001A0B24"/>
    <w:rsid w:val="001A0FCF"/>
    <w:rsid w:val="001A11BC"/>
    <w:rsid w:val="001A12F6"/>
    <w:rsid w:val="001A1505"/>
    <w:rsid w:val="001A1FE8"/>
    <w:rsid w:val="001A22F1"/>
    <w:rsid w:val="001A2B72"/>
    <w:rsid w:val="001A3408"/>
    <w:rsid w:val="001A3E50"/>
    <w:rsid w:val="001A42A4"/>
    <w:rsid w:val="001A526F"/>
    <w:rsid w:val="001A53A0"/>
    <w:rsid w:val="001A53D0"/>
    <w:rsid w:val="001A5A38"/>
    <w:rsid w:val="001A5B5B"/>
    <w:rsid w:val="001A5C17"/>
    <w:rsid w:val="001A5CED"/>
    <w:rsid w:val="001A5DF2"/>
    <w:rsid w:val="001A638A"/>
    <w:rsid w:val="001A6A46"/>
    <w:rsid w:val="001A6EE1"/>
    <w:rsid w:val="001A7100"/>
    <w:rsid w:val="001A7101"/>
    <w:rsid w:val="001B0347"/>
    <w:rsid w:val="001B086F"/>
    <w:rsid w:val="001B0BC9"/>
    <w:rsid w:val="001B0D34"/>
    <w:rsid w:val="001B0D66"/>
    <w:rsid w:val="001B0D84"/>
    <w:rsid w:val="001B13AA"/>
    <w:rsid w:val="001B1C89"/>
    <w:rsid w:val="001B2105"/>
    <w:rsid w:val="001B2213"/>
    <w:rsid w:val="001B2937"/>
    <w:rsid w:val="001B2B5D"/>
    <w:rsid w:val="001B35F5"/>
    <w:rsid w:val="001B3E15"/>
    <w:rsid w:val="001B4392"/>
    <w:rsid w:val="001B46DF"/>
    <w:rsid w:val="001B4D0B"/>
    <w:rsid w:val="001B4ECC"/>
    <w:rsid w:val="001B662B"/>
    <w:rsid w:val="001B6904"/>
    <w:rsid w:val="001B7550"/>
    <w:rsid w:val="001C0318"/>
    <w:rsid w:val="001C04F8"/>
    <w:rsid w:val="001C069E"/>
    <w:rsid w:val="001C0DF8"/>
    <w:rsid w:val="001C155A"/>
    <w:rsid w:val="001C1741"/>
    <w:rsid w:val="001C1909"/>
    <w:rsid w:val="001C1D4F"/>
    <w:rsid w:val="001C1E04"/>
    <w:rsid w:val="001C215C"/>
    <w:rsid w:val="001C2C3A"/>
    <w:rsid w:val="001C3257"/>
    <w:rsid w:val="001C3E0F"/>
    <w:rsid w:val="001C4E77"/>
    <w:rsid w:val="001C51F6"/>
    <w:rsid w:val="001C524B"/>
    <w:rsid w:val="001C5507"/>
    <w:rsid w:val="001C6313"/>
    <w:rsid w:val="001C66BC"/>
    <w:rsid w:val="001C679B"/>
    <w:rsid w:val="001C6B2D"/>
    <w:rsid w:val="001C6C81"/>
    <w:rsid w:val="001C72DB"/>
    <w:rsid w:val="001C7369"/>
    <w:rsid w:val="001C74EF"/>
    <w:rsid w:val="001C76E3"/>
    <w:rsid w:val="001D0137"/>
    <w:rsid w:val="001D10D7"/>
    <w:rsid w:val="001D1889"/>
    <w:rsid w:val="001D19F7"/>
    <w:rsid w:val="001D1B7F"/>
    <w:rsid w:val="001D2A5A"/>
    <w:rsid w:val="001D2DB0"/>
    <w:rsid w:val="001D317B"/>
    <w:rsid w:val="001D329E"/>
    <w:rsid w:val="001D505E"/>
    <w:rsid w:val="001D5118"/>
    <w:rsid w:val="001D512C"/>
    <w:rsid w:val="001D5487"/>
    <w:rsid w:val="001D590F"/>
    <w:rsid w:val="001D5D99"/>
    <w:rsid w:val="001D5E30"/>
    <w:rsid w:val="001D5E9D"/>
    <w:rsid w:val="001D632D"/>
    <w:rsid w:val="001D7685"/>
    <w:rsid w:val="001D7C23"/>
    <w:rsid w:val="001E0CE4"/>
    <w:rsid w:val="001E1155"/>
    <w:rsid w:val="001E1180"/>
    <w:rsid w:val="001E140C"/>
    <w:rsid w:val="001E152F"/>
    <w:rsid w:val="001E19E7"/>
    <w:rsid w:val="001E1DF4"/>
    <w:rsid w:val="001E2412"/>
    <w:rsid w:val="001E24D6"/>
    <w:rsid w:val="001E250F"/>
    <w:rsid w:val="001E2762"/>
    <w:rsid w:val="001E2A1E"/>
    <w:rsid w:val="001E33B8"/>
    <w:rsid w:val="001E375C"/>
    <w:rsid w:val="001E3B11"/>
    <w:rsid w:val="001E3E43"/>
    <w:rsid w:val="001E441D"/>
    <w:rsid w:val="001E4441"/>
    <w:rsid w:val="001E4548"/>
    <w:rsid w:val="001E4E90"/>
    <w:rsid w:val="001E5087"/>
    <w:rsid w:val="001E56F2"/>
    <w:rsid w:val="001E597B"/>
    <w:rsid w:val="001E59BE"/>
    <w:rsid w:val="001E647D"/>
    <w:rsid w:val="001E65F9"/>
    <w:rsid w:val="001E6666"/>
    <w:rsid w:val="001E681F"/>
    <w:rsid w:val="001E7077"/>
    <w:rsid w:val="001E77E2"/>
    <w:rsid w:val="001E7EF8"/>
    <w:rsid w:val="001F066E"/>
    <w:rsid w:val="001F08A7"/>
    <w:rsid w:val="001F0EF5"/>
    <w:rsid w:val="001F1203"/>
    <w:rsid w:val="001F132F"/>
    <w:rsid w:val="001F134A"/>
    <w:rsid w:val="001F147E"/>
    <w:rsid w:val="001F14EE"/>
    <w:rsid w:val="001F1571"/>
    <w:rsid w:val="001F1B49"/>
    <w:rsid w:val="001F1C27"/>
    <w:rsid w:val="001F1D08"/>
    <w:rsid w:val="001F22F0"/>
    <w:rsid w:val="001F2812"/>
    <w:rsid w:val="001F2AFC"/>
    <w:rsid w:val="001F2D86"/>
    <w:rsid w:val="001F3383"/>
    <w:rsid w:val="001F3E49"/>
    <w:rsid w:val="001F3EA6"/>
    <w:rsid w:val="001F4557"/>
    <w:rsid w:val="001F4F78"/>
    <w:rsid w:val="001F543A"/>
    <w:rsid w:val="001F568E"/>
    <w:rsid w:val="001F5735"/>
    <w:rsid w:val="001F5909"/>
    <w:rsid w:val="001F5C3D"/>
    <w:rsid w:val="001F6137"/>
    <w:rsid w:val="001F67DE"/>
    <w:rsid w:val="001F72E7"/>
    <w:rsid w:val="001F774F"/>
    <w:rsid w:val="001F7C71"/>
    <w:rsid w:val="001F7F1D"/>
    <w:rsid w:val="00200439"/>
    <w:rsid w:val="0020064F"/>
    <w:rsid w:val="00200A78"/>
    <w:rsid w:val="00200DE2"/>
    <w:rsid w:val="002014FD"/>
    <w:rsid w:val="00201857"/>
    <w:rsid w:val="00201913"/>
    <w:rsid w:val="00201AE6"/>
    <w:rsid w:val="0020221B"/>
    <w:rsid w:val="00202CBE"/>
    <w:rsid w:val="00202F72"/>
    <w:rsid w:val="00202FCB"/>
    <w:rsid w:val="00203734"/>
    <w:rsid w:val="0020380E"/>
    <w:rsid w:val="00203B9F"/>
    <w:rsid w:val="00204F14"/>
    <w:rsid w:val="0020511E"/>
    <w:rsid w:val="002053AC"/>
    <w:rsid w:val="0020664A"/>
    <w:rsid w:val="002066CB"/>
    <w:rsid w:val="002066FA"/>
    <w:rsid w:val="00206796"/>
    <w:rsid w:val="0020690E"/>
    <w:rsid w:val="00206CBF"/>
    <w:rsid w:val="00206E78"/>
    <w:rsid w:val="002073F2"/>
    <w:rsid w:val="00207584"/>
    <w:rsid w:val="00207CFE"/>
    <w:rsid w:val="00207EBD"/>
    <w:rsid w:val="0021038D"/>
    <w:rsid w:val="002105CA"/>
    <w:rsid w:val="00210A5D"/>
    <w:rsid w:val="00210C9A"/>
    <w:rsid w:val="00210ED5"/>
    <w:rsid w:val="00210F5D"/>
    <w:rsid w:val="0021116F"/>
    <w:rsid w:val="0021136D"/>
    <w:rsid w:val="0021188D"/>
    <w:rsid w:val="002125C3"/>
    <w:rsid w:val="0021287D"/>
    <w:rsid w:val="00212EDF"/>
    <w:rsid w:val="00213039"/>
    <w:rsid w:val="0021308C"/>
    <w:rsid w:val="0021327E"/>
    <w:rsid w:val="002134EA"/>
    <w:rsid w:val="00213943"/>
    <w:rsid w:val="002144C9"/>
    <w:rsid w:val="00214F8B"/>
    <w:rsid w:val="00215113"/>
    <w:rsid w:val="002151EF"/>
    <w:rsid w:val="0021598D"/>
    <w:rsid w:val="00216168"/>
    <w:rsid w:val="00217221"/>
    <w:rsid w:val="00217449"/>
    <w:rsid w:val="00217477"/>
    <w:rsid w:val="002200A7"/>
    <w:rsid w:val="00220235"/>
    <w:rsid w:val="00220457"/>
    <w:rsid w:val="00220D4B"/>
    <w:rsid w:val="00221341"/>
    <w:rsid w:val="002219CE"/>
    <w:rsid w:val="00221DBB"/>
    <w:rsid w:val="00221EB8"/>
    <w:rsid w:val="00221ECF"/>
    <w:rsid w:val="00221F24"/>
    <w:rsid w:val="0022219E"/>
    <w:rsid w:val="00222428"/>
    <w:rsid w:val="002226A7"/>
    <w:rsid w:val="0022278D"/>
    <w:rsid w:val="00222A16"/>
    <w:rsid w:val="00223122"/>
    <w:rsid w:val="00223AD8"/>
    <w:rsid w:val="00223AEC"/>
    <w:rsid w:val="00223BAF"/>
    <w:rsid w:val="00223E03"/>
    <w:rsid w:val="00224BB2"/>
    <w:rsid w:val="00224E8A"/>
    <w:rsid w:val="002255E9"/>
    <w:rsid w:val="00225C44"/>
    <w:rsid w:val="00226047"/>
    <w:rsid w:val="00226323"/>
    <w:rsid w:val="00226AB6"/>
    <w:rsid w:val="00226D58"/>
    <w:rsid w:val="00226F5E"/>
    <w:rsid w:val="00227016"/>
    <w:rsid w:val="00227083"/>
    <w:rsid w:val="00227A54"/>
    <w:rsid w:val="00230DBD"/>
    <w:rsid w:val="00230F6C"/>
    <w:rsid w:val="002313F9"/>
    <w:rsid w:val="002317D1"/>
    <w:rsid w:val="0023252B"/>
    <w:rsid w:val="00232628"/>
    <w:rsid w:val="002338AE"/>
    <w:rsid w:val="002349BE"/>
    <w:rsid w:val="00234BE0"/>
    <w:rsid w:val="00234DCD"/>
    <w:rsid w:val="002351CD"/>
    <w:rsid w:val="0023534C"/>
    <w:rsid w:val="00235433"/>
    <w:rsid w:val="0023550F"/>
    <w:rsid w:val="0023617F"/>
    <w:rsid w:val="00236C20"/>
    <w:rsid w:val="0023711E"/>
    <w:rsid w:val="00237401"/>
    <w:rsid w:val="00237C00"/>
    <w:rsid w:val="00237C0F"/>
    <w:rsid w:val="002401B1"/>
    <w:rsid w:val="002408A4"/>
    <w:rsid w:val="00240C1F"/>
    <w:rsid w:val="00240CC8"/>
    <w:rsid w:val="00240E94"/>
    <w:rsid w:val="00243233"/>
    <w:rsid w:val="00243505"/>
    <w:rsid w:val="00243549"/>
    <w:rsid w:val="00243565"/>
    <w:rsid w:val="0024388A"/>
    <w:rsid w:val="0024402E"/>
    <w:rsid w:val="00244863"/>
    <w:rsid w:val="00244E64"/>
    <w:rsid w:val="002455AB"/>
    <w:rsid w:val="00246066"/>
    <w:rsid w:val="002461BD"/>
    <w:rsid w:val="00246421"/>
    <w:rsid w:val="002473AF"/>
    <w:rsid w:val="0024747B"/>
    <w:rsid w:val="0024750C"/>
    <w:rsid w:val="002476F4"/>
    <w:rsid w:val="00247C11"/>
    <w:rsid w:val="00247D41"/>
    <w:rsid w:val="00247DB0"/>
    <w:rsid w:val="00247DBD"/>
    <w:rsid w:val="00250067"/>
    <w:rsid w:val="002500D0"/>
    <w:rsid w:val="00250423"/>
    <w:rsid w:val="00251422"/>
    <w:rsid w:val="0025156A"/>
    <w:rsid w:val="0025164D"/>
    <w:rsid w:val="002516E8"/>
    <w:rsid w:val="00251C6C"/>
    <w:rsid w:val="00251C81"/>
    <w:rsid w:val="00252106"/>
    <w:rsid w:val="002521DD"/>
    <w:rsid w:val="00252647"/>
    <w:rsid w:val="00252B09"/>
    <w:rsid w:val="00252B28"/>
    <w:rsid w:val="00252D98"/>
    <w:rsid w:val="0025304C"/>
    <w:rsid w:val="0025318F"/>
    <w:rsid w:val="002532FD"/>
    <w:rsid w:val="00253411"/>
    <w:rsid w:val="002539C6"/>
    <w:rsid w:val="00253D20"/>
    <w:rsid w:val="00253F42"/>
    <w:rsid w:val="00254289"/>
    <w:rsid w:val="002546DD"/>
    <w:rsid w:val="002547D5"/>
    <w:rsid w:val="00255052"/>
    <w:rsid w:val="0025574E"/>
    <w:rsid w:val="0025588B"/>
    <w:rsid w:val="00255B14"/>
    <w:rsid w:val="00255C15"/>
    <w:rsid w:val="00255C1A"/>
    <w:rsid w:val="00256A9A"/>
    <w:rsid w:val="00256B06"/>
    <w:rsid w:val="00256C8E"/>
    <w:rsid w:val="00257142"/>
    <w:rsid w:val="0025792C"/>
    <w:rsid w:val="00257F58"/>
    <w:rsid w:val="00260E0B"/>
    <w:rsid w:val="0026180D"/>
    <w:rsid w:val="00261A1D"/>
    <w:rsid w:val="00261EB2"/>
    <w:rsid w:val="00261FEE"/>
    <w:rsid w:val="00262381"/>
    <w:rsid w:val="0026247A"/>
    <w:rsid w:val="0026283B"/>
    <w:rsid w:val="00262914"/>
    <w:rsid w:val="00262ED1"/>
    <w:rsid w:val="00263072"/>
    <w:rsid w:val="00263359"/>
    <w:rsid w:val="00263417"/>
    <w:rsid w:val="0026354C"/>
    <w:rsid w:val="0026384A"/>
    <w:rsid w:val="0026454E"/>
    <w:rsid w:val="00264C0A"/>
    <w:rsid w:val="00264C8C"/>
    <w:rsid w:val="00264E15"/>
    <w:rsid w:val="002650FF"/>
    <w:rsid w:val="0026592D"/>
    <w:rsid w:val="002659C2"/>
    <w:rsid w:val="00265E10"/>
    <w:rsid w:val="002662D6"/>
    <w:rsid w:val="0026670B"/>
    <w:rsid w:val="00266AE3"/>
    <w:rsid w:val="00266B2A"/>
    <w:rsid w:val="00266CC7"/>
    <w:rsid w:val="00267017"/>
    <w:rsid w:val="00267E7B"/>
    <w:rsid w:val="00270330"/>
    <w:rsid w:val="00271C79"/>
    <w:rsid w:val="00272AEE"/>
    <w:rsid w:val="00272D23"/>
    <w:rsid w:val="00272D8C"/>
    <w:rsid w:val="00272DEB"/>
    <w:rsid w:val="00273062"/>
    <w:rsid w:val="0027358C"/>
    <w:rsid w:val="0027395A"/>
    <w:rsid w:val="00273AA2"/>
    <w:rsid w:val="00273B31"/>
    <w:rsid w:val="00273C4F"/>
    <w:rsid w:val="002745C5"/>
    <w:rsid w:val="002747C7"/>
    <w:rsid w:val="00274819"/>
    <w:rsid w:val="0027485B"/>
    <w:rsid w:val="00274C0A"/>
    <w:rsid w:val="0027512A"/>
    <w:rsid w:val="002753F5"/>
    <w:rsid w:val="00275809"/>
    <w:rsid w:val="00276171"/>
    <w:rsid w:val="00276230"/>
    <w:rsid w:val="0027672C"/>
    <w:rsid w:val="00276883"/>
    <w:rsid w:val="00276C4B"/>
    <w:rsid w:val="00277813"/>
    <w:rsid w:val="00277C08"/>
    <w:rsid w:val="00280213"/>
    <w:rsid w:val="00280685"/>
    <w:rsid w:val="00281CC8"/>
    <w:rsid w:val="002823DA"/>
    <w:rsid w:val="002825FC"/>
    <w:rsid w:val="0028298E"/>
    <w:rsid w:val="002829E8"/>
    <w:rsid w:val="00282E91"/>
    <w:rsid w:val="00283070"/>
    <w:rsid w:val="00283720"/>
    <w:rsid w:val="00283777"/>
    <w:rsid w:val="00283A76"/>
    <w:rsid w:val="00283C24"/>
    <w:rsid w:val="002842F6"/>
    <w:rsid w:val="00284FE0"/>
    <w:rsid w:val="00285872"/>
    <w:rsid w:val="00285A33"/>
    <w:rsid w:val="00285AC0"/>
    <w:rsid w:val="00285BF7"/>
    <w:rsid w:val="00285FCE"/>
    <w:rsid w:val="00286617"/>
    <w:rsid w:val="00286671"/>
    <w:rsid w:val="00286A7E"/>
    <w:rsid w:val="00286C51"/>
    <w:rsid w:val="00286F7E"/>
    <w:rsid w:val="00287DCD"/>
    <w:rsid w:val="0029029E"/>
    <w:rsid w:val="0029090B"/>
    <w:rsid w:val="00290C4B"/>
    <w:rsid w:val="002912DE"/>
    <w:rsid w:val="00291EB0"/>
    <w:rsid w:val="00292187"/>
    <w:rsid w:val="00293041"/>
    <w:rsid w:val="002931B2"/>
    <w:rsid w:val="00293FA4"/>
    <w:rsid w:val="00294312"/>
    <w:rsid w:val="002943D0"/>
    <w:rsid w:val="00294959"/>
    <w:rsid w:val="002949A0"/>
    <w:rsid w:val="00294C8E"/>
    <w:rsid w:val="00295794"/>
    <w:rsid w:val="00295B6D"/>
    <w:rsid w:val="00295D39"/>
    <w:rsid w:val="00296197"/>
    <w:rsid w:val="00296A39"/>
    <w:rsid w:val="00296C89"/>
    <w:rsid w:val="00296D08"/>
    <w:rsid w:val="0029712D"/>
    <w:rsid w:val="002975B1"/>
    <w:rsid w:val="002978C6"/>
    <w:rsid w:val="002A0A55"/>
    <w:rsid w:val="002A0F25"/>
    <w:rsid w:val="002A1620"/>
    <w:rsid w:val="002A1967"/>
    <w:rsid w:val="002A1AFC"/>
    <w:rsid w:val="002A2774"/>
    <w:rsid w:val="002A36D7"/>
    <w:rsid w:val="002A3871"/>
    <w:rsid w:val="002A3B13"/>
    <w:rsid w:val="002A3C21"/>
    <w:rsid w:val="002A447F"/>
    <w:rsid w:val="002A472A"/>
    <w:rsid w:val="002A4795"/>
    <w:rsid w:val="002A52B9"/>
    <w:rsid w:val="002A540A"/>
    <w:rsid w:val="002A570C"/>
    <w:rsid w:val="002A59A4"/>
    <w:rsid w:val="002A6332"/>
    <w:rsid w:val="002A640F"/>
    <w:rsid w:val="002A661B"/>
    <w:rsid w:val="002A6930"/>
    <w:rsid w:val="002A6A33"/>
    <w:rsid w:val="002A6BC1"/>
    <w:rsid w:val="002A6C2E"/>
    <w:rsid w:val="002A6E75"/>
    <w:rsid w:val="002A76E8"/>
    <w:rsid w:val="002A7986"/>
    <w:rsid w:val="002B1056"/>
    <w:rsid w:val="002B12FF"/>
    <w:rsid w:val="002B171E"/>
    <w:rsid w:val="002B18F1"/>
    <w:rsid w:val="002B26E4"/>
    <w:rsid w:val="002B2B7C"/>
    <w:rsid w:val="002B2BA6"/>
    <w:rsid w:val="002B33DF"/>
    <w:rsid w:val="002B358A"/>
    <w:rsid w:val="002B367D"/>
    <w:rsid w:val="002B36AC"/>
    <w:rsid w:val="002B3B70"/>
    <w:rsid w:val="002B4432"/>
    <w:rsid w:val="002B4642"/>
    <w:rsid w:val="002B4675"/>
    <w:rsid w:val="002B4908"/>
    <w:rsid w:val="002B5316"/>
    <w:rsid w:val="002B5914"/>
    <w:rsid w:val="002B6198"/>
    <w:rsid w:val="002B6469"/>
    <w:rsid w:val="002B6BC4"/>
    <w:rsid w:val="002B6FC6"/>
    <w:rsid w:val="002B7832"/>
    <w:rsid w:val="002B7E29"/>
    <w:rsid w:val="002C096E"/>
    <w:rsid w:val="002C0A2D"/>
    <w:rsid w:val="002C1A39"/>
    <w:rsid w:val="002C1BA4"/>
    <w:rsid w:val="002C1CBD"/>
    <w:rsid w:val="002C1D4A"/>
    <w:rsid w:val="002C20D8"/>
    <w:rsid w:val="002C239E"/>
    <w:rsid w:val="002C2512"/>
    <w:rsid w:val="002C2968"/>
    <w:rsid w:val="002C2992"/>
    <w:rsid w:val="002C2E72"/>
    <w:rsid w:val="002C2E82"/>
    <w:rsid w:val="002C3101"/>
    <w:rsid w:val="002C31AD"/>
    <w:rsid w:val="002C32CB"/>
    <w:rsid w:val="002C36BD"/>
    <w:rsid w:val="002C396B"/>
    <w:rsid w:val="002C399E"/>
    <w:rsid w:val="002C3AA2"/>
    <w:rsid w:val="002C3F7A"/>
    <w:rsid w:val="002C4A95"/>
    <w:rsid w:val="002C4C1F"/>
    <w:rsid w:val="002C4E27"/>
    <w:rsid w:val="002C63AD"/>
    <w:rsid w:val="002C6746"/>
    <w:rsid w:val="002C68CC"/>
    <w:rsid w:val="002C6D91"/>
    <w:rsid w:val="002C70A5"/>
    <w:rsid w:val="002C7B37"/>
    <w:rsid w:val="002C7C63"/>
    <w:rsid w:val="002D0102"/>
    <w:rsid w:val="002D07E9"/>
    <w:rsid w:val="002D0D96"/>
    <w:rsid w:val="002D116D"/>
    <w:rsid w:val="002D25C4"/>
    <w:rsid w:val="002D40A1"/>
    <w:rsid w:val="002D40B7"/>
    <w:rsid w:val="002D468E"/>
    <w:rsid w:val="002D4693"/>
    <w:rsid w:val="002D4858"/>
    <w:rsid w:val="002D495B"/>
    <w:rsid w:val="002D4EBD"/>
    <w:rsid w:val="002D59ED"/>
    <w:rsid w:val="002D610D"/>
    <w:rsid w:val="002D614E"/>
    <w:rsid w:val="002D6527"/>
    <w:rsid w:val="002D6A8A"/>
    <w:rsid w:val="002D6CF8"/>
    <w:rsid w:val="002D729B"/>
    <w:rsid w:val="002D7384"/>
    <w:rsid w:val="002D77F2"/>
    <w:rsid w:val="002D7FA1"/>
    <w:rsid w:val="002E01A5"/>
    <w:rsid w:val="002E0534"/>
    <w:rsid w:val="002E0D4A"/>
    <w:rsid w:val="002E0E5C"/>
    <w:rsid w:val="002E1605"/>
    <w:rsid w:val="002E2783"/>
    <w:rsid w:val="002E3445"/>
    <w:rsid w:val="002E36D2"/>
    <w:rsid w:val="002E37C3"/>
    <w:rsid w:val="002E4920"/>
    <w:rsid w:val="002E4C65"/>
    <w:rsid w:val="002E4C77"/>
    <w:rsid w:val="002E55EF"/>
    <w:rsid w:val="002E5D41"/>
    <w:rsid w:val="002E5ED1"/>
    <w:rsid w:val="002E5F87"/>
    <w:rsid w:val="002E6263"/>
    <w:rsid w:val="002E654A"/>
    <w:rsid w:val="002E697D"/>
    <w:rsid w:val="002E6B31"/>
    <w:rsid w:val="002E6B87"/>
    <w:rsid w:val="002E72F5"/>
    <w:rsid w:val="002E7582"/>
    <w:rsid w:val="002E7808"/>
    <w:rsid w:val="002E78E5"/>
    <w:rsid w:val="002E7C5A"/>
    <w:rsid w:val="002E7F80"/>
    <w:rsid w:val="002F0066"/>
    <w:rsid w:val="002F0269"/>
    <w:rsid w:val="002F0311"/>
    <w:rsid w:val="002F0EA7"/>
    <w:rsid w:val="002F1108"/>
    <w:rsid w:val="002F182A"/>
    <w:rsid w:val="002F1CCE"/>
    <w:rsid w:val="002F1DD1"/>
    <w:rsid w:val="002F27DD"/>
    <w:rsid w:val="002F2D61"/>
    <w:rsid w:val="002F385D"/>
    <w:rsid w:val="002F38AE"/>
    <w:rsid w:val="002F4BC4"/>
    <w:rsid w:val="002F4BF9"/>
    <w:rsid w:val="002F4C75"/>
    <w:rsid w:val="002F4DCB"/>
    <w:rsid w:val="002F5132"/>
    <w:rsid w:val="002F529F"/>
    <w:rsid w:val="002F54B6"/>
    <w:rsid w:val="002F5790"/>
    <w:rsid w:val="002F6148"/>
    <w:rsid w:val="002F68DB"/>
    <w:rsid w:val="002F7351"/>
    <w:rsid w:val="002F73A5"/>
    <w:rsid w:val="002F776D"/>
    <w:rsid w:val="002F792D"/>
    <w:rsid w:val="002F7A0B"/>
    <w:rsid w:val="002F7C0A"/>
    <w:rsid w:val="002F7D78"/>
    <w:rsid w:val="002F7F27"/>
    <w:rsid w:val="00300C84"/>
    <w:rsid w:val="00301762"/>
    <w:rsid w:val="00301BA3"/>
    <w:rsid w:val="00301C87"/>
    <w:rsid w:val="00301E0A"/>
    <w:rsid w:val="00301E4C"/>
    <w:rsid w:val="003021AC"/>
    <w:rsid w:val="003024F3"/>
    <w:rsid w:val="00302968"/>
    <w:rsid w:val="003029E1"/>
    <w:rsid w:val="00302CAF"/>
    <w:rsid w:val="0030330D"/>
    <w:rsid w:val="0030352F"/>
    <w:rsid w:val="003038CC"/>
    <w:rsid w:val="0030398F"/>
    <w:rsid w:val="00304483"/>
    <w:rsid w:val="0030470B"/>
    <w:rsid w:val="0030490B"/>
    <w:rsid w:val="00304D2A"/>
    <w:rsid w:val="00304E36"/>
    <w:rsid w:val="003054CE"/>
    <w:rsid w:val="00305B63"/>
    <w:rsid w:val="00306250"/>
    <w:rsid w:val="003063D1"/>
    <w:rsid w:val="003067B3"/>
    <w:rsid w:val="00306A67"/>
    <w:rsid w:val="00306D3A"/>
    <w:rsid w:val="00306E56"/>
    <w:rsid w:val="00307247"/>
    <w:rsid w:val="00307A47"/>
    <w:rsid w:val="00310507"/>
    <w:rsid w:val="00310728"/>
    <w:rsid w:val="003109EC"/>
    <w:rsid w:val="00310D5C"/>
    <w:rsid w:val="00311106"/>
    <w:rsid w:val="0031124D"/>
    <w:rsid w:val="00311407"/>
    <w:rsid w:val="00311784"/>
    <w:rsid w:val="00311A0E"/>
    <w:rsid w:val="00312191"/>
    <w:rsid w:val="00312709"/>
    <w:rsid w:val="00313330"/>
    <w:rsid w:val="00313335"/>
    <w:rsid w:val="00313761"/>
    <w:rsid w:val="003137D5"/>
    <w:rsid w:val="00313971"/>
    <w:rsid w:val="0031435D"/>
    <w:rsid w:val="0031460B"/>
    <w:rsid w:val="00315098"/>
    <w:rsid w:val="00315388"/>
    <w:rsid w:val="003156AE"/>
    <w:rsid w:val="00315F02"/>
    <w:rsid w:val="00316744"/>
    <w:rsid w:val="003171BD"/>
    <w:rsid w:val="003173B7"/>
    <w:rsid w:val="003177CF"/>
    <w:rsid w:val="00317FB9"/>
    <w:rsid w:val="00320981"/>
    <w:rsid w:val="00320AEE"/>
    <w:rsid w:val="00320D0A"/>
    <w:rsid w:val="00321102"/>
    <w:rsid w:val="003216AD"/>
    <w:rsid w:val="00322160"/>
    <w:rsid w:val="00322547"/>
    <w:rsid w:val="00322740"/>
    <w:rsid w:val="00322830"/>
    <w:rsid w:val="00323AC9"/>
    <w:rsid w:val="00323C8D"/>
    <w:rsid w:val="00324055"/>
    <w:rsid w:val="00324304"/>
    <w:rsid w:val="0032580F"/>
    <w:rsid w:val="00325845"/>
    <w:rsid w:val="00325C89"/>
    <w:rsid w:val="00325D12"/>
    <w:rsid w:val="00325DB5"/>
    <w:rsid w:val="00326682"/>
    <w:rsid w:val="00326DF7"/>
    <w:rsid w:val="00326F7B"/>
    <w:rsid w:val="00327DA3"/>
    <w:rsid w:val="00327FF5"/>
    <w:rsid w:val="00330274"/>
    <w:rsid w:val="0033052C"/>
    <w:rsid w:val="00330A8F"/>
    <w:rsid w:val="00331012"/>
    <w:rsid w:val="00331A2E"/>
    <w:rsid w:val="00331A5F"/>
    <w:rsid w:val="00331C41"/>
    <w:rsid w:val="00331FAF"/>
    <w:rsid w:val="00332C39"/>
    <w:rsid w:val="00333453"/>
    <w:rsid w:val="00333EA8"/>
    <w:rsid w:val="00334089"/>
    <w:rsid w:val="00334E6E"/>
    <w:rsid w:val="0033538B"/>
    <w:rsid w:val="00335D19"/>
    <w:rsid w:val="00335EEA"/>
    <w:rsid w:val="003360F6"/>
    <w:rsid w:val="00336A4A"/>
    <w:rsid w:val="0033781D"/>
    <w:rsid w:val="00337A81"/>
    <w:rsid w:val="0034007D"/>
    <w:rsid w:val="00340488"/>
    <w:rsid w:val="00340808"/>
    <w:rsid w:val="00340B76"/>
    <w:rsid w:val="00340D8D"/>
    <w:rsid w:val="00340DA4"/>
    <w:rsid w:val="003410A4"/>
    <w:rsid w:val="0034149F"/>
    <w:rsid w:val="00341852"/>
    <w:rsid w:val="00341D90"/>
    <w:rsid w:val="0034246B"/>
    <w:rsid w:val="0034248D"/>
    <w:rsid w:val="00342598"/>
    <w:rsid w:val="00342B77"/>
    <w:rsid w:val="00342B8D"/>
    <w:rsid w:val="00342E13"/>
    <w:rsid w:val="00342EAA"/>
    <w:rsid w:val="00343062"/>
    <w:rsid w:val="00343AD8"/>
    <w:rsid w:val="00343C0C"/>
    <w:rsid w:val="00343D0A"/>
    <w:rsid w:val="00344305"/>
    <w:rsid w:val="003448A2"/>
    <w:rsid w:val="003449F6"/>
    <w:rsid w:val="00345389"/>
    <w:rsid w:val="00345725"/>
    <w:rsid w:val="003459FF"/>
    <w:rsid w:val="00345D1D"/>
    <w:rsid w:val="00345D8B"/>
    <w:rsid w:val="003463C0"/>
    <w:rsid w:val="0034663B"/>
    <w:rsid w:val="00346694"/>
    <w:rsid w:val="00346F6C"/>
    <w:rsid w:val="00347205"/>
    <w:rsid w:val="00347353"/>
    <w:rsid w:val="003473BD"/>
    <w:rsid w:val="003477B2"/>
    <w:rsid w:val="003478BD"/>
    <w:rsid w:val="0035018E"/>
    <w:rsid w:val="003501A3"/>
    <w:rsid w:val="00350981"/>
    <w:rsid w:val="0035167D"/>
    <w:rsid w:val="00351862"/>
    <w:rsid w:val="003521FE"/>
    <w:rsid w:val="003534D0"/>
    <w:rsid w:val="00353B95"/>
    <w:rsid w:val="00353D63"/>
    <w:rsid w:val="003546FB"/>
    <w:rsid w:val="00354AE9"/>
    <w:rsid w:val="00355FF8"/>
    <w:rsid w:val="0035678F"/>
    <w:rsid w:val="003567E5"/>
    <w:rsid w:val="00356EF0"/>
    <w:rsid w:val="00357471"/>
    <w:rsid w:val="00360393"/>
    <w:rsid w:val="003604F2"/>
    <w:rsid w:val="00360C0A"/>
    <w:rsid w:val="00360C14"/>
    <w:rsid w:val="0036171F"/>
    <w:rsid w:val="0036176B"/>
    <w:rsid w:val="00361AED"/>
    <w:rsid w:val="003620E3"/>
    <w:rsid w:val="00362266"/>
    <w:rsid w:val="00362E21"/>
    <w:rsid w:val="0036364C"/>
    <w:rsid w:val="00363DF6"/>
    <w:rsid w:val="003642E0"/>
    <w:rsid w:val="00364BDB"/>
    <w:rsid w:val="00364BDF"/>
    <w:rsid w:val="00364D26"/>
    <w:rsid w:val="00364EC8"/>
    <w:rsid w:val="0036523A"/>
    <w:rsid w:val="0036539A"/>
    <w:rsid w:val="00365594"/>
    <w:rsid w:val="00365B9B"/>
    <w:rsid w:val="00366FA5"/>
    <w:rsid w:val="0036741D"/>
    <w:rsid w:val="003674F6"/>
    <w:rsid w:val="003679C8"/>
    <w:rsid w:val="00367ADF"/>
    <w:rsid w:val="00367BDD"/>
    <w:rsid w:val="00367CC4"/>
    <w:rsid w:val="00367D25"/>
    <w:rsid w:val="003701A1"/>
    <w:rsid w:val="00370478"/>
    <w:rsid w:val="00371599"/>
    <w:rsid w:val="00371B82"/>
    <w:rsid w:val="00371F51"/>
    <w:rsid w:val="0037205B"/>
    <w:rsid w:val="003723D4"/>
    <w:rsid w:val="0037248A"/>
    <w:rsid w:val="00372CAE"/>
    <w:rsid w:val="00373270"/>
    <w:rsid w:val="0037352F"/>
    <w:rsid w:val="0037358F"/>
    <w:rsid w:val="0037387E"/>
    <w:rsid w:val="00373C65"/>
    <w:rsid w:val="00373E51"/>
    <w:rsid w:val="0037411C"/>
    <w:rsid w:val="00374174"/>
    <w:rsid w:val="00374D82"/>
    <w:rsid w:val="003750A7"/>
    <w:rsid w:val="003750C2"/>
    <w:rsid w:val="00375267"/>
    <w:rsid w:val="00376427"/>
    <w:rsid w:val="00377060"/>
    <w:rsid w:val="00377C4D"/>
    <w:rsid w:val="00377CE9"/>
    <w:rsid w:val="00380715"/>
    <w:rsid w:val="00380BF2"/>
    <w:rsid w:val="00381003"/>
    <w:rsid w:val="00381C92"/>
    <w:rsid w:val="0038235C"/>
    <w:rsid w:val="00382499"/>
    <w:rsid w:val="0038260B"/>
    <w:rsid w:val="00382A9F"/>
    <w:rsid w:val="00382B33"/>
    <w:rsid w:val="003835B5"/>
    <w:rsid w:val="003845F6"/>
    <w:rsid w:val="003845FA"/>
    <w:rsid w:val="00384C82"/>
    <w:rsid w:val="00384DEB"/>
    <w:rsid w:val="0038515C"/>
    <w:rsid w:val="003851B0"/>
    <w:rsid w:val="00385CFC"/>
    <w:rsid w:val="00385DBD"/>
    <w:rsid w:val="00385E66"/>
    <w:rsid w:val="00386174"/>
    <w:rsid w:val="003863D4"/>
    <w:rsid w:val="0038671B"/>
    <w:rsid w:val="00386B33"/>
    <w:rsid w:val="00386EA6"/>
    <w:rsid w:val="0038743C"/>
    <w:rsid w:val="003877B7"/>
    <w:rsid w:val="003877F6"/>
    <w:rsid w:val="00387A7D"/>
    <w:rsid w:val="0039000C"/>
    <w:rsid w:val="00390197"/>
    <w:rsid w:val="00390A43"/>
    <w:rsid w:val="00390D9E"/>
    <w:rsid w:val="0039103C"/>
    <w:rsid w:val="00391486"/>
    <w:rsid w:val="003922EA"/>
    <w:rsid w:val="003927D2"/>
    <w:rsid w:val="00392C41"/>
    <w:rsid w:val="00393959"/>
    <w:rsid w:val="003939C6"/>
    <w:rsid w:val="00393CEA"/>
    <w:rsid w:val="00394D2C"/>
    <w:rsid w:val="00394FCE"/>
    <w:rsid w:val="00395556"/>
    <w:rsid w:val="00395B26"/>
    <w:rsid w:val="003963D1"/>
    <w:rsid w:val="00396DDB"/>
    <w:rsid w:val="003970CE"/>
    <w:rsid w:val="0039718E"/>
    <w:rsid w:val="003971B3"/>
    <w:rsid w:val="003977F6"/>
    <w:rsid w:val="00397A13"/>
    <w:rsid w:val="003A00A6"/>
    <w:rsid w:val="003A02A5"/>
    <w:rsid w:val="003A0BCA"/>
    <w:rsid w:val="003A20B0"/>
    <w:rsid w:val="003A2785"/>
    <w:rsid w:val="003A33E0"/>
    <w:rsid w:val="003A462A"/>
    <w:rsid w:val="003A4876"/>
    <w:rsid w:val="003A493D"/>
    <w:rsid w:val="003A49A8"/>
    <w:rsid w:val="003A4A4C"/>
    <w:rsid w:val="003A5AAC"/>
    <w:rsid w:val="003A632B"/>
    <w:rsid w:val="003A65A8"/>
    <w:rsid w:val="003A699A"/>
    <w:rsid w:val="003A6A48"/>
    <w:rsid w:val="003A6D93"/>
    <w:rsid w:val="003A6DDF"/>
    <w:rsid w:val="003A6F8F"/>
    <w:rsid w:val="003A78BE"/>
    <w:rsid w:val="003A7FF2"/>
    <w:rsid w:val="003B0729"/>
    <w:rsid w:val="003B0BE2"/>
    <w:rsid w:val="003B0CA7"/>
    <w:rsid w:val="003B10A9"/>
    <w:rsid w:val="003B1215"/>
    <w:rsid w:val="003B17E9"/>
    <w:rsid w:val="003B1A9E"/>
    <w:rsid w:val="003B1C87"/>
    <w:rsid w:val="003B26CA"/>
    <w:rsid w:val="003B27CA"/>
    <w:rsid w:val="003B2866"/>
    <w:rsid w:val="003B2C76"/>
    <w:rsid w:val="003B370F"/>
    <w:rsid w:val="003B3EC1"/>
    <w:rsid w:val="003B4116"/>
    <w:rsid w:val="003B4414"/>
    <w:rsid w:val="003B4997"/>
    <w:rsid w:val="003B51CE"/>
    <w:rsid w:val="003B597A"/>
    <w:rsid w:val="003B5DC7"/>
    <w:rsid w:val="003B5F8D"/>
    <w:rsid w:val="003B60A6"/>
    <w:rsid w:val="003B6238"/>
    <w:rsid w:val="003B6C68"/>
    <w:rsid w:val="003B6EE1"/>
    <w:rsid w:val="003B717C"/>
    <w:rsid w:val="003B752B"/>
    <w:rsid w:val="003B78FE"/>
    <w:rsid w:val="003B7A28"/>
    <w:rsid w:val="003B7A8A"/>
    <w:rsid w:val="003C004A"/>
    <w:rsid w:val="003C10E1"/>
    <w:rsid w:val="003C1211"/>
    <w:rsid w:val="003C126B"/>
    <w:rsid w:val="003C1CF2"/>
    <w:rsid w:val="003C1D05"/>
    <w:rsid w:val="003C1D20"/>
    <w:rsid w:val="003C1D90"/>
    <w:rsid w:val="003C30A8"/>
    <w:rsid w:val="003C30FC"/>
    <w:rsid w:val="003C3236"/>
    <w:rsid w:val="003C3719"/>
    <w:rsid w:val="003C3F2D"/>
    <w:rsid w:val="003C44C4"/>
    <w:rsid w:val="003C4817"/>
    <w:rsid w:val="003C4F35"/>
    <w:rsid w:val="003C5423"/>
    <w:rsid w:val="003C5FD0"/>
    <w:rsid w:val="003C682D"/>
    <w:rsid w:val="003C6835"/>
    <w:rsid w:val="003C68E6"/>
    <w:rsid w:val="003C6B75"/>
    <w:rsid w:val="003C716F"/>
    <w:rsid w:val="003C743D"/>
    <w:rsid w:val="003C79A7"/>
    <w:rsid w:val="003C7BC1"/>
    <w:rsid w:val="003C7D27"/>
    <w:rsid w:val="003D0149"/>
    <w:rsid w:val="003D08E1"/>
    <w:rsid w:val="003D136F"/>
    <w:rsid w:val="003D14B9"/>
    <w:rsid w:val="003D2144"/>
    <w:rsid w:val="003D2171"/>
    <w:rsid w:val="003D27E5"/>
    <w:rsid w:val="003D291B"/>
    <w:rsid w:val="003D32AC"/>
    <w:rsid w:val="003D37A8"/>
    <w:rsid w:val="003D37FB"/>
    <w:rsid w:val="003D3A91"/>
    <w:rsid w:val="003D3D72"/>
    <w:rsid w:val="003D3D94"/>
    <w:rsid w:val="003D46DA"/>
    <w:rsid w:val="003D48CE"/>
    <w:rsid w:val="003D50A3"/>
    <w:rsid w:val="003D52CE"/>
    <w:rsid w:val="003D53A4"/>
    <w:rsid w:val="003D5B84"/>
    <w:rsid w:val="003D5E2C"/>
    <w:rsid w:val="003D6062"/>
    <w:rsid w:val="003D6BA4"/>
    <w:rsid w:val="003D6E65"/>
    <w:rsid w:val="003D6F12"/>
    <w:rsid w:val="003D6F43"/>
    <w:rsid w:val="003D6F5E"/>
    <w:rsid w:val="003D7069"/>
    <w:rsid w:val="003D7524"/>
    <w:rsid w:val="003D7CB9"/>
    <w:rsid w:val="003E01E3"/>
    <w:rsid w:val="003E025E"/>
    <w:rsid w:val="003E03E8"/>
    <w:rsid w:val="003E04FE"/>
    <w:rsid w:val="003E0E7A"/>
    <w:rsid w:val="003E10EB"/>
    <w:rsid w:val="003E1D5C"/>
    <w:rsid w:val="003E2362"/>
    <w:rsid w:val="003E30FE"/>
    <w:rsid w:val="003E3303"/>
    <w:rsid w:val="003E35C0"/>
    <w:rsid w:val="003E484A"/>
    <w:rsid w:val="003E4927"/>
    <w:rsid w:val="003E49CD"/>
    <w:rsid w:val="003E49EC"/>
    <w:rsid w:val="003E4F1E"/>
    <w:rsid w:val="003E5617"/>
    <w:rsid w:val="003E5ABE"/>
    <w:rsid w:val="003E5BFB"/>
    <w:rsid w:val="003E5C8C"/>
    <w:rsid w:val="003E6B05"/>
    <w:rsid w:val="003E6CA0"/>
    <w:rsid w:val="003E70D1"/>
    <w:rsid w:val="003E70FA"/>
    <w:rsid w:val="003E7181"/>
    <w:rsid w:val="003E74DF"/>
    <w:rsid w:val="003E77BD"/>
    <w:rsid w:val="003F005D"/>
    <w:rsid w:val="003F06E0"/>
    <w:rsid w:val="003F0EAD"/>
    <w:rsid w:val="003F0FDD"/>
    <w:rsid w:val="003F10B8"/>
    <w:rsid w:val="003F11B9"/>
    <w:rsid w:val="003F1A0C"/>
    <w:rsid w:val="003F20BC"/>
    <w:rsid w:val="003F2DC4"/>
    <w:rsid w:val="003F2DCB"/>
    <w:rsid w:val="003F2F2F"/>
    <w:rsid w:val="003F3167"/>
    <w:rsid w:val="003F3BD3"/>
    <w:rsid w:val="003F4C35"/>
    <w:rsid w:val="003F4D55"/>
    <w:rsid w:val="003F53A6"/>
    <w:rsid w:val="003F54B7"/>
    <w:rsid w:val="003F5829"/>
    <w:rsid w:val="003F5C75"/>
    <w:rsid w:val="003F5F25"/>
    <w:rsid w:val="003F6C4D"/>
    <w:rsid w:val="003F6D4E"/>
    <w:rsid w:val="003F6D5D"/>
    <w:rsid w:val="003F7057"/>
    <w:rsid w:val="003F763F"/>
    <w:rsid w:val="003F7658"/>
    <w:rsid w:val="003F782A"/>
    <w:rsid w:val="003F7E90"/>
    <w:rsid w:val="004000E5"/>
    <w:rsid w:val="00400240"/>
    <w:rsid w:val="00400782"/>
    <w:rsid w:val="00400949"/>
    <w:rsid w:val="00400C0D"/>
    <w:rsid w:val="00400D14"/>
    <w:rsid w:val="00401578"/>
    <w:rsid w:val="00402163"/>
    <w:rsid w:val="00402577"/>
    <w:rsid w:val="004028E4"/>
    <w:rsid w:val="00403023"/>
    <w:rsid w:val="00403214"/>
    <w:rsid w:val="00403580"/>
    <w:rsid w:val="004036DD"/>
    <w:rsid w:val="004036E4"/>
    <w:rsid w:val="00403F98"/>
    <w:rsid w:val="00404DF2"/>
    <w:rsid w:val="00404F96"/>
    <w:rsid w:val="0040591F"/>
    <w:rsid w:val="00405923"/>
    <w:rsid w:val="00405B52"/>
    <w:rsid w:val="00405C45"/>
    <w:rsid w:val="00406830"/>
    <w:rsid w:val="00406997"/>
    <w:rsid w:val="00407F94"/>
    <w:rsid w:val="00410678"/>
    <w:rsid w:val="00410D25"/>
    <w:rsid w:val="00410F3C"/>
    <w:rsid w:val="00411C00"/>
    <w:rsid w:val="004121F7"/>
    <w:rsid w:val="0041362A"/>
    <w:rsid w:val="00413E9E"/>
    <w:rsid w:val="00414BA6"/>
    <w:rsid w:val="0041541C"/>
    <w:rsid w:val="00415724"/>
    <w:rsid w:val="00415BA7"/>
    <w:rsid w:val="00416234"/>
    <w:rsid w:val="00416513"/>
    <w:rsid w:val="004165F6"/>
    <w:rsid w:val="0041666B"/>
    <w:rsid w:val="00416E2E"/>
    <w:rsid w:val="00416F88"/>
    <w:rsid w:val="004171CB"/>
    <w:rsid w:val="0041784D"/>
    <w:rsid w:val="004179E1"/>
    <w:rsid w:val="00420CE5"/>
    <w:rsid w:val="004210F2"/>
    <w:rsid w:val="00421D4C"/>
    <w:rsid w:val="004229EE"/>
    <w:rsid w:val="004238F6"/>
    <w:rsid w:val="00423D0E"/>
    <w:rsid w:val="00424377"/>
    <w:rsid w:val="0042469A"/>
    <w:rsid w:val="00424840"/>
    <w:rsid w:val="00424CE4"/>
    <w:rsid w:val="0042521B"/>
    <w:rsid w:val="00425CE7"/>
    <w:rsid w:val="004261C4"/>
    <w:rsid w:val="00426817"/>
    <w:rsid w:val="00426836"/>
    <w:rsid w:val="00426E0E"/>
    <w:rsid w:val="00426F0E"/>
    <w:rsid w:val="00427C92"/>
    <w:rsid w:val="00427F7E"/>
    <w:rsid w:val="004300E0"/>
    <w:rsid w:val="004300F3"/>
    <w:rsid w:val="00430580"/>
    <w:rsid w:val="004308B8"/>
    <w:rsid w:val="00430F3A"/>
    <w:rsid w:val="00430F89"/>
    <w:rsid w:val="00431DA3"/>
    <w:rsid w:val="00432486"/>
    <w:rsid w:val="004324EB"/>
    <w:rsid w:val="00432B27"/>
    <w:rsid w:val="00432DC1"/>
    <w:rsid w:val="00433524"/>
    <w:rsid w:val="00433BE5"/>
    <w:rsid w:val="0043448B"/>
    <w:rsid w:val="00434586"/>
    <w:rsid w:val="00435986"/>
    <w:rsid w:val="00435E6F"/>
    <w:rsid w:val="00436220"/>
    <w:rsid w:val="00436814"/>
    <w:rsid w:val="00436832"/>
    <w:rsid w:val="00437230"/>
    <w:rsid w:val="0043728C"/>
    <w:rsid w:val="0043740F"/>
    <w:rsid w:val="00440222"/>
    <w:rsid w:val="00440228"/>
    <w:rsid w:val="004403C2"/>
    <w:rsid w:val="00440594"/>
    <w:rsid w:val="00440738"/>
    <w:rsid w:val="004409AE"/>
    <w:rsid w:val="00441186"/>
    <w:rsid w:val="0044126C"/>
    <w:rsid w:val="004412B0"/>
    <w:rsid w:val="0044177C"/>
    <w:rsid w:val="004419AF"/>
    <w:rsid w:val="00441E8F"/>
    <w:rsid w:val="004422DB"/>
    <w:rsid w:val="004429D0"/>
    <w:rsid w:val="00443914"/>
    <w:rsid w:val="00443D0C"/>
    <w:rsid w:val="00444452"/>
    <w:rsid w:val="00444736"/>
    <w:rsid w:val="004447E8"/>
    <w:rsid w:val="00445A2A"/>
    <w:rsid w:val="00446270"/>
    <w:rsid w:val="00447812"/>
    <w:rsid w:val="00447887"/>
    <w:rsid w:val="00447C7A"/>
    <w:rsid w:val="00450041"/>
    <w:rsid w:val="00451375"/>
    <w:rsid w:val="00451671"/>
    <w:rsid w:val="00452A41"/>
    <w:rsid w:val="00452C39"/>
    <w:rsid w:val="00452FFE"/>
    <w:rsid w:val="00453962"/>
    <w:rsid w:val="00453A2E"/>
    <w:rsid w:val="00453D9F"/>
    <w:rsid w:val="00454470"/>
    <w:rsid w:val="00454AA6"/>
    <w:rsid w:val="004550BD"/>
    <w:rsid w:val="00455509"/>
    <w:rsid w:val="004555D4"/>
    <w:rsid w:val="00456BC2"/>
    <w:rsid w:val="0045756A"/>
    <w:rsid w:val="004576A4"/>
    <w:rsid w:val="00457858"/>
    <w:rsid w:val="004579BE"/>
    <w:rsid w:val="00457C67"/>
    <w:rsid w:val="00457D10"/>
    <w:rsid w:val="00460309"/>
    <w:rsid w:val="0046089B"/>
    <w:rsid w:val="00460AFF"/>
    <w:rsid w:val="00460D19"/>
    <w:rsid w:val="00460FCB"/>
    <w:rsid w:val="00461509"/>
    <w:rsid w:val="00462206"/>
    <w:rsid w:val="00462473"/>
    <w:rsid w:val="00462489"/>
    <w:rsid w:val="004626B8"/>
    <w:rsid w:val="00463395"/>
    <w:rsid w:val="004636F0"/>
    <w:rsid w:val="00463934"/>
    <w:rsid w:val="00463D20"/>
    <w:rsid w:val="00463D34"/>
    <w:rsid w:val="00463DB2"/>
    <w:rsid w:val="00464228"/>
    <w:rsid w:val="0046444B"/>
    <w:rsid w:val="004647C8"/>
    <w:rsid w:val="00464A54"/>
    <w:rsid w:val="00465125"/>
    <w:rsid w:val="004655B7"/>
    <w:rsid w:val="00465624"/>
    <w:rsid w:val="004656BE"/>
    <w:rsid w:val="00466957"/>
    <w:rsid w:val="00466C64"/>
    <w:rsid w:val="00467518"/>
    <w:rsid w:val="00467AE3"/>
    <w:rsid w:val="00467D5D"/>
    <w:rsid w:val="00467FB1"/>
    <w:rsid w:val="00470444"/>
    <w:rsid w:val="00470A66"/>
    <w:rsid w:val="00470AC8"/>
    <w:rsid w:val="00470E45"/>
    <w:rsid w:val="00470F85"/>
    <w:rsid w:val="00471211"/>
    <w:rsid w:val="0047181B"/>
    <w:rsid w:val="004719DB"/>
    <w:rsid w:val="00471DC9"/>
    <w:rsid w:val="00472BB2"/>
    <w:rsid w:val="00472E82"/>
    <w:rsid w:val="00473371"/>
    <w:rsid w:val="004738F7"/>
    <w:rsid w:val="00473F6F"/>
    <w:rsid w:val="004741BE"/>
    <w:rsid w:val="004742CA"/>
    <w:rsid w:val="004745E7"/>
    <w:rsid w:val="004747A0"/>
    <w:rsid w:val="00474EE2"/>
    <w:rsid w:val="004757D1"/>
    <w:rsid w:val="00475C8D"/>
    <w:rsid w:val="00475D4A"/>
    <w:rsid w:val="00475F9B"/>
    <w:rsid w:val="00476210"/>
    <w:rsid w:val="00476AD5"/>
    <w:rsid w:val="004771A8"/>
    <w:rsid w:val="0047725D"/>
    <w:rsid w:val="004772D9"/>
    <w:rsid w:val="004777DA"/>
    <w:rsid w:val="00477B86"/>
    <w:rsid w:val="004800B7"/>
    <w:rsid w:val="00480A11"/>
    <w:rsid w:val="00480ED2"/>
    <w:rsid w:val="00480FB2"/>
    <w:rsid w:val="00481078"/>
    <w:rsid w:val="004815DB"/>
    <w:rsid w:val="00481685"/>
    <w:rsid w:val="00481D7A"/>
    <w:rsid w:val="00481F0C"/>
    <w:rsid w:val="004827F1"/>
    <w:rsid w:val="00482BD5"/>
    <w:rsid w:val="00482F2D"/>
    <w:rsid w:val="00482F95"/>
    <w:rsid w:val="00483751"/>
    <w:rsid w:val="00483F04"/>
    <w:rsid w:val="00484837"/>
    <w:rsid w:val="00484F97"/>
    <w:rsid w:val="00485357"/>
    <w:rsid w:val="00485AA2"/>
    <w:rsid w:val="004860FD"/>
    <w:rsid w:val="004861A1"/>
    <w:rsid w:val="00487067"/>
    <w:rsid w:val="00487768"/>
    <w:rsid w:val="00487835"/>
    <w:rsid w:val="00487E7E"/>
    <w:rsid w:val="00487F31"/>
    <w:rsid w:val="00487F81"/>
    <w:rsid w:val="00487F8E"/>
    <w:rsid w:val="00490681"/>
    <w:rsid w:val="004906D0"/>
    <w:rsid w:val="00490880"/>
    <w:rsid w:val="0049113D"/>
    <w:rsid w:val="00491352"/>
    <w:rsid w:val="0049215E"/>
    <w:rsid w:val="0049228F"/>
    <w:rsid w:val="00492768"/>
    <w:rsid w:val="0049350F"/>
    <w:rsid w:val="00493D6A"/>
    <w:rsid w:val="004948C5"/>
    <w:rsid w:val="00494EAB"/>
    <w:rsid w:val="00495293"/>
    <w:rsid w:val="004953ED"/>
    <w:rsid w:val="00495440"/>
    <w:rsid w:val="00495495"/>
    <w:rsid w:val="004961BC"/>
    <w:rsid w:val="00496BC4"/>
    <w:rsid w:val="00496F65"/>
    <w:rsid w:val="0049719E"/>
    <w:rsid w:val="004973AE"/>
    <w:rsid w:val="00497720"/>
    <w:rsid w:val="00497CB9"/>
    <w:rsid w:val="00497F5C"/>
    <w:rsid w:val="004A03B5"/>
    <w:rsid w:val="004A0958"/>
    <w:rsid w:val="004A0FA8"/>
    <w:rsid w:val="004A15E7"/>
    <w:rsid w:val="004A161E"/>
    <w:rsid w:val="004A195A"/>
    <w:rsid w:val="004A1F37"/>
    <w:rsid w:val="004A2465"/>
    <w:rsid w:val="004A2516"/>
    <w:rsid w:val="004A3161"/>
    <w:rsid w:val="004A3731"/>
    <w:rsid w:val="004A397D"/>
    <w:rsid w:val="004A3AC2"/>
    <w:rsid w:val="004A3B3B"/>
    <w:rsid w:val="004A452C"/>
    <w:rsid w:val="004A47CD"/>
    <w:rsid w:val="004A4F1B"/>
    <w:rsid w:val="004A5676"/>
    <w:rsid w:val="004A6014"/>
    <w:rsid w:val="004A6953"/>
    <w:rsid w:val="004A6F85"/>
    <w:rsid w:val="004A7091"/>
    <w:rsid w:val="004A7420"/>
    <w:rsid w:val="004A79A3"/>
    <w:rsid w:val="004B0001"/>
    <w:rsid w:val="004B02A0"/>
    <w:rsid w:val="004B05FA"/>
    <w:rsid w:val="004B1455"/>
    <w:rsid w:val="004B150F"/>
    <w:rsid w:val="004B24D0"/>
    <w:rsid w:val="004B30B9"/>
    <w:rsid w:val="004B3197"/>
    <w:rsid w:val="004B3807"/>
    <w:rsid w:val="004B3A57"/>
    <w:rsid w:val="004B3F66"/>
    <w:rsid w:val="004B47FE"/>
    <w:rsid w:val="004B5204"/>
    <w:rsid w:val="004B5B8D"/>
    <w:rsid w:val="004B615B"/>
    <w:rsid w:val="004B6684"/>
    <w:rsid w:val="004B6883"/>
    <w:rsid w:val="004B6BB8"/>
    <w:rsid w:val="004B6DD6"/>
    <w:rsid w:val="004B73A2"/>
    <w:rsid w:val="004C01BA"/>
    <w:rsid w:val="004C07C1"/>
    <w:rsid w:val="004C0865"/>
    <w:rsid w:val="004C08A1"/>
    <w:rsid w:val="004C0D0E"/>
    <w:rsid w:val="004C0DFB"/>
    <w:rsid w:val="004C1609"/>
    <w:rsid w:val="004C1873"/>
    <w:rsid w:val="004C1923"/>
    <w:rsid w:val="004C2083"/>
    <w:rsid w:val="004C2479"/>
    <w:rsid w:val="004C2ADF"/>
    <w:rsid w:val="004C2D83"/>
    <w:rsid w:val="004C2E71"/>
    <w:rsid w:val="004C331E"/>
    <w:rsid w:val="004C33FD"/>
    <w:rsid w:val="004C34DF"/>
    <w:rsid w:val="004C38E8"/>
    <w:rsid w:val="004C3F86"/>
    <w:rsid w:val="004C421E"/>
    <w:rsid w:val="004C4265"/>
    <w:rsid w:val="004C4319"/>
    <w:rsid w:val="004C43FA"/>
    <w:rsid w:val="004C47A2"/>
    <w:rsid w:val="004C4C21"/>
    <w:rsid w:val="004C4E5B"/>
    <w:rsid w:val="004C51B9"/>
    <w:rsid w:val="004C55E8"/>
    <w:rsid w:val="004C5B09"/>
    <w:rsid w:val="004C5B0E"/>
    <w:rsid w:val="004C613E"/>
    <w:rsid w:val="004C6150"/>
    <w:rsid w:val="004C6259"/>
    <w:rsid w:val="004C69D6"/>
    <w:rsid w:val="004C6F88"/>
    <w:rsid w:val="004C73F3"/>
    <w:rsid w:val="004C797D"/>
    <w:rsid w:val="004C7B76"/>
    <w:rsid w:val="004D00D0"/>
    <w:rsid w:val="004D089C"/>
    <w:rsid w:val="004D0EC9"/>
    <w:rsid w:val="004D0FC0"/>
    <w:rsid w:val="004D1124"/>
    <w:rsid w:val="004D1B22"/>
    <w:rsid w:val="004D2774"/>
    <w:rsid w:val="004D305D"/>
    <w:rsid w:val="004D3416"/>
    <w:rsid w:val="004D42C3"/>
    <w:rsid w:val="004D4A0C"/>
    <w:rsid w:val="004D4CDC"/>
    <w:rsid w:val="004D4DC0"/>
    <w:rsid w:val="004D519F"/>
    <w:rsid w:val="004D53F5"/>
    <w:rsid w:val="004D55E2"/>
    <w:rsid w:val="004D5F6C"/>
    <w:rsid w:val="004D6B51"/>
    <w:rsid w:val="004D6EC7"/>
    <w:rsid w:val="004D70BC"/>
    <w:rsid w:val="004D72B2"/>
    <w:rsid w:val="004D78C3"/>
    <w:rsid w:val="004D7924"/>
    <w:rsid w:val="004D7F0A"/>
    <w:rsid w:val="004E00A3"/>
    <w:rsid w:val="004E0685"/>
    <w:rsid w:val="004E0ABB"/>
    <w:rsid w:val="004E0AC0"/>
    <w:rsid w:val="004E117D"/>
    <w:rsid w:val="004E1436"/>
    <w:rsid w:val="004E2038"/>
    <w:rsid w:val="004E24A8"/>
    <w:rsid w:val="004E2B53"/>
    <w:rsid w:val="004E2C78"/>
    <w:rsid w:val="004E375A"/>
    <w:rsid w:val="004E390B"/>
    <w:rsid w:val="004E3932"/>
    <w:rsid w:val="004E3EDC"/>
    <w:rsid w:val="004E448C"/>
    <w:rsid w:val="004E48C7"/>
    <w:rsid w:val="004E5294"/>
    <w:rsid w:val="004E561F"/>
    <w:rsid w:val="004E5BE7"/>
    <w:rsid w:val="004E5CE9"/>
    <w:rsid w:val="004E5EEB"/>
    <w:rsid w:val="004E62EB"/>
    <w:rsid w:val="004E70DA"/>
    <w:rsid w:val="004E7167"/>
    <w:rsid w:val="004E71B3"/>
    <w:rsid w:val="004E7964"/>
    <w:rsid w:val="004E7C71"/>
    <w:rsid w:val="004E7F2E"/>
    <w:rsid w:val="004E7F97"/>
    <w:rsid w:val="004F02F3"/>
    <w:rsid w:val="004F056F"/>
    <w:rsid w:val="004F0688"/>
    <w:rsid w:val="004F0A71"/>
    <w:rsid w:val="004F0BE0"/>
    <w:rsid w:val="004F1828"/>
    <w:rsid w:val="004F1D8C"/>
    <w:rsid w:val="004F1ED3"/>
    <w:rsid w:val="004F28C9"/>
    <w:rsid w:val="004F2C1A"/>
    <w:rsid w:val="004F36F9"/>
    <w:rsid w:val="004F3823"/>
    <w:rsid w:val="004F38DB"/>
    <w:rsid w:val="004F3EA6"/>
    <w:rsid w:val="004F5048"/>
    <w:rsid w:val="004F5096"/>
    <w:rsid w:val="004F5280"/>
    <w:rsid w:val="004F5553"/>
    <w:rsid w:val="004F5B81"/>
    <w:rsid w:val="004F5E9D"/>
    <w:rsid w:val="004F5F0F"/>
    <w:rsid w:val="004F67BE"/>
    <w:rsid w:val="004F6914"/>
    <w:rsid w:val="004F6F65"/>
    <w:rsid w:val="004F77BE"/>
    <w:rsid w:val="004F79B5"/>
    <w:rsid w:val="004F7FB3"/>
    <w:rsid w:val="00500266"/>
    <w:rsid w:val="0050057B"/>
    <w:rsid w:val="00500A49"/>
    <w:rsid w:val="00501009"/>
    <w:rsid w:val="00501416"/>
    <w:rsid w:val="00501449"/>
    <w:rsid w:val="00501894"/>
    <w:rsid w:val="00501ED6"/>
    <w:rsid w:val="00502C15"/>
    <w:rsid w:val="00502D86"/>
    <w:rsid w:val="00502F74"/>
    <w:rsid w:val="005033B2"/>
    <w:rsid w:val="00503402"/>
    <w:rsid w:val="00503596"/>
    <w:rsid w:val="00503722"/>
    <w:rsid w:val="00503C9B"/>
    <w:rsid w:val="00504D5E"/>
    <w:rsid w:val="00505066"/>
    <w:rsid w:val="005055EF"/>
    <w:rsid w:val="00505B52"/>
    <w:rsid w:val="00505EBA"/>
    <w:rsid w:val="0050640E"/>
    <w:rsid w:val="00506BB9"/>
    <w:rsid w:val="00506BD9"/>
    <w:rsid w:val="00506F75"/>
    <w:rsid w:val="00507003"/>
    <w:rsid w:val="00507904"/>
    <w:rsid w:val="005102C8"/>
    <w:rsid w:val="005103E5"/>
    <w:rsid w:val="00510F7F"/>
    <w:rsid w:val="005115AD"/>
    <w:rsid w:val="00511886"/>
    <w:rsid w:val="00511895"/>
    <w:rsid w:val="00511B53"/>
    <w:rsid w:val="00512DE7"/>
    <w:rsid w:val="00513B90"/>
    <w:rsid w:val="00513FD5"/>
    <w:rsid w:val="0051423F"/>
    <w:rsid w:val="0051492E"/>
    <w:rsid w:val="005153C4"/>
    <w:rsid w:val="00515B3B"/>
    <w:rsid w:val="00515F00"/>
    <w:rsid w:val="00516059"/>
    <w:rsid w:val="00516B7D"/>
    <w:rsid w:val="0051770B"/>
    <w:rsid w:val="005178B6"/>
    <w:rsid w:val="00517B2D"/>
    <w:rsid w:val="005200AE"/>
    <w:rsid w:val="005212C6"/>
    <w:rsid w:val="0052131E"/>
    <w:rsid w:val="005213E6"/>
    <w:rsid w:val="00521933"/>
    <w:rsid w:val="00521947"/>
    <w:rsid w:val="00521F1B"/>
    <w:rsid w:val="00521FA4"/>
    <w:rsid w:val="005224F9"/>
    <w:rsid w:val="00522C25"/>
    <w:rsid w:val="00522D26"/>
    <w:rsid w:val="005230BD"/>
    <w:rsid w:val="00524279"/>
    <w:rsid w:val="005248A7"/>
    <w:rsid w:val="00524A48"/>
    <w:rsid w:val="00524DEE"/>
    <w:rsid w:val="00525121"/>
    <w:rsid w:val="005257F1"/>
    <w:rsid w:val="00525ADE"/>
    <w:rsid w:val="00525EA8"/>
    <w:rsid w:val="00525ECA"/>
    <w:rsid w:val="00526673"/>
    <w:rsid w:val="00526783"/>
    <w:rsid w:val="00526A96"/>
    <w:rsid w:val="00527DD7"/>
    <w:rsid w:val="005300D4"/>
    <w:rsid w:val="005302C2"/>
    <w:rsid w:val="0053030E"/>
    <w:rsid w:val="00530325"/>
    <w:rsid w:val="0053087F"/>
    <w:rsid w:val="0053097A"/>
    <w:rsid w:val="00530C9A"/>
    <w:rsid w:val="00530D36"/>
    <w:rsid w:val="00530EC5"/>
    <w:rsid w:val="00531344"/>
    <w:rsid w:val="005318F5"/>
    <w:rsid w:val="0053195F"/>
    <w:rsid w:val="005320E5"/>
    <w:rsid w:val="00532360"/>
    <w:rsid w:val="00532510"/>
    <w:rsid w:val="005326CF"/>
    <w:rsid w:val="00532A2A"/>
    <w:rsid w:val="00532A9E"/>
    <w:rsid w:val="005330D2"/>
    <w:rsid w:val="00533287"/>
    <w:rsid w:val="005333D3"/>
    <w:rsid w:val="0053352F"/>
    <w:rsid w:val="00533D71"/>
    <w:rsid w:val="00533D9A"/>
    <w:rsid w:val="00534143"/>
    <w:rsid w:val="00534BCA"/>
    <w:rsid w:val="00534DF8"/>
    <w:rsid w:val="005350CA"/>
    <w:rsid w:val="005351F1"/>
    <w:rsid w:val="005353EC"/>
    <w:rsid w:val="00535FFA"/>
    <w:rsid w:val="0053680E"/>
    <w:rsid w:val="005375B1"/>
    <w:rsid w:val="005376CB"/>
    <w:rsid w:val="0053777C"/>
    <w:rsid w:val="00537883"/>
    <w:rsid w:val="00537AEA"/>
    <w:rsid w:val="00537DAA"/>
    <w:rsid w:val="00540727"/>
    <w:rsid w:val="005407C3"/>
    <w:rsid w:val="0054080D"/>
    <w:rsid w:val="00540AF3"/>
    <w:rsid w:val="005415FD"/>
    <w:rsid w:val="005416C2"/>
    <w:rsid w:val="00541C2A"/>
    <w:rsid w:val="00542330"/>
    <w:rsid w:val="00542654"/>
    <w:rsid w:val="00542B7C"/>
    <w:rsid w:val="0054309F"/>
    <w:rsid w:val="00543252"/>
    <w:rsid w:val="005434C7"/>
    <w:rsid w:val="0054377A"/>
    <w:rsid w:val="00543BCB"/>
    <w:rsid w:val="00543C4C"/>
    <w:rsid w:val="00543C9A"/>
    <w:rsid w:val="00544F2A"/>
    <w:rsid w:val="00544FCF"/>
    <w:rsid w:val="00544FD7"/>
    <w:rsid w:val="0054500C"/>
    <w:rsid w:val="005451A3"/>
    <w:rsid w:val="0054541D"/>
    <w:rsid w:val="005454E0"/>
    <w:rsid w:val="00545A07"/>
    <w:rsid w:val="00545E6E"/>
    <w:rsid w:val="00545FE7"/>
    <w:rsid w:val="005460AF"/>
    <w:rsid w:val="00546198"/>
    <w:rsid w:val="00546546"/>
    <w:rsid w:val="005472E5"/>
    <w:rsid w:val="00547341"/>
    <w:rsid w:val="005474AE"/>
    <w:rsid w:val="00547659"/>
    <w:rsid w:val="005477EA"/>
    <w:rsid w:val="00547FA1"/>
    <w:rsid w:val="0055014F"/>
    <w:rsid w:val="0055150B"/>
    <w:rsid w:val="00551DEA"/>
    <w:rsid w:val="005528DF"/>
    <w:rsid w:val="00552BFB"/>
    <w:rsid w:val="00552C6E"/>
    <w:rsid w:val="00552D46"/>
    <w:rsid w:val="0055395B"/>
    <w:rsid w:val="00553BFA"/>
    <w:rsid w:val="00554392"/>
    <w:rsid w:val="005543AF"/>
    <w:rsid w:val="005548C6"/>
    <w:rsid w:val="00555305"/>
    <w:rsid w:val="00555669"/>
    <w:rsid w:val="00555AA0"/>
    <w:rsid w:val="00555F2F"/>
    <w:rsid w:val="005567EE"/>
    <w:rsid w:val="00556F53"/>
    <w:rsid w:val="00557823"/>
    <w:rsid w:val="005578FE"/>
    <w:rsid w:val="00557E52"/>
    <w:rsid w:val="00557EC7"/>
    <w:rsid w:val="00560250"/>
    <w:rsid w:val="005605F6"/>
    <w:rsid w:val="0056077F"/>
    <w:rsid w:val="00560E47"/>
    <w:rsid w:val="00561332"/>
    <w:rsid w:val="005614C6"/>
    <w:rsid w:val="00562032"/>
    <w:rsid w:val="005624F7"/>
    <w:rsid w:val="00562729"/>
    <w:rsid w:val="00563A96"/>
    <w:rsid w:val="005648AF"/>
    <w:rsid w:val="00564B9A"/>
    <w:rsid w:val="00565452"/>
    <w:rsid w:val="005656D9"/>
    <w:rsid w:val="00565FCF"/>
    <w:rsid w:val="0056636E"/>
    <w:rsid w:val="0056674D"/>
    <w:rsid w:val="005669D8"/>
    <w:rsid w:val="00566A31"/>
    <w:rsid w:val="00566B02"/>
    <w:rsid w:val="00566E46"/>
    <w:rsid w:val="00567023"/>
    <w:rsid w:val="00567C62"/>
    <w:rsid w:val="00567CC0"/>
    <w:rsid w:val="00570035"/>
    <w:rsid w:val="005704A8"/>
    <w:rsid w:val="005707EC"/>
    <w:rsid w:val="00570B21"/>
    <w:rsid w:val="0057210A"/>
    <w:rsid w:val="0057213F"/>
    <w:rsid w:val="005737C7"/>
    <w:rsid w:val="00573A46"/>
    <w:rsid w:val="00573C13"/>
    <w:rsid w:val="005740B1"/>
    <w:rsid w:val="005740D6"/>
    <w:rsid w:val="005741AC"/>
    <w:rsid w:val="005742D6"/>
    <w:rsid w:val="00574611"/>
    <w:rsid w:val="00574F3B"/>
    <w:rsid w:val="00574FA8"/>
    <w:rsid w:val="00575241"/>
    <w:rsid w:val="005754FE"/>
    <w:rsid w:val="00575557"/>
    <w:rsid w:val="005759E0"/>
    <w:rsid w:val="00575B8B"/>
    <w:rsid w:val="00575C32"/>
    <w:rsid w:val="00575D11"/>
    <w:rsid w:val="00575E0F"/>
    <w:rsid w:val="0057620C"/>
    <w:rsid w:val="00576738"/>
    <w:rsid w:val="00576951"/>
    <w:rsid w:val="00576C1B"/>
    <w:rsid w:val="00577147"/>
    <w:rsid w:val="00577729"/>
    <w:rsid w:val="00577B93"/>
    <w:rsid w:val="0058049D"/>
    <w:rsid w:val="005804FD"/>
    <w:rsid w:val="005826E7"/>
    <w:rsid w:val="0058340B"/>
    <w:rsid w:val="005835E6"/>
    <w:rsid w:val="00583A08"/>
    <w:rsid w:val="00583CFE"/>
    <w:rsid w:val="00584172"/>
    <w:rsid w:val="00584E08"/>
    <w:rsid w:val="0058510D"/>
    <w:rsid w:val="00585816"/>
    <w:rsid w:val="00585C33"/>
    <w:rsid w:val="0058625F"/>
    <w:rsid w:val="00587141"/>
    <w:rsid w:val="00587513"/>
    <w:rsid w:val="00587847"/>
    <w:rsid w:val="00587EF8"/>
    <w:rsid w:val="0059088F"/>
    <w:rsid w:val="00590B97"/>
    <w:rsid w:val="00591D9E"/>
    <w:rsid w:val="0059241C"/>
    <w:rsid w:val="005926A7"/>
    <w:rsid w:val="005928CF"/>
    <w:rsid w:val="00592C11"/>
    <w:rsid w:val="00592D42"/>
    <w:rsid w:val="00593F3A"/>
    <w:rsid w:val="00593F94"/>
    <w:rsid w:val="00593FCC"/>
    <w:rsid w:val="005945CC"/>
    <w:rsid w:val="0059472E"/>
    <w:rsid w:val="00594794"/>
    <w:rsid w:val="00594CB2"/>
    <w:rsid w:val="0059504D"/>
    <w:rsid w:val="00595858"/>
    <w:rsid w:val="00595D79"/>
    <w:rsid w:val="0059645F"/>
    <w:rsid w:val="005964A7"/>
    <w:rsid w:val="005964D9"/>
    <w:rsid w:val="00596934"/>
    <w:rsid w:val="00597778"/>
    <w:rsid w:val="00597F2E"/>
    <w:rsid w:val="00597F53"/>
    <w:rsid w:val="005A0256"/>
    <w:rsid w:val="005A0A94"/>
    <w:rsid w:val="005A114B"/>
    <w:rsid w:val="005A1316"/>
    <w:rsid w:val="005A1437"/>
    <w:rsid w:val="005A1588"/>
    <w:rsid w:val="005A17B4"/>
    <w:rsid w:val="005A1EC9"/>
    <w:rsid w:val="005A26CD"/>
    <w:rsid w:val="005A2EC6"/>
    <w:rsid w:val="005A2FD0"/>
    <w:rsid w:val="005A2FFF"/>
    <w:rsid w:val="005A32B0"/>
    <w:rsid w:val="005A356F"/>
    <w:rsid w:val="005A3D42"/>
    <w:rsid w:val="005A3E47"/>
    <w:rsid w:val="005A3F43"/>
    <w:rsid w:val="005A4B77"/>
    <w:rsid w:val="005A559A"/>
    <w:rsid w:val="005A57F6"/>
    <w:rsid w:val="005A5ECC"/>
    <w:rsid w:val="005A62D7"/>
    <w:rsid w:val="005A64AE"/>
    <w:rsid w:val="005A6F2E"/>
    <w:rsid w:val="005A7CA1"/>
    <w:rsid w:val="005B009B"/>
    <w:rsid w:val="005B04C9"/>
    <w:rsid w:val="005B0613"/>
    <w:rsid w:val="005B0687"/>
    <w:rsid w:val="005B17A9"/>
    <w:rsid w:val="005B17D5"/>
    <w:rsid w:val="005B1AB7"/>
    <w:rsid w:val="005B2E4A"/>
    <w:rsid w:val="005B3366"/>
    <w:rsid w:val="005B3511"/>
    <w:rsid w:val="005B3B2F"/>
    <w:rsid w:val="005B419F"/>
    <w:rsid w:val="005B4286"/>
    <w:rsid w:val="005B42A3"/>
    <w:rsid w:val="005B4399"/>
    <w:rsid w:val="005B5095"/>
    <w:rsid w:val="005B54CD"/>
    <w:rsid w:val="005B60FD"/>
    <w:rsid w:val="005B6F5D"/>
    <w:rsid w:val="005B73D5"/>
    <w:rsid w:val="005B7FB7"/>
    <w:rsid w:val="005C0990"/>
    <w:rsid w:val="005C0B49"/>
    <w:rsid w:val="005C0D91"/>
    <w:rsid w:val="005C17BD"/>
    <w:rsid w:val="005C1D3C"/>
    <w:rsid w:val="005C20D9"/>
    <w:rsid w:val="005C24A2"/>
    <w:rsid w:val="005C3B31"/>
    <w:rsid w:val="005C4085"/>
    <w:rsid w:val="005C4256"/>
    <w:rsid w:val="005C47B7"/>
    <w:rsid w:val="005C4C0C"/>
    <w:rsid w:val="005C541A"/>
    <w:rsid w:val="005C71EC"/>
    <w:rsid w:val="005C75BA"/>
    <w:rsid w:val="005C78DD"/>
    <w:rsid w:val="005C7DB4"/>
    <w:rsid w:val="005C7EB5"/>
    <w:rsid w:val="005D004D"/>
    <w:rsid w:val="005D0ADD"/>
    <w:rsid w:val="005D0C20"/>
    <w:rsid w:val="005D111A"/>
    <w:rsid w:val="005D13E9"/>
    <w:rsid w:val="005D1409"/>
    <w:rsid w:val="005D1546"/>
    <w:rsid w:val="005D18F7"/>
    <w:rsid w:val="005D1F8C"/>
    <w:rsid w:val="005D2C6E"/>
    <w:rsid w:val="005D3106"/>
    <w:rsid w:val="005D32F8"/>
    <w:rsid w:val="005D3710"/>
    <w:rsid w:val="005D4378"/>
    <w:rsid w:val="005D4411"/>
    <w:rsid w:val="005D49A6"/>
    <w:rsid w:val="005D4C14"/>
    <w:rsid w:val="005D5102"/>
    <w:rsid w:val="005D56B9"/>
    <w:rsid w:val="005D5A69"/>
    <w:rsid w:val="005D5E4C"/>
    <w:rsid w:val="005D5FD6"/>
    <w:rsid w:val="005D6B8A"/>
    <w:rsid w:val="005D7BB6"/>
    <w:rsid w:val="005E04D4"/>
    <w:rsid w:val="005E05E0"/>
    <w:rsid w:val="005E08E2"/>
    <w:rsid w:val="005E095C"/>
    <w:rsid w:val="005E0C15"/>
    <w:rsid w:val="005E0EEA"/>
    <w:rsid w:val="005E1138"/>
    <w:rsid w:val="005E120E"/>
    <w:rsid w:val="005E17B7"/>
    <w:rsid w:val="005E19AA"/>
    <w:rsid w:val="005E1B37"/>
    <w:rsid w:val="005E1E0E"/>
    <w:rsid w:val="005E23FA"/>
    <w:rsid w:val="005E24BB"/>
    <w:rsid w:val="005E2613"/>
    <w:rsid w:val="005E369C"/>
    <w:rsid w:val="005E3B15"/>
    <w:rsid w:val="005E3FA7"/>
    <w:rsid w:val="005E418C"/>
    <w:rsid w:val="005E425B"/>
    <w:rsid w:val="005E4E44"/>
    <w:rsid w:val="005E4F09"/>
    <w:rsid w:val="005E5079"/>
    <w:rsid w:val="005E6444"/>
    <w:rsid w:val="005E64EF"/>
    <w:rsid w:val="005E653E"/>
    <w:rsid w:val="005E6E8C"/>
    <w:rsid w:val="005E710E"/>
    <w:rsid w:val="005E7506"/>
    <w:rsid w:val="005E79A1"/>
    <w:rsid w:val="005E7A62"/>
    <w:rsid w:val="005E7AE2"/>
    <w:rsid w:val="005E7B66"/>
    <w:rsid w:val="005E7E3D"/>
    <w:rsid w:val="005F14AA"/>
    <w:rsid w:val="005F17FF"/>
    <w:rsid w:val="005F252C"/>
    <w:rsid w:val="005F2DFD"/>
    <w:rsid w:val="005F2FB9"/>
    <w:rsid w:val="005F3094"/>
    <w:rsid w:val="005F32B9"/>
    <w:rsid w:val="005F3533"/>
    <w:rsid w:val="005F36F6"/>
    <w:rsid w:val="005F3AFE"/>
    <w:rsid w:val="005F3E86"/>
    <w:rsid w:val="005F462E"/>
    <w:rsid w:val="005F53E9"/>
    <w:rsid w:val="005F57B8"/>
    <w:rsid w:val="005F5B7C"/>
    <w:rsid w:val="005F5F00"/>
    <w:rsid w:val="005F66D1"/>
    <w:rsid w:val="005F6DA0"/>
    <w:rsid w:val="005F7AD5"/>
    <w:rsid w:val="005F7C81"/>
    <w:rsid w:val="005F7FC6"/>
    <w:rsid w:val="00600191"/>
    <w:rsid w:val="006002E0"/>
    <w:rsid w:val="00600BFA"/>
    <w:rsid w:val="006010C6"/>
    <w:rsid w:val="006023A0"/>
    <w:rsid w:val="006023A6"/>
    <w:rsid w:val="00602AFE"/>
    <w:rsid w:val="00602EB1"/>
    <w:rsid w:val="00603552"/>
    <w:rsid w:val="0060385B"/>
    <w:rsid w:val="00603D44"/>
    <w:rsid w:val="0060404D"/>
    <w:rsid w:val="006040AC"/>
    <w:rsid w:val="00604188"/>
    <w:rsid w:val="00604494"/>
    <w:rsid w:val="006048C9"/>
    <w:rsid w:val="00604CF4"/>
    <w:rsid w:val="00604E27"/>
    <w:rsid w:val="006053F9"/>
    <w:rsid w:val="00605C49"/>
    <w:rsid w:val="0060600A"/>
    <w:rsid w:val="00606216"/>
    <w:rsid w:val="00606403"/>
    <w:rsid w:val="00606412"/>
    <w:rsid w:val="00606765"/>
    <w:rsid w:val="006069DA"/>
    <w:rsid w:val="006072A7"/>
    <w:rsid w:val="00607360"/>
    <w:rsid w:val="006073E0"/>
    <w:rsid w:val="00607487"/>
    <w:rsid w:val="00607F04"/>
    <w:rsid w:val="00610247"/>
    <w:rsid w:val="0061053B"/>
    <w:rsid w:val="00610AE6"/>
    <w:rsid w:val="00610C8A"/>
    <w:rsid w:val="00610E1C"/>
    <w:rsid w:val="006118B5"/>
    <w:rsid w:val="00611F13"/>
    <w:rsid w:val="00611FB3"/>
    <w:rsid w:val="00612170"/>
    <w:rsid w:val="0061247F"/>
    <w:rsid w:val="006126A9"/>
    <w:rsid w:val="006128CB"/>
    <w:rsid w:val="006128E1"/>
    <w:rsid w:val="00613DE0"/>
    <w:rsid w:val="006141B5"/>
    <w:rsid w:val="0061461C"/>
    <w:rsid w:val="00614665"/>
    <w:rsid w:val="006148FB"/>
    <w:rsid w:val="006153FB"/>
    <w:rsid w:val="00615927"/>
    <w:rsid w:val="0061675B"/>
    <w:rsid w:val="00616F7B"/>
    <w:rsid w:val="00616FED"/>
    <w:rsid w:val="00620629"/>
    <w:rsid w:val="006208BB"/>
    <w:rsid w:val="00620955"/>
    <w:rsid w:val="00620CC0"/>
    <w:rsid w:val="00620DC2"/>
    <w:rsid w:val="0062108A"/>
    <w:rsid w:val="0062154B"/>
    <w:rsid w:val="006215E7"/>
    <w:rsid w:val="006216B0"/>
    <w:rsid w:val="00621AD0"/>
    <w:rsid w:val="00622273"/>
    <w:rsid w:val="0062244A"/>
    <w:rsid w:val="00624A8E"/>
    <w:rsid w:val="00624D14"/>
    <w:rsid w:val="006259A7"/>
    <w:rsid w:val="0062608F"/>
    <w:rsid w:val="00626AD4"/>
    <w:rsid w:val="00627E26"/>
    <w:rsid w:val="006300CE"/>
    <w:rsid w:val="00630175"/>
    <w:rsid w:val="0063109E"/>
    <w:rsid w:val="0063153E"/>
    <w:rsid w:val="00631B38"/>
    <w:rsid w:val="00631DBB"/>
    <w:rsid w:val="006322BC"/>
    <w:rsid w:val="00632789"/>
    <w:rsid w:val="00632958"/>
    <w:rsid w:val="00632968"/>
    <w:rsid w:val="00632C0D"/>
    <w:rsid w:val="00632E79"/>
    <w:rsid w:val="00632E9B"/>
    <w:rsid w:val="00633BE4"/>
    <w:rsid w:val="00633DC5"/>
    <w:rsid w:val="0063440D"/>
    <w:rsid w:val="00634AB6"/>
    <w:rsid w:val="00634F15"/>
    <w:rsid w:val="00635293"/>
    <w:rsid w:val="006352F8"/>
    <w:rsid w:val="00635658"/>
    <w:rsid w:val="00636027"/>
    <w:rsid w:val="00636448"/>
    <w:rsid w:val="00636DD8"/>
    <w:rsid w:val="006372E7"/>
    <w:rsid w:val="0063731C"/>
    <w:rsid w:val="006373C5"/>
    <w:rsid w:val="006378D3"/>
    <w:rsid w:val="00637C8B"/>
    <w:rsid w:val="00637DFB"/>
    <w:rsid w:val="00640CB9"/>
    <w:rsid w:val="00640EB7"/>
    <w:rsid w:val="00641046"/>
    <w:rsid w:val="00641693"/>
    <w:rsid w:val="00642338"/>
    <w:rsid w:val="0064264E"/>
    <w:rsid w:val="006432AD"/>
    <w:rsid w:val="0064399B"/>
    <w:rsid w:val="00643A4E"/>
    <w:rsid w:val="00643A5E"/>
    <w:rsid w:val="00643BDF"/>
    <w:rsid w:val="0064427D"/>
    <w:rsid w:val="00646688"/>
    <w:rsid w:val="006470D0"/>
    <w:rsid w:val="0064722C"/>
    <w:rsid w:val="00647BE1"/>
    <w:rsid w:val="00647E2D"/>
    <w:rsid w:val="00650A4C"/>
    <w:rsid w:val="0065110E"/>
    <w:rsid w:val="00651285"/>
    <w:rsid w:val="00651488"/>
    <w:rsid w:val="006517CC"/>
    <w:rsid w:val="00651DF8"/>
    <w:rsid w:val="00651E4F"/>
    <w:rsid w:val="006528B5"/>
    <w:rsid w:val="00652DDA"/>
    <w:rsid w:val="00652FB2"/>
    <w:rsid w:val="006532ED"/>
    <w:rsid w:val="0065333F"/>
    <w:rsid w:val="00653421"/>
    <w:rsid w:val="006538B4"/>
    <w:rsid w:val="0065393C"/>
    <w:rsid w:val="00653D8A"/>
    <w:rsid w:val="006549B8"/>
    <w:rsid w:val="00654A8B"/>
    <w:rsid w:val="00654C94"/>
    <w:rsid w:val="00654D3B"/>
    <w:rsid w:val="00654E72"/>
    <w:rsid w:val="00655106"/>
    <w:rsid w:val="006558CD"/>
    <w:rsid w:val="00655CB3"/>
    <w:rsid w:val="00655DBA"/>
    <w:rsid w:val="0065606E"/>
    <w:rsid w:val="006561FE"/>
    <w:rsid w:val="00656422"/>
    <w:rsid w:val="006566A9"/>
    <w:rsid w:val="00656FAB"/>
    <w:rsid w:val="006573D8"/>
    <w:rsid w:val="006577EA"/>
    <w:rsid w:val="0065796D"/>
    <w:rsid w:val="00657E3D"/>
    <w:rsid w:val="00657F55"/>
    <w:rsid w:val="00660047"/>
    <w:rsid w:val="00660BD4"/>
    <w:rsid w:val="00661482"/>
    <w:rsid w:val="00661655"/>
    <w:rsid w:val="00662BB5"/>
    <w:rsid w:val="00662C31"/>
    <w:rsid w:val="00663085"/>
    <w:rsid w:val="006630BD"/>
    <w:rsid w:val="006634B2"/>
    <w:rsid w:val="006637B6"/>
    <w:rsid w:val="00663839"/>
    <w:rsid w:val="0066438C"/>
    <w:rsid w:val="00664481"/>
    <w:rsid w:val="00664C75"/>
    <w:rsid w:val="00664D2F"/>
    <w:rsid w:val="00664DCD"/>
    <w:rsid w:val="006653EF"/>
    <w:rsid w:val="00665B9E"/>
    <w:rsid w:val="00666A22"/>
    <w:rsid w:val="00666CC7"/>
    <w:rsid w:val="00666D74"/>
    <w:rsid w:val="00666D76"/>
    <w:rsid w:val="00666E26"/>
    <w:rsid w:val="00666F2F"/>
    <w:rsid w:val="00667728"/>
    <w:rsid w:val="00667EE9"/>
    <w:rsid w:val="00670FA3"/>
    <w:rsid w:val="006711A0"/>
    <w:rsid w:val="006715B0"/>
    <w:rsid w:val="00671DE8"/>
    <w:rsid w:val="0067224E"/>
    <w:rsid w:val="0067227F"/>
    <w:rsid w:val="0067245E"/>
    <w:rsid w:val="00672AEA"/>
    <w:rsid w:val="00672E74"/>
    <w:rsid w:val="00672FD3"/>
    <w:rsid w:val="0067328C"/>
    <w:rsid w:val="006737C8"/>
    <w:rsid w:val="006737CD"/>
    <w:rsid w:val="006738E1"/>
    <w:rsid w:val="00674148"/>
    <w:rsid w:val="00674706"/>
    <w:rsid w:val="00674D15"/>
    <w:rsid w:val="00674D46"/>
    <w:rsid w:val="00674DF4"/>
    <w:rsid w:val="0067517D"/>
    <w:rsid w:val="00675770"/>
    <w:rsid w:val="00675FA1"/>
    <w:rsid w:val="00676071"/>
    <w:rsid w:val="00676101"/>
    <w:rsid w:val="00676259"/>
    <w:rsid w:val="0067649E"/>
    <w:rsid w:val="006765B5"/>
    <w:rsid w:val="00676D20"/>
    <w:rsid w:val="00677076"/>
    <w:rsid w:val="006779C0"/>
    <w:rsid w:val="00677C3E"/>
    <w:rsid w:val="00677C9B"/>
    <w:rsid w:val="00677D33"/>
    <w:rsid w:val="00677EB3"/>
    <w:rsid w:val="006800C1"/>
    <w:rsid w:val="0068122B"/>
    <w:rsid w:val="0068136E"/>
    <w:rsid w:val="006814C1"/>
    <w:rsid w:val="0068156D"/>
    <w:rsid w:val="00682E8E"/>
    <w:rsid w:val="006835C8"/>
    <w:rsid w:val="0068384B"/>
    <w:rsid w:val="00684802"/>
    <w:rsid w:val="00685034"/>
    <w:rsid w:val="006854AF"/>
    <w:rsid w:val="0068570F"/>
    <w:rsid w:val="00685F47"/>
    <w:rsid w:val="00686633"/>
    <w:rsid w:val="00686816"/>
    <w:rsid w:val="00687196"/>
    <w:rsid w:val="00687E0C"/>
    <w:rsid w:val="00690409"/>
    <w:rsid w:val="006905A4"/>
    <w:rsid w:val="006907B0"/>
    <w:rsid w:val="0069096E"/>
    <w:rsid w:val="00690AF3"/>
    <w:rsid w:val="00690C18"/>
    <w:rsid w:val="00690C1F"/>
    <w:rsid w:val="00691050"/>
    <w:rsid w:val="00691185"/>
    <w:rsid w:val="00691C64"/>
    <w:rsid w:val="00691CA2"/>
    <w:rsid w:val="00692E95"/>
    <w:rsid w:val="00693673"/>
    <w:rsid w:val="00693884"/>
    <w:rsid w:val="006940C8"/>
    <w:rsid w:val="006946FA"/>
    <w:rsid w:val="006947E0"/>
    <w:rsid w:val="00694B12"/>
    <w:rsid w:val="00694DB5"/>
    <w:rsid w:val="006951F6"/>
    <w:rsid w:val="006959BD"/>
    <w:rsid w:val="00695A5F"/>
    <w:rsid w:val="00695D8A"/>
    <w:rsid w:val="006960FA"/>
    <w:rsid w:val="0069650C"/>
    <w:rsid w:val="00696627"/>
    <w:rsid w:val="00696E4E"/>
    <w:rsid w:val="00697429"/>
    <w:rsid w:val="00697699"/>
    <w:rsid w:val="006A0094"/>
    <w:rsid w:val="006A05B2"/>
    <w:rsid w:val="006A0921"/>
    <w:rsid w:val="006A0A20"/>
    <w:rsid w:val="006A0DC5"/>
    <w:rsid w:val="006A1AE1"/>
    <w:rsid w:val="006A1B37"/>
    <w:rsid w:val="006A1E3B"/>
    <w:rsid w:val="006A2695"/>
    <w:rsid w:val="006A2748"/>
    <w:rsid w:val="006A3177"/>
    <w:rsid w:val="006A3D9C"/>
    <w:rsid w:val="006A436C"/>
    <w:rsid w:val="006A46ED"/>
    <w:rsid w:val="006A478D"/>
    <w:rsid w:val="006A4F14"/>
    <w:rsid w:val="006A5F57"/>
    <w:rsid w:val="006A5FD7"/>
    <w:rsid w:val="006A6380"/>
    <w:rsid w:val="006A64EC"/>
    <w:rsid w:val="006A66BF"/>
    <w:rsid w:val="006A6C5F"/>
    <w:rsid w:val="006A701F"/>
    <w:rsid w:val="006A708F"/>
    <w:rsid w:val="006A7118"/>
    <w:rsid w:val="006A73D5"/>
    <w:rsid w:val="006A7604"/>
    <w:rsid w:val="006A777B"/>
    <w:rsid w:val="006A7D7D"/>
    <w:rsid w:val="006B06D6"/>
    <w:rsid w:val="006B0D19"/>
    <w:rsid w:val="006B195C"/>
    <w:rsid w:val="006B195E"/>
    <w:rsid w:val="006B1BE8"/>
    <w:rsid w:val="006B1F01"/>
    <w:rsid w:val="006B20B0"/>
    <w:rsid w:val="006B214F"/>
    <w:rsid w:val="006B2898"/>
    <w:rsid w:val="006B305F"/>
    <w:rsid w:val="006B3673"/>
    <w:rsid w:val="006B3F12"/>
    <w:rsid w:val="006B406C"/>
    <w:rsid w:val="006B4426"/>
    <w:rsid w:val="006B4525"/>
    <w:rsid w:val="006B4C0E"/>
    <w:rsid w:val="006B4D73"/>
    <w:rsid w:val="006B4DB5"/>
    <w:rsid w:val="006B5218"/>
    <w:rsid w:val="006B522C"/>
    <w:rsid w:val="006B5945"/>
    <w:rsid w:val="006B5EFD"/>
    <w:rsid w:val="006B605D"/>
    <w:rsid w:val="006B66BF"/>
    <w:rsid w:val="006B69FC"/>
    <w:rsid w:val="006B776C"/>
    <w:rsid w:val="006B7B0C"/>
    <w:rsid w:val="006B7B21"/>
    <w:rsid w:val="006B7C08"/>
    <w:rsid w:val="006B7E11"/>
    <w:rsid w:val="006C00EB"/>
    <w:rsid w:val="006C01F9"/>
    <w:rsid w:val="006C0EDD"/>
    <w:rsid w:val="006C19BE"/>
    <w:rsid w:val="006C1B3D"/>
    <w:rsid w:val="006C1C84"/>
    <w:rsid w:val="006C23CD"/>
    <w:rsid w:val="006C25F3"/>
    <w:rsid w:val="006C279B"/>
    <w:rsid w:val="006C2A15"/>
    <w:rsid w:val="006C2B6E"/>
    <w:rsid w:val="006C2F37"/>
    <w:rsid w:val="006C2F79"/>
    <w:rsid w:val="006C3638"/>
    <w:rsid w:val="006C3F5F"/>
    <w:rsid w:val="006C4082"/>
    <w:rsid w:val="006C4554"/>
    <w:rsid w:val="006C4905"/>
    <w:rsid w:val="006C4BFD"/>
    <w:rsid w:val="006C4F56"/>
    <w:rsid w:val="006C57C9"/>
    <w:rsid w:val="006C5B8A"/>
    <w:rsid w:val="006C6199"/>
    <w:rsid w:val="006C6684"/>
    <w:rsid w:val="006C690E"/>
    <w:rsid w:val="006C6F34"/>
    <w:rsid w:val="006C7775"/>
    <w:rsid w:val="006C7AAE"/>
    <w:rsid w:val="006C7E4E"/>
    <w:rsid w:val="006C7F53"/>
    <w:rsid w:val="006C7FF2"/>
    <w:rsid w:val="006D00B7"/>
    <w:rsid w:val="006D026D"/>
    <w:rsid w:val="006D0C4B"/>
    <w:rsid w:val="006D0E93"/>
    <w:rsid w:val="006D1BD3"/>
    <w:rsid w:val="006D1DC4"/>
    <w:rsid w:val="006D1FD0"/>
    <w:rsid w:val="006D2C0A"/>
    <w:rsid w:val="006D2F02"/>
    <w:rsid w:val="006D315A"/>
    <w:rsid w:val="006D39AE"/>
    <w:rsid w:val="006D3C6C"/>
    <w:rsid w:val="006D3DED"/>
    <w:rsid w:val="006D48AA"/>
    <w:rsid w:val="006D5014"/>
    <w:rsid w:val="006D506B"/>
    <w:rsid w:val="006D5C2A"/>
    <w:rsid w:val="006D6161"/>
    <w:rsid w:val="006D696F"/>
    <w:rsid w:val="006D6A3B"/>
    <w:rsid w:val="006D71B5"/>
    <w:rsid w:val="006D73D8"/>
    <w:rsid w:val="006D78A2"/>
    <w:rsid w:val="006D7A9E"/>
    <w:rsid w:val="006E0361"/>
    <w:rsid w:val="006E0758"/>
    <w:rsid w:val="006E077C"/>
    <w:rsid w:val="006E08A0"/>
    <w:rsid w:val="006E0BC3"/>
    <w:rsid w:val="006E1218"/>
    <w:rsid w:val="006E135A"/>
    <w:rsid w:val="006E23AD"/>
    <w:rsid w:val="006E2657"/>
    <w:rsid w:val="006E27FD"/>
    <w:rsid w:val="006E2837"/>
    <w:rsid w:val="006E2BF1"/>
    <w:rsid w:val="006E2CFC"/>
    <w:rsid w:val="006E2F32"/>
    <w:rsid w:val="006E3E3C"/>
    <w:rsid w:val="006E4918"/>
    <w:rsid w:val="006E49EB"/>
    <w:rsid w:val="006E4B85"/>
    <w:rsid w:val="006E565B"/>
    <w:rsid w:val="006E5C1C"/>
    <w:rsid w:val="006E5E32"/>
    <w:rsid w:val="006E5E51"/>
    <w:rsid w:val="006E602B"/>
    <w:rsid w:val="006E6243"/>
    <w:rsid w:val="006E661F"/>
    <w:rsid w:val="006E6F0F"/>
    <w:rsid w:val="006E730F"/>
    <w:rsid w:val="006E7406"/>
    <w:rsid w:val="006E7828"/>
    <w:rsid w:val="006E7CE4"/>
    <w:rsid w:val="006F0363"/>
    <w:rsid w:val="006F04B2"/>
    <w:rsid w:val="006F0FC4"/>
    <w:rsid w:val="006F1549"/>
    <w:rsid w:val="006F1B61"/>
    <w:rsid w:val="006F206D"/>
    <w:rsid w:val="006F2B84"/>
    <w:rsid w:val="006F30BF"/>
    <w:rsid w:val="006F32DB"/>
    <w:rsid w:val="006F3F9A"/>
    <w:rsid w:val="006F4A2A"/>
    <w:rsid w:val="006F4B34"/>
    <w:rsid w:val="006F4D9F"/>
    <w:rsid w:val="006F4DAE"/>
    <w:rsid w:val="006F4E18"/>
    <w:rsid w:val="006F4F1A"/>
    <w:rsid w:val="006F5155"/>
    <w:rsid w:val="006F53E8"/>
    <w:rsid w:val="006F5506"/>
    <w:rsid w:val="006F5683"/>
    <w:rsid w:val="006F56AC"/>
    <w:rsid w:val="006F580A"/>
    <w:rsid w:val="006F5992"/>
    <w:rsid w:val="006F5E39"/>
    <w:rsid w:val="006F66B2"/>
    <w:rsid w:val="006F6D7C"/>
    <w:rsid w:val="006F704A"/>
    <w:rsid w:val="006F7460"/>
    <w:rsid w:val="0070004D"/>
    <w:rsid w:val="007009D0"/>
    <w:rsid w:val="00700B6F"/>
    <w:rsid w:val="00700E13"/>
    <w:rsid w:val="007014A8"/>
    <w:rsid w:val="007014B7"/>
    <w:rsid w:val="00701505"/>
    <w:rsid w:val="007019C7"/>
    <w:rsid w:val="00701BBE"/>
    <w:rsid w:val="00701C6F"/>
    <w:rsid w:val="007022BE"/>
    <w:rsid w:val="00702A9F"/>
    <w:rsid w:val="00702BE1"/>
    <w:rsid w:val="00702DB8"/>
    <w:rsid w:val="00703195"/>
    <w:rsid w:val="00703541"/>
    <w:rsid w:val="0070372D"/>
    <w:rsid w:val="0070380A"/>
    <w:rsid w:val="007038A4"/>
    <w:rsid w:val="007038B8"/>
    <w:rsid w:val="00703B3F"/>
    <w:rsid w:val="00704570"/>
    <w:rsid w:val="00704983"/>
    <w:rsid w:val="007051DE"/>
    <w:rsid w:val="0070527A"/>
    <w:rsid w:val="007053B9"/>
    <w:rsid w:val="007053D2"/>
    <w:rsid w:val="007055C8"/>
    <w:rsid w:val="00705684"/>
    <w:rsid w:val="00705EBD"/>
    <w:rsid w:val="00706A22"/>
    <w:rsid w:val="00706C30"/>
    <w:rsid w:val="007073FE"/>
    <w:rsid w:val="007076C3"/>
    <w:rsid w:val="007077B5"/>
    <w:rsid w:val="007078FA"/>
    <w:rsid w:val="00710134"/>
    <w:rsid w:val="007102EF"/>
    <w:rsid w:val="007106E0"/>
    <w:rsid w:val="00710AA6"/>
    <w:rsid w:val="0071119A"/>
    <w:rsid w:val="00711D61"/>
    <w:rsid w:val="00712173"/>
    <w:rsid w:val="007123F1"/>
    <w:rsid w:val="0071293B"/>
    <w:rsid w:val="00713638"/>
    <w:rsid w:val="007139BC"/>
    <w:rsid w:val="00713D63"/>
    <w:rsid w:val="00714577"/>
    <w:rsid w:val="00714E7C"/>
    <w:rsid w:val="00715D75"/>
    <w:rsid w:val="00715E51"/>
    <w:rsid w:val="0071646C"/>
    <w:rsid w:val="00716707"/>
    <w:rsid w:val="007167B4"/>
    <w:rsid w:val="007169D7"/>
    <w:rsid w:val="00716F9B"/>
    <w:rsid w:val="007176C3"/>
    <w:rsid w:val="00717753"/>
    <w:rsid w:val="00717886"/>
    <w:rsid w:val="00717A82"/>
    <w:rsid w:val="00717E4A"/>
    <w:rsid w:val="00720596"/>
    <w:rsid w:val="00720725"/>
    <w:rsid w:val="00720B0C"/>
    <w:rsid w:val="00721867"/>
    <w:rsid w:val="00721B5F"/>
    <w:rsid w:val="0072260F"/>
    <w:rsid w:val="00722913"/>
    <w:rsid w:val="00722AB4"/>
    <w:rsid w:val="007239F3"/>
    <w:rsid w:val="00723DA6"/>
    <w:rsid w:val="00724106"/>
    <w:rsid w:val="00724577"/>
    <w:rsid w:val="00724DB3"/>
    <w:rsid w:val="00724F57"/>
    <w:rsid w:val="007254F3"/>
    <w:rsid w:val="00725720"/>
    <w:rsid w:val="00725775"/>
    <w:rsid w:val="00725A30"/>
    <w:rsid w:val="00725B76"/>
    <w:rsid w:val="00725B82"/>
    <w:rsid w:val="00725FD0"/>
    <w:rsid w:val="00726000"/>
    <w:rsid w:val="0072631F"/>
    <w:rsid w:val="00726885"/>
    <w:rsid w:val="0072723D"/>
    <w:rsid w:val="00727D8B"/>
    <w:rsid w:val="00730B4D"/>
    <w:rsid w:val="00730CED"/>
    <w:rsid w:val="00731E6A"/>
    <w:rsid w:val="00732268"/>
    <w:rsid w:val="00733304"/>
    <w:rsid w:val="007339B2"/>
    <w:rsid w:val="00733E14"/>
    <w:rsid w:val="00733FF6"/>
    <w:rsid w:val="007341C6"/>
    <w:rsid w:val="00734393"/>
    <w:rsid w:val="00734636"/>
    <w:rsid w:val="0073477F"/>
    <w:rsid w:val="0073492C"/>
    <w:rsid w:val="00736041"/>
    <w:rsid w:val="00736452"/>
    <w:rsid w:val="007367EB"/>
    <w:rsid w:val="00736F65"/>
    <w:rsid w:val="00736F6C"/>
    <w:rsid w:val="00737E5D"/>
    <w:rsid w:val="00740F42"/>
    <w:rsid w:val="007410CB"/>
    <w:rsid w:val="007412A9"/>
    <w:rsid w:val="007413E4"/>
    <w:rsid w:val="00741486"/>
    <w:rsid w:val="00741653"/>
    <w:rsid w:val="0074189A"/>
    <w:rsid w:val="007418E8"/>
    <w:rsid w:val="00741E61"/>
    <w:rsid w:val="007426C8"/>
    <w:rsid w:val="00742989"/>
    <w:rsid w:val="00742CF2"/>
    <w:rsid w:val="007430DB"/>
    <w:rsid w:val="0074440F"/>
    <w:rsid w:val="007447F5"/>
    <w:rsid w:val="0074490E"/>
    <w:rsid w:val="00744B46"/>
    <w:rsid w:val="00744D1E"/>
    <w:rsid w:val="00744F2E"/>
    <w:rsid w:val="007450BE"/>
    <w:rsid w:val="007454DF"/>
    <w:rsid w:val="0074558D"/>
    <w:rsid w:val="00745844"/>
    <w:rsid w:val="007459AF"/>
    <w:rsid w:val="00745E46"/>
    <w:rsid w:val="0074606F"/>
    <w:rsid w:val="00747354"/>
    <w:rsid w:val="007501BE"/>
    <w:rsid w:val="007508BE"/>
    <w:rsid w:val="00750EC8"/>
    <w:rsid w:val="0075183A"/>
    <w:rsid w:val="00751963"/>
    <w:rsid w:val="00751BB0"/>
    <w:rsid w:val="00751D06"/>
    <w:rsid w:val="00751FD7"/>
    <w:rsid w:val="0075244D"/>
    <w:rsid w:val="00752892"/>
    <w:rsid w:val="007528AC"/>
    <w:rsid w:val="0075312D"/>
    <w:rsid w:val="0075364B"/>
    <w:rsid w:val="00753A13"/>
    <w:rsid w:val="0075408C"/>
    <w:rsid w:val="00754420"/>
    <w:rsid w:val="00754434"/>
    <w:rsid w:val="00754987"/>
    <w:rsid w:val="00754E17"/>
    <w:rsid w:val="0075584B"/>
    <w:rsid w:val="007565E7"/>
    <w:rsid w:val="00756A15"/>
    <w:rsid w:val="00756D2A"/>
    <w:rsid w:val="00757032"/>
    <w:rsid w:val="00757298"/>
    <w:rsid w:val="007601A2"/>
    <w:rsid w:val="00760287"/>
    <w:rsid w:val="0076046D"/>
    <w:rsid w:val="007607CE"/>
    <w:rsid w:val="00761284"/>
    <w:rsid w:val="00761BCC"/>
    <w:rsid w:val="00761BF5"/>
    <w:rsid w:val="00761F80"/>
    <w:rsid w:val="007625C2"/>
    <w:rsid w:val="007626B2"/>
    <w:rsid w:val="00763952"/>
    <w:rsid w:val="00763A01"/>
    <w:rsid w:val="00763FF2"/>
    <w:rsid w:val="007643C3"/>
    <w:rsid w:val="00764AB8"/>
    <w:rsid w:val="00764C11"/>
    <w:rsid w:val="00764FCB"/>
    <w:rsid w:val="007653E5"/>
    <w:rsid w:val="007657A2"/>
    <w:rsid w:val="0076582D"/>
    <w:rsid w:val="00765CE0"/>
    <w:rsid w:val="00765DC7"/>
    <w:rsid w:val="00765F35"/>
    <w:rsid w:val="00766BAC"/>
    <w:rsid w:val="00766CB4"/>
    <w:rsid w:val="0076753E"/>
    <w:rsid w:val="00767C6B"/>
    <w:rsid w:val="0077027E"/>
    <w:rsid w:val="007707A8"/>
    <w:rsid w:val="00770CB5"/>
    <w:rsid w:val="00771100"/>
    <w:rsid w:val="007711D7"/>
    <w:rsid w:val="007711E0"/>
    <w:rsid w:val="0077137A"/>
    <w:rsid w:val="0077226F"/>
    <w:rsid w:val="00772EA7"/>
    <w:rsid w:val="00772F93"/>
    <w:rsid w:val="007737A4"/>
    <w:rsid w:val="00773F0B"/>
    <w:rsid w:val="00774AA8"/>
    <w:rsid w:val="00774DDD"/>
    <w:rsid w:val="00774E27"/>
    <w:rsid w:val="007754AB"/>
    <w:rsid w:val="00775A54"/>
    <w:rsid w:val="00776365"/>
    <w:rsid w:val="00776AED"/>
    <w:rsid w:val="00776AFF"/>
    <w:rsid w:val="00776B9C"/>
    <w:rsid w:val="00776C4E"/>
    <w:rsid w:val="007773EC"/>
    <w:rsid w:val="0077763E"/>
    <w:rsid w:val="00777955"/>
    <w:rsid w:val="00777D19"/>
    <w:rsid w:val="00780301"/>
    <w:rsid w:val="0078040D"/>
    <w:rsid w:val="007805DA"/>
    <w:rsid w:val="00780779"/>
    <w:rsid w:val="00780E62"/>
    <w:rsid w:val="00781DFF"/>
    <w:rsid w:val="0078249A"/>
    <w:rsid w:val="007824DD"/>
    <w:rsid w:val="007826CB"/>
    <w:rsid w:val="00782871"/>
    <w:rsid w:val="007829AD"/>
    <w:rsid w:val="007836C4"/>
    <w:rsid w:val="007836CE"/>
    <w:rsid w:val="0078447B"/>
    <w:rsid w:val="0078450E"/>
    <w:rsid w:val="00784B23"/>
    <w:rsid w:val="00784F2F"/>
    <w:rsid w:val="007851E4"/>
    <w:rsid w:val="007852C1"/>
    <w:rsid w:val="0078544D"/>
    <w:rsid w:val="0078584D"/>
    <w:rsid w:val="007859BC"/>
    <w:rsid w:val="00785DC7"/>
    <w:rsid w:val="00785E9A"/>
    <w:rsid w:val="00785EFA"/>
    <w:rsid w:val="007860DD"/>
    <w:rsid w:val="0078614E"/>
    <w:rsid w:val="0078637D"/>
    <w:rsid w:val="00786392"/>
    <w:rsid w:val="00787819"/>
    <w:rsid w:val="00787C6A"/>
    <w:rsid w:val="00787D08"/>
    <w:rsid w:val="00787E90"/>
    <w:rsid w:val="00790349"/>
    <w:rsid w:val="00790EA7"/>
    <w:rsid w:val="007919D0"/>
    <w:rsid w:val="00791D94"/>
    <w:rsid w:val="00792018"/>
    <w:rsid w:val="007922F6"/>
    <w:rsid w:val="0079260B"/>
    <w:rsid w:val="007928C1"/>
    <w:rsid w:val="00792A9C"/>
    <w:rsid w:val="007930A6"/>
    <w:rsid w:val="007931DA"/>
    <w:rsid w:val="007936B5"/>
    <w:rsid w:val="00793A0C"/>
    <w:rsid w:val="00793CE5"/>
    <w:rsid w:val="0079496B"/>
    <w:rsid w:val="00794F41"/>
    <w:rsid w:val="00795022"/>
    <w:rsid w:val="0079527A"/>
    <w:rsid w:val="00795938"/>
    <w:rsid w:val="00795967"/>
    <w:rsid w:val="00796A45"/>
    <w:rsid w:val="007972B7"/>
    <w:rsid w:val="007972E0"/>
    <w:rsid w:val="007976D4"/>
    <w:rsid w:val="00797F63"/>
    <w:rsid w:val="007A03BA"/>
    <w:rsid w:val="007A0B52"/>
    <w:rsid w:val="007A0D8F"/>
    <w:rsid w:val="007A0FCE"/>
    <w:rsid w:val="007A12C4"/>
    <w:rsid w:val="007A1391"/>
    <w:rsid w:val="007A1400"/>
    <w:rsid w:val="007A1561"/>
    <w:rsid w:val="007A1669"/>
    <w:rsid w:val="007A1984"/>
    <w:rsid w:val="007A1D93"/>
    <w:rsid w:val="007A1DA3"/>
    <w:rsid w:val="007A1ECD"/>
    <w:rsid w:val="007A2630"/>
    <w:rsid w:val="007A315A"/>
    <w:rsid w:val="007A3476"/>
    <w:rsid w:val="007A3926"/>
    <w:rsid w:val="007A3BA2"/>
    <w:rsid w:val="007A497B"/>
    <w:rsid w:val="007A586F"/>
    <w:rsid w:val="007A58A3"/>
    <w:rsid w:val="007A5AF2"/>
    <w:rsid w:val="007A6262"/>
    <w:rsid w:val="007A66FD"/>
    <w:rsid w:val="007A6A2D"/>
    <w:rsid w:val="007A6EDE"/>
    <w:rsid w:val="007A73B0"/>
    <w:rsid w:val="007A74B0"/>
    <w:rsid w:val="007A795F"/>
    <w:rsid w:val="007A7980"/>
    <w:rsid w:val="007A7AFF"/>
    <w:rsid w:val="007B00CF"/>
    <w:rsid w:val="007B0503"/>
    <w:rsid w:val="007B0828"/>
    <w:rsid w:val="007B10FB"/>
    <w:rsid w:val="007B1169"/>
    <w:rsid w:val="007B1771"/>
    <w:rsid w:val="007B1ADF"/>
    <w:rsid w:val="007B1C13"/>
    <w:rsid w:val="007B1C3D"/>
    <w:rsid w:val="007B200F"/>
    <w:rsid w:val="007B20A7"/>
    <w:rsid w:val="007B2290"/>
    <w:rsid w:val="007B2681"/>
    <w:rsid w:val="007B27FC"/>
    <w:rsid w:val="007B2BF0"/>
    <w:rsid w:val="007B2FDC"/>
    <w:rsid w:val="007B3289"/>
    <w:rsid w:val="007B398B"/>
    <w:rsid w:val="007B3C99"/>
    <w:rsid w:val="007B4584"/>
    <w:rsid w:val="007B5E89"/>
    <w:rsid w:val="007B67F1"/>
    <w:rsid w:val="007B689F"/>
    <w:rsid w:val="007B68CD"/>
    <w:rsid w:val="007B69E5"/>
    <w:rsid w:val="007B6D5B"/>
    <w:rsid w:val="007B702B"/>
    <w:rsid w:val="007B7AB8"/>
    <w:rsid w:val="007B7E0A"/>
    <w:rsid w:val="007B7EF5"/>
    <w:rsid w:val="007C0215"/>
    <w:rsid w:val="007C031C"/>
    <w:rsid w:val="007C0542"/>
    <w:rsid w:val="007C0DFE"/>
    <w:rsid w:val="007C10AD"/>
    <w:rsid w:val="007C11E7"/>
    <w:rsid w:val="007C11EE"/>
    <w:rsid w:val="007C18C3"/>
    <w:rsid w:val="007C1C7B"/>
    <w:rsid w:val="007C22CB"/>
    <w:rsid w:val="007C2A17"/>
    <w:rsid w:val="007C2B96"/>
    <w:rsid w:val="007C3AFA"/>
    <w:rsid w:val="007C3D66"/>
    <w:rsid w:val="007C44FC"/>
    <w:rsid w:val="007C4766"/>
    <w:rsid w:val="007C4D1D"/>
    <w:rsid w:val="007C570C"/>
    <w:rsid w:val="007C5B30"/>
    <w:rsid w:val="007C6062"/>
    <w:rsid w:val="007C610A"/>
    <w:rsid w:val="007C63C1"/>
    <w:rsid w:val="007C6C66"/>
    <w:rsid w:val="007C7974"/>
    <w:rsid w:val="007C7C42"/>
    <w:rsid w:val="007C7E0A"/>
    <w:rsid w:val="007D07BA"/>
    <w:rsid w:val="007D07CF"/>
    <w:rsid w:val="007D07F0"/>
    <w:rsid w:val="007D1479"/>
    <w:rsid w:val="007D1920"/>
    <w:rsid w:val="007D27AE"/>
    <w:rsid w:val="007D320C"/>
    <w:rsid w:val="007D37EC"/>
    <w:rsid w:val="007D3C2B"/>
    <w:rsid w:val="007D40B6"/>
    <w:rsid w:val="007D4155"/>
    <w:rsid w:val="007D4AC9"/>
    <w:rsid w:val="007D4AD6"/>
    <w:rsid w:val="007D59BB"/>
    <w:rsid w:val="007D61C5"/>
    <w:rsid w:val="007D641E"/>
    <w:rsid w:val="007D6605"/>
    <w:rsid w:val="007D691B"/>
    <w:rsid w:val="007D6984"/>
    <w:rsid w:val="007D6AE9"/>
    <w:rsid w:val="007D738B"/>
    <w:rsid w:val="007D73AB"/>
    <w:rsid w:val="007E0427"/>
    <w:rsid w:val="007E0D52"/>
    <w:rsid w:val="007E124E"/>
    <w:rsid w:val="007E1A0C"/>
    <w:rsid w:val="007E1C06"/>
    <w:rsid w:val="007E1CDB"/>
    <w:rsid w:val="007E1D77"/>
    <w:rsid w:val="007E1E96"/>
    <w:rsid w:val="007E2A74"/>
    <w:rsid w:val="007E2A97"/>
    <w:rsid w:val="007E2B4B"/>
    <w:rsid w:val="007E314F"/>
    <w:rsid w:val="007E4518"/>
    <w:rsid w:val="007E4880"/>
    <w:rsid w:val="007E4EC1"/>
    <w:rsid w:val="007E5312"/>
    <w:rsid w:val="007E579B"/>
    <w:rsid w:val="007E5D6C"/>
    <w:rsid w:val="007E63AD"/>
    <w:rsid w:val="007E663B"/>
    <w:rsid w:val="007E67D0"/>
    <w:rsid w:val="007E6BE7"/>
    <w:rsid w:val="007E6F26"/>
    <w:rsid w:val="007E74BC"/>
    <w:rsid w:val="007E7559"/>
    <w:rsid w:val="007E77B9"/>
    <w:rsid w:val="007E7807"/>
    <w:rsid w:val="007E7842"/>
    <w:rsid w:val="007E7DD0"/>
    <w:rsid w:val="007F018F"/>
    <w:rsid w:val="007F0343"/>
    <w:rsid w:val="007F12A3"/>
    <w:rsid w:val="007F17BE"/>
    <w:rsid w:val="007F1C06"/>
    <w:rsid w:val="007F1F72"/>
    <w:rsid w:val="007F2FE3"/>
    <w:rsid w:val="007F30A1"/>
    <w:rsid w:val="007F33D8"/>
    <w:rsid w:val="007F3892"/>
    <w:rsid w:val="007F40E2"/>
    <w:rsid w:val="007F43C2"/>
    <w:rsid w:val="007F476A"/>
    <w:rsid w:val="007F47F5"/>
    <w:rsid w:val="007F50EC"/>
    <w:rsid w:val="007F562F"/>
    <w:rsid w:val="007F5640"/>
    <w:rsid w:val="007F56A0"/>
    <w:rsid w:val="007F622B"/>
    <w:rsid w:val="007F6239"/>
    <w:rsid w:val="007F633C"/>
    <w:rsid w:val="007F737E"/>
    <w:rsid w:val="007F7AAF"/>
    <w:rsid w:val="007F7EA4"/>
    <w:rsid w:val="007F7F1D"/>
    <w:rsid w:val="00800125"/>
    <w:rsid w:val="00800971"/>
    <w:rsid w:val="008009ED"/>
    <w:rsid w:val="00801125"/>
    <w:rsid w:val="0080113B"/>
    <w:rsid w:val="00801927"/>
    <w:rsid w:val="0080231E"/>
    <w:rsid w:val="00802524"/>
    <w:rsid w:val="00802D01"/>
    <w:rsid w:val="008032FC"/>
    <w:rsid w:val="008035AC"/>
    <w:rsid w:val="00803633"/>
    <w:rsid w:val="0080391A"/>
    <w:rsid w:val="00803A47"/>
    <w:rsid w:val="00803BAF"/>
    <w:rsid w:val="008047C5"/>
    <w:rsid w:val="008049F8"/>
    <w:rsid w:val="00804AAC"/>
    <w:rsid w:val="00804D60"/>
    <w:rsid w:val="008056E2"/>
    <w:rsid w:val="00805892"/>
    <w:rsid w:val="0080624F"/>
    <w:rsid w:val="00806F81"/>
    <w:rsid w:val="00807165"/>
    <w:rsid w:val="0080788F"/>
    <w:rsid w:val="00807A7B"/>
    <w:rsid w:val="00807AE1"/>
    <w:rsid w:val="00807B5A"/>
    <w:rsid w:val="00810682"/>
    <w:rsid w:val="00811887"/>
    <w:rsid w:val="008124A9"/>
    <w:rsid w:val="00812996"/>
    <w:rsid w:val="00812A98"/>
    <w:rsid w:val="0081334A"/>
    <w:rsid w:val="00813540"/>
    <w:rsid w:val="00813BAF"/>
    <w:rsid w:val="0081424C"/>
    <w:rsid w:val="008144AC"/>
    <w:rsid w:val="0081474F"/>
    <w:rsid w:val="00814CF1"/>
    <w:rsid w:val="00815005"/>
    <w:rsid w:val="0081533E"/>
    <w:rsid w:val="008153D3"/>
    <w:rsid w:val="0081545B"/>
    <w:rsid w:val="00815886"/>
    <w:rsid w:val="00815BE1"/>
    <w:rsid w:val="00816839"/>
    <w:rsid w:val="00816C87"/>
    <w:rsid w:val="008170B9"/>
    <w:rsid w:val="008173D6"/>
    <w:rsid w:val="00817D70"/>
    <w:rsid w:val="008201E1"/>
    <w:rsid w:val="00820311"/>
    <w:rsid w:val="00820553"/>
    <w:rsid w:val="00820F58"/>
    <w:rsid w:val="00821005"/>
    <w:rsid w:val="00821307"/>
    <w:rsid w:val="0082143C"/>
    <w:rsid w:val="00821C72"/>
    <w:rsid w:val="0082226E"/>
    <w:rsid w:val="008226B2"/>
    <w:rsid w:val="0082379E"/>
    <w:rsid w:val="008237A1"/>
    <w:rsid w:val="00823847"/>
    <w:rsid w:val="00823AED"/>
    <w:rsid w:val="00823B74"/>
    <w:rsid w:val="00824D50"/>
    <w:rsid w:val="0082552C"/>
    <w:rsid w:val="008258AC"/>
    <w:rsid w:val="008259F8"/>
    <w:rsid w:val="00825FF6"/>
    <w:rsid w:val="008261E4"/>
    <w:rsid w:val="008262A0"/>
    <w:rsid w:val="008267D3"/>
    <w:rsid w:val="00826AC8"/>
    <w:rsid w:val="0082726B"/>
    <w:rsid w:val="00830014"/>
    <w:rsid w:val="0083013B"/>
    <w:rsid w:val="00830236"/>
    <w:rsid w:val="00830247"/>
    <w:rsid w:val="008309D1"/>
    <w:rsid w:val="00830BCD"/>
    <w:rsid w:val="0083121F"/>
    <w:rsid w:val="008314C8"/>
    <w:rsid w:val="0083159F"/>
    <w:rsid w:val="008317E0"/>
    <w:rsid w:val="00831B6E"/>
    <w:rsid w:val="00831E85"/>
    <w:rsid w:val="00832149"/>
    <w:rsid w:val="00832356"/>
    <w:rsid w:val="008326F5"/>
    <w:rsid w:val="00832D45"/>
    <w:rsid w:val="00833CE6"/>
    <w:rsid w:val="00834432"/>
    <w:rsid w:val="008350B1"/>
    <w:rsid w:val="00835971"/>
    <w:rsid w:val="00835985"/>
    <w:rsid w:val="00836375"/>
    <w:rsid w:val="00836522"/>
    <w:rsid w:val="008369EC"/>
    <w:rsid w:val="00836F7F"/>
    <w:rsid w:val="00837931"/>
    <w:rsid w:val="00837B12"/>
    <w:rsid w:val="008406DD"/>
    <w:rsid w:val="00840C99"/>
    <w:rsid w:val="008415E3"/>
    <w:rsid w:val="00841F07"/>
    <w:rsid w:val="00841FF4"/>
    <w:rsid w:val="008426EE"/>
    <w:rsid w:val="008427EF"/>
    <w:rsid w:val="00842E60"/>
    <w:rsid w:val="008430FA"/>
    <w:rsid w:val="00843A0E"/>
    <w:rsid w:val="00843DB6"/>
    <w:rsid w:val="00843E53"/>
    <w:rsid w:val="008443CC"/>
    <w:rsid w:val="00844443"/>
    <w:rsid w:val="00844665"/>
    <w:rsid w:val="00844CF4"/>
    <w:rsid w:val="00844F1B"/>
    <w:rsid w:val="00845688"/>
    <w:rsid w:val="008459EE"/>
    <w:rsid w:val="00845EBD"/>
    <w:rsid w:val="008463E6"/>
    <w:rsid w:val="00846506"/>
    <w:rsid w:val="00846675"/>
    <w:rsid w:val="00846F69"/>
    <w:rsid w:val="00847836"/>
    <w:rsid w:val="008479CC"/>
    <w:rsid w:val="008500C1"/>
    <w:rsid w:val="00850CC7"/>
    <w:rsid w:val="00851632"/>
    <w:rsid w:val="008516FE"/>
    <w:rsid w:val="00852791"/>
    <w:rsid w:val="00852BEC"/>
    <w:rsid w:val="008533C5"/>
    <w:rsid w:val="008539EC"/>
    <w:rsid w:val="00853A19"/>
    <w:rsid w:val="00853AD8"/>
    <w:rsid w:val="008545EE"/>
    <w:rsid w:val="008547C2"/>
    <w:rsid w:val="00854D5D"/>
    <w:rsid w:val="008552EA"/>
    <w:rsid w:val="00855446"/>
    <w:rsid w:val="008561C2"/>
    <w:rsid w:val="0085643B"/>
    <w:rsid w:val="0085663D"/>
    <w:rsid w:val="008569F2"/>
    <w:rsid w:val="00856DC5"/>
    <w:rsid w:val="008571D5"/>
    <w:rsid w:val="008576B0"/>
    <w:rsid w:val="0086017A"/>
    <w:rsid w:val="0086023B"/>
    <w:rsid w:val="008606D9"/>
    <w:rsid w:val="00860C50"/>
    <w:rsid w:val="00860CB6"/>
    <w:rsid w:val="00860D62"/>
    <w:rsid w:val="008618F9"/>
    <w:rsid w:val="008620A9"/>
    <w:rsid w:val="0086236B"/>
    <w:rsid w:val="008624BF"/>
    <w:rsid w:val="00862A8A"/>
    <w:rsid w:val="00862B0F"/>
    <w:rsid w:val="00862DF5"/>
    <w:rsid w:val="00863365"/>
    <w:rsid w:val="00863D03"/>
    <w:rsid w:val="00863E54"/>
    <w:rsid w:val="00864E53"/>
    <w:rsid w:val="00864FDC"/>
    <w:rsid w:val="00864FEB"/>
    <w:rsid w:val="00865778"/>
    <w:rsid w:val="008659BC"/>
    <w:rsid w:val="00865AD7"/>
    <w:rsid w:val="00865D54"/>
    <w:rsid w:val="00865E7B"/>
    <w:rsid w:val="008667ED"/>
    <w:rsid w:val="00866CBD"/>
    <w:rsid w:val="00866F6C"/>
    <w:rsid w:val="0086778C"/>
    <w:rsid w:val="00867C07"/>
    <w:rsid w:val="00870906"/>
    <w:rsid w:val="00870EF9"/>
    <w:rsid w:val="008710E6"/>
    <w:rsid w:val="008713EA"/>
    <w:rsid w:val="00871646"/>
    <w:rsid w:val="008719F2"/>
    <w:rsid w:val="00872A9C"/>
    <w:rsid w:val="00873353"/>
    <w:rsid w:val="0087416F"/>
    <w:rsid w:val="008741B1"/>
    <w:rsid w:val="008742E7"/>
    <w:rsid w:val="00874430"/>
    <w:rsid w:val="00874ABE"/>
    <w:rsid w:val="00874AF7"/>
    <w:rsid w:val="00874BA4"/>
    <w:rsid w:val="00874CB4"/>
    <w:rsid w:val="008751DE"/>
    <w:rsid w:val="008755FF"/>
    <w:rsid w:val="008756D6"/>
    <w:rsid w:val="00875B9B"/>
    <w:rsid w:val="00875EFA"/>
    <w:rsid w:val="00875FB2"/>
    <w:rsid w:val="008766CA"/>
    <w:rsid w:val="0087678D"/>
    <w:rsid w:val="008771F8"/>
    <w:rsid w:val="00880207"/>
    <w:rsid w:val="00880B1A"/>
    <w:rsid w:val="00880C46"/>
    <w:rsid w:val="00880E46"/>
    <w:rsid w:val="00881802"/>
    <w:rsid w:val="00881B4D"/>
    <w:rsid w:val="008822F9"/>
    <w:rsid w:val="008832E2"/>
    <w:rsid w:val="00883346"/>
    <w:rsid w:val="008833FD"/>
    <w:rsid w:val="008843EA"/>
    <w:rsid w:val="008845AE"/>
    <w:rsid w:val="00884BC6"/>
    <w:rsid w:val="0088508C"/>
    <w:rsid w:val="00885670"/>
    <w:rsid w:val="00885AFE"/>
    <w:rsid w:val="00885B42"/>
    <w:rsid w:val="00885C06"/>
    <w:rsid w:val="00885C8B"/>
    <w:rsid w:val="00886191"/>
    <w:rsid w:val="00886760"/>
    <w:rsid w:val="00886C03"/>
    <w:rsid w:val="00887AB0"/>
    <w:rsid w:val="00887CF3"/>
    <w:rsid w:val="00887DFD"/>
    <w:rsid w:val="008902C8"/>
    <w:rsid w:val="0089033F"/>
    <w:rsid w:val="00890514"/>
    <w:rsid w:val="00890ABC"/>
    <w:rsid w:val="00890ECB"/>
    <w:rsid w:val="0089104D"/>
    <w:rsid w:val="00891509"/>
    <w:rsid w:val="00891808"/>
    <w:rsid w:val="00891ACC"/>
    <w:rsid w:val="00891DFD"/>
    <w:rsid w:val="00891E8B"/>
    <w:rsid w:val="00892DE0"/>
    <w:rsid w:val="008930F4"/>
    <w:rsid w:val="008937EB"/>
    <w:rsid w:val="00893BA4"/>
    <w:rsid w:val="00894683"/>
    <w:rsid w:val="008947D4"/>
    <w:rsid w:val="00894937"/>
    <w:rsid w:val="00895218"/>
    <w:rsid w:val="00895713"/>
    <w:rsid w:val="00895821"/>
    <w:rsid w:val="008958BA"/>
    <w:rsid w:val="00896465"/>
    <w:rsid w:val="008966F5"/>
    <w:rsid w:val="00896D7F"/>
    <w:rsid w:val="00896E0E"/>
    <w:rsid w:val="0089743E"/>
    <w:rsid w:val="00897B63"/>
    <w:rsid w:val="00897BC4"/>
    <w:rsid w:val="008A0A0A"/>
    <w:rsid w:val="008A1068"/>
    <w:rsid w:val="008A1A68"/>
    <w:rsid w:val="008A1D10"/>
    <w:rsid w:val="008A2BC7"/>
    <w:rsid w:val="008A2D64"/>
    <w:rsid w:val="008A2DF9"/>
    <w:rsid w:val="008A31A2"/>
    <w:rsid w:val="008A3316"/>
    <w:rsid w:val="008A378E"/>
    <w:rsid w:val="008A3F84"/>
    <w:rsid w:val="008A4B85"/>
    <w:rsid w:val="008A4FF7"/>
    <w:rsid w:val="008A522F"/>
    <w:rsid w:val="008A5BCD"/>
    <w:rsid w:val="008A6134"/>
    <w:rsid w:val="008A6169"/>
    <w:rsid w:val="008A6227"/>
    <w:rsid w:val="008A6612"/>
    <w:rsid w:val="008A681A"/>
    <w:rsid w:val="008A7036"/>
    <w:rsid w:val="008A766F"/>
    <w:rsid w:val="008A7BCB"/>
    <w:rsid w:val="008B01AB"/>
    <w:rsid w:val="008B02C5"/>
    <w:rsid w:val="008B0607"/>
    <w:rsid w:val="008B0988"/>
    <w:rsid w:val="008B0BB4"/>
    <w:rsid w:val="008B0F80"/>
    <w:rsid w:val="008B10F1"/>
    <w:rsid w:val="008B1594"/>
    <w:rsid w:val="008B175B"/>
    <w:rsid w:val="008B1A93"/>
    <w:rsid w:val="008B1FFD"/>
    <w:rsid w:val="008B24BC"/>
    <w:rsid w:val="008B2687"/>
    <w:rsid w:val="008B26F3"/>
    <w:rsid w:val="008B379C"/>
    <w:rsid w:val="008B3A33"/>
    <w:rsid w:val="008B4AD2"/>
    <w:rsid w:val="008B4EC3"/>
    <w:rsid w:val="008B585E"/>
    <w:rsid w:val="008B5CE1"/>
    <w:rsid w:val="008B5D92"/>
    <w:rsid w:val="008B62E7"/>
    <w:rsid w:val="008B6E96"/>
    <w:rsid w:val="008B70DE"/>
    <w:rsid w:val="008B727A"/>
    <w:rsid w:val="008B7F84"/>
    <w:rsid w:val="008C020F"/>
    <w:rsid w:val="008C0B24"/>
    <w:rsid w:val="008C0C17"/>
    <w:rsid w:val="008C1334"/>
    <w:rsid w:val="008C1410"/>
    <w:rsid w:val="008C34BD"/>
    <w:rsid w:val="008C3B74"/>
    <w:rsid w:val="008C3DC0"/>
    <w:rsid w:val="008C4561"/>
    <w:rsid w:val="008C488A"/>
    <w:rsid w:val="008C4BEF"/>
    <w:rsid w:val="008C5A24"/>
    <w:rsid w:val="008C5BF3"/>
    <w:rsid w:val="008C5D2A"/>
    <w:rsid w:val="008C5E7A"/>
    <w:rsid w:val="008C6999"/>
    <w:rsid w:val="008C7EAF"/>
    <w:rsid w:val="008D00BB"/>
    <w:rsid w:val="008D0232"/>
    <w:rsid w:val="008D0BB6"/>
    <w:rsid w:val="008D10DE"/>
    <w:rsid w:val="008D1163"/>
    <w:rsid w:val="008D11D8"/>
    <w:rsid w:val="008D14E9"/>
    <w:rsid w:val="008D160A"/>
    <w:rsid w:val="008D1883"/>
    <w:rsid w:val="008D18B8"/>
    <w:rsid w:val="008D1C4A"/>
    <w:rsid w:val="008D1F95"/>
    <w:rsid w:val="008D2443"/>
    <w:rsid w:val="008D320A"/>
    <w:rsid w:val="008D354B"/>
    <w:rsid w:val="008D3B1A"/>
    <w:rsid w:val="008D3E0F"/>
    <w:rsid w:val="008D41E7"/>
    <w:rsid w:val="008D4A1B"/>
    <w:rsid w:val="008D4C9D"/>
    <w:rsid w:val="008D5056"/>
    <w:rsid w:val="008D5776"/>
    <w:rsid w:val="008D5DA1"/>
    <w:rsid w:val="008D5ECB"/>
    <w:rsid w:val="008D63E6"/>
    <w:rsid w:val="008D63E8"/>
    <w:rsid w:val="008D7063"/>
    <w:rsid w:val="008D7097"/>
    <w:rsid w:val="008D7E1E"/>
    <w:rsid w:val="008D7FCB"/>
    <w:rsid w:val="008E0BBD"/>
    <w:rsid w:val="008E1048"/>
    <w:rsid w:val="008E1615"/>
    <w:rsid w:val="008E179B"/>
    <w:rsid w:val="008E1E2D"/>
    <w:rsid w:val="008E250B"/>
    <w:rsid w:val="008E2D16"/>
    <w:rsid w:val="008E329D"/>
    <w:rsid w:val="008E3890"/>
    <w:rsid w:val="008E3C1A"/>
    <w:rsid w:val="008E43F9"/>
    <w:rsid w:val="008E465C"/>
    <w:rsid w:val="008E49DE"/>
    <w:rsid w:val="008E4D77"/>
    <w:rsid w:val="008E52D1"/>
    <w:rsid w:val="008E5939"/>
    <w:rsid w:val="008E5993"/>
    <w:rsid w:val="008E5B10"/>
    <w:rsid w:val="008E6766"/>
    <w:rsid w:val="008E67AC"/>
    <w:rsid w:val="008E6874"/>
    <w:rsid w:val="008E69B4"/>
    <w:rsid w:val="008E6E0F"/>
    <w:rsid w:val="008E7007"/>
    <w:rsid w:val="008E755F"/>
    <w:rsid w:val="008E78FA"/>
    <w:rsid w:val="008E7AB1"/>
    <w:rsid w:val="008E7AC7"/>
    <w:rsid w:val="008E7AE2"/>
    <w:rsid w:val="008E7B3D"/>
    <w:rsid w:val="008E7B8B"/>
    <w:rsid w:val="008E7F02"/>
    <w:rsid w:val="008F07A2"/>
    <w:rsid w:val="008F0B59"/>
    <w:rsid w:val="008F0ED8"/>
    <w:rsid w:val="008F1562"/>
    <w:rsid w:val="008F1E5F"/>
    <w:rsid w:val="008F257F"/>
    <w:rsid w:val="008F2695"/>
    <w:rsid w:val="008F26A3"/>
    <w:rsid w:val="008F2CCA"/>
    <w:rsid w:val="008F2DF9"/>
    <w:rsid w:val="008F2ED3"/>
    <w:rsid w:val="008F2F13"/>
    <w:rsid w:val="008F35F7"/>
    <w:rsid w:val="008F3F10"/>
    <w:rsid w:val="008F3F48"/>
    <w:rsid w:val="008F4117"/>
    <w:rsid w:val="008F42B3"/>
    <w:rsid w:val="008F4570"/>
    <w:rsid w:val="008F4B59"/>
    <w:rsid w:val="008F4D62"/>
    <w:rsid w:val="008F5904"/>
    <w:rsid w:val="008F5945"/>
    <w:rsid w:val="008F5F51"/>
    <w:rsid w:val="008F65BC"/>
    <w:rsid w:val="008F6D1C"/>
    <w:rsid w:val="008F6FD1"/>
    <w:rsid w:val="008F7463"/>
    <w:rsid w:val="008F74DD"/>
    <w:rsid w:val="008F7597"/>
    <w:rsid w:val="008F76DD"/>
    <w:rsid w:val="008F7D4D"/>
    <w:rsid w:val="009009EF"/>
    <w:rsid w:val="00900D48"/>
    <w:rsid w:val="00900F8E"/>
    <w:rsid w:val="00901560"/>
    <w:rsid w:val="009015F4"/>
    <w:rsid w:val="009017B9"/>
    <w:rsid w:val="00901E88"/>
    <w:rsid w:val="009025FD"/>
    <w:rsid w:val="009026AB"/>
    <w:rsid w:val="00902801"/>
    <w:rsid w:val="00902878"/>
    <w:rsid w:val="00902E2B"/>
    <w:rsid w:val="00903001"/>
    <w:rsid w:val="00903564"/>
    <w:rsid w:val="00904BB4"/>
    <w:rsid w:val="009055EF"/>
    <w:rsid w:val="009058AE"/>
    <w:rsid w:val="00905937"/>
    <w:rsid w:val="00905B6C"/>
    <w:rsid w:val="009065C3"/>
    <w:rsid w:val="00907678"/>
    <w:rsid w:val="00907899"/>
    <w:rsid w:val="009078BA"/>
    <w:rsid w:val="009079E5"/>
    <w:rsid w:val="00907BF6"/>
    <w:rsid w:val="00907DD2"/>
    <w:rsid w:val="00910F47"/>
    <w:rsid w:val="009111DD"/>
    <w:rsid w:val="00911699"/>
    <w:rsid w:val="009116CF"/>
    <w:rsid w:val="0091179C"/>
    <w:rsid w:val="00911EC9"/>
    <w:rsid w:val="00912805"/>
    <w:rsid w:val="00912808"/>
    <w:rsid w:val="009128A3"/>
    <w:rsid w:val="00912EC6"/>
    <w:rsid w:val="00913470"/>
    <w:rsid w:val="00913597"/>
    <w:rsid w:val="00913C75"/>
    <w:rsid w:val="009144FD"/>
    <w:rsid w:val="009151E0"/>
    <w:rsid w:val="0091533C"/>
    <w:rsid w:val="00915626"/>
    <w:rsid w:val="00915907"/>
    <w:rsid w:val="009159B1"/>
    <w:rsid w:val="00915AE8"/>
    <w:rsid w:val="00915C71"/>
    <w:rsid w:val="00916085"/>
    <w:rsid w:val="00916109"/>
    <w:rsid w:val="0091626D"/>
    <w:rsid w:val="00916A21"/>
    <w:rsid w:val="00916B48"/>
    <w:rsid w:val="00917393"/>
    <w:rsid w:val="00917566"/>
    <w:rsid w:val="00917866"/>
    <w:rsid w:val="00917900"/>
    <w:rsid w:val="0092066F"/>
    <w:rsid w:val="0092076A"/>
    <w:rsid w:val="00920D15"/>
    <w:rsid w:val="00920EE1"/>
    <w:rsid w:val="00920FF3"/>
    <w:rsid w:val="00921253"/>
    <w:rsid w:val="009214CE"/>
    <w:rsid w:val="00922A28"/>
    <w:rsid w:val="00922E11"/>
    <w:rsid w:val="00922E23"/>
    <w:rsid w:val="0092325D"/>
    <w:rsid w:val="009233E3"/>
    <w:rsid w:val="00923C5B"/>
    <w:rsid w:val="00924365"/>
    <w:rsid w:val="00924CC4"/>
    <w:rsid w:val="009253A0"/>
    <w:rsid w:val="009253AA"/>
    <w:rsid w:val="009254EB"/>
    <w:rsid w:val="009256B4"/>
    <w:rsid w:val="00925AFE"/>
    <w:rsid w:val="00925C76"/>
    <w:rsid w:val="00926BA9"/>
    <w:rsid w:val="00926C56"/>
    <w:rsid w:val="00927236"/>
    <w:rsid w:val="009275B7"/>
    <w:rsid w:val="00927690"/>
    <w:rsid w:val="00927EF8"/>
    <w:rsid w:val="00930EDB"/>
    <w:rsid w:val="0093186C"/>
    <w:rsid w:val="00931938"/>
    <w:rsid w:val="009323A0"/>
    <w:rsid w:val="009324DF"/>
    <w:rsid w:val="009326ED"/>
    <w:rsid w:val="00932A0E"/>
    <w:rsid w:val="00933C4C"/>
    <w:rsid w:val="00933D51"/>
    <w:rsid w:val="009348E2"/>
    <w:rsid w:val="00934FD4"/>
    <w:rsid w:val="0093597A"/>
    <w:rsid w:val="00935D1B"/>
    <w:rsid w:val="00935D52"/>
    <w:rsid w:val="0093651C"/>
    <w:rsid w:val="00936619"/>
    <w:rsid w:val="009369D4"/>
    <w:rsid w:val="00936CEA"/>
    <w:rsid w:val="00936F90"/>
    <w:rsid w:val="0093700E"/>
    <w:rsid w:val="00937566"/>
    <w:rsid w:val="009376DF"/>
    <w:rsid w:val="00937C88"/>
    <w:rsid w:val="00937DBF"/>
    <w:rsid w:val="00940433"/>
    <w:rsid w:val="00940677"/>
    <w:rsid w:val="00941628"/>
    <w:rsid w:val="00941F2F"/>
    <w:rsid w:val="00942265"/>
    <w:rsid w:val="009424D8"/>
    <w:rsid w:val="009424EB"/>
    <w:rsid w:val="009430FE"/>
    <w:rsid w:val="009438FA"/>
    <w:rsid w:val="00944477"/>
    <w:rsid w:val="009444BA"/>
    <w:rsid w:val="00944A9F"/>
    <w:rsid w:val="00944E1C"/>
    <w:rsid w:val="00945482"/>
    <w:rsid w:val="00945A7E"/>
    <w:rsid w:val="0094659A"/>
    <w:rsid w:val="00946BB0"/>
    <w:rsid w:val="00946CC7"/>
    <w:rsid w:val="009479CA"/>
    <w:rsid w:val="00947AB0"/>
    <w:rsid w:val="00947D96"/>
    <w:rsid w:val="00947DEC"/>
    <w:rsid w:val="009502D6"/>
    <w:rsid w:val="009502E0"/>
    <w:rsid w:val="00950585"/>
    <w:rsid w:val="00950B4A"/>
    <w:rsid w:val="00951095"/>
    <w:rsid w:val="00951236"/>
    <w:rsid w:val="009513AD"/>
    <w:rsid w:val="00951F7D"/>
    <w:rsid w:val="0095265E"/>
    <w:rsid w:val="009527ED"/>
    <w:rsid w:val="00952941"/>
    <w:rsid w:val="00952A7A"/>
    <w:rsid w:val="00952D51"/>
    <w:rsid w:val="009531C2"/>
    <w:rsid w:val="009535CA"/>
    <w:rsid w:val="00953D13"/>
    <w:rsid w:val="009546CB"/>
    <w:rsid w:val="009553B2"/>
    <w:rsid w:val="00955631"/>
    <w:rsid w:val="00956243"/>
    <w:rsid w:val="009562B6"/>
    <w:rsid w:val="0095646A"/>
    <w:rsid w:val="00956E60"/>
    <w:rsid w:val="00957FD2"/>
    <w:rsid w:val="0096084B"/>
    <w:rsid w:val="009609E0"/>
    <w:rsid w:val="00960A88"/>
    <w:rsid w:val="00960D53"/>
    <w:rsid w:val="009611CD"/>
    <w:rsid w:val="00961481"/>
    <w:rsid w:val="009616C4"/>
    <w:rsid w:val="00961717"/>
    <w:rsid w:val="009625E9"/>
    <w:rsid w:val="009628E4"/>
    <w:rsid w:val="009637BE"/>
    <w:rsid w:val="009637CD"/>
    <w:rsid w:val="00963941"/>
    <w:rsid w:val="00963B68"/>
    <w:rsid w:val="00963FAF"/>
    <w:rsid w:val="00963FE7"/>
    <w:rsid w:val="00965026"/>
    <w:rsid w:val="0096516F"/>
    <w:rsid w:val="0096518E"/>
    <w:rsid w:val="00965B49"/>
    <w:rsid w:val="00965D1C"/>
    <w:rsid w:val="00966442"/>
    <w:rsid w:val="00966A1F"/>
    <w:rsid w:val="00967134"/>
    <w:rsid w:val="00967192"/>
    <w:rsid w:val="00967476"/>
    <w:rsid w:val="00967B39"/>
    <w:rsid w:val="00967D5C"/>
    <w:rsid w:val="00967FC7"/>
    <w:rsid w:val="009700FE"/>
    <w:rsid w:val="0097053D"/>
    <w:rsid w:val="00970744"/>
    <w:rsid w:val="00970762"/>
    <w:rsid w:val="00970AE9"/>
    <w:rsid w:val="00971F48"/>
    <w:rsid w:val="009728B8"/>
    <w:rsid w:val="00972CA4"/>
    <w:rsid w:val="009732C2"/>
    <w:rsid w:val="009735B9"/>
    <w:rsid w:val="00973C4E"/>
    <w:rsid w:val="00973DA2"/>
    <w:rsid w:val="0097487D"/>
    <w:rsid w:val="009756F1"/>
    <w:rsid w:val="009762D3"/>
    <w:rsid w:val="0097644A"/>
    <w:rsid w:val="009768B4"/>
    <w:rsid w:val="00976AF5"/>
    <w:rsid w:val="00976B6F"/>
    <w:rsid w:val="00977409"/>
    <w:rsid w:val="00977A3D"/>
    <w:rsid w:val="00977E48"/>
    <w:rsid w:val="00980216"/>
    <w:rsid w:val="00980861"/>
    <w:rsid w:val="009808DD"/>
    <w:rsid w:val="00980C9F"/>
    <w:rsid w:val="0098114E"/>
    <w:rsid w:val="009815FA"/>
    <w:rsid w:val="009819A7"/>
    <w:rsid w:val="00981B9E"/>
    <w:rsid w:val="00981D60"/>
    <w:rsid w:val="00981DCC"/>
    <w:rsid w:val="00982385"/>
    <w:rsid w:val="00982421"/>
    <w:rsid w:val="009825BF"/>
    <w:rsid w:val="00982862"/>
    <w:rsid w:val="00983C23"/>
    <w:rsid w:val="00984269"/>
    <w:rsid w:val="00984995"/>
    <w:rsid w:val="00985122"/>
    <w:rsid w:val="00985DEC"/>
    <w:rsid w:val="00985F0D"/>
    <w:rsid w:val="0098625B"/>
    <w:rsid w:val="00986572"/>
    <w:rsid w:val="009869A2"/>
    <w:rsid w:val="009869D7"/>
    <w:rsid w:val="00986D27"/>
    <w:rsid w:val="00986EC9"/>
    <w:rsid w:val="00987507"/>
    <w:rsid w:val="00987835"/>
    <w:rsid w:val="00987B92"/>
    <w:rsid w:val="009900A3"/>
    <w:rsid w:val="009900DE"/>
    <w:rsid w:val="00990C2F"/>
    <w:rsid w:val="00990CB2"/>
    <w:rsid w:val="00990F74"/>
    <w:rsid w:val="00991104"/>
    <w:rsid w:val="009912EF"/>
    <w:rsid w:val="00991E7B"/>
    <w:rsid w:val="00992543"/>
    <w:rsid w:val="00992544"/>
    <w:rsid w:val="009928C3"/>
    <w:rsid w:val="00992FCA"/>
    <w:rsid w:val="009937C5"/>
    <w:rsid w:val="00993A27"/>
    <w:rsid w:val="0099436A"/>
    <w:rsid w:val="0099444C"/>
    <w:rsid w:val="00994783"/>
    <w:rsid w:val="00994D22"/>
    <w:rsid w:val="00994EFA"/>
    <w:rsid w:val="009953CB"/>
    <w:rsid w:val="00995A8A"/>
    <w:rsid w:val="00995F07"/>
    <w:rsid w:val="009964E9"/>
    <w:rsid w:val="00997365"/>
    <w:rsid w:val="0099744A"/>
    <w:rsid w:val="00997564"/>
    <w:rsid w:val="00997756"/>
    <w:rsid w:val="00997FD8"/>
    <w:rsid w:val="009A02E3"/>
    <w:rsid w:val="009A0E1E"/>
    <w:rsid w:val="009A1CF9"/>
    <w:rsid w:val="009A27D0"/>
    <w:rsid w:val="009A2C8E"/>
    <w:rsid w:val="009A2D78"/>
    <w:rsid w:val="009A2E82"/>
    <w:rsid w:val="009A3943"/>
    <w:rsid w:val="009A3B8B"/>
    <w:rsid w:val="009A4113"/>
    <w:rsid w:val="009A4EA6"/>
    <w:rsid w:val="009A50BF"/>
    <w:rsid w:val="009A5525"/>
    <w:rsid w:val="009A5B33"/>
    <w:rsid w:val="009A6D22"/>
    <w:rsid w:val="009A72AB"/>
    <w:rsid w:val="009A799B"/>
    <w:rsid w:val="009A7AEB"/>
    <w:rsid w:val="009A7EB9"/>
    <w:rsid w:val="009A7EF8"/>
    <w:rsid w:val="009B0351"/>
    <w:rsid w:val="009B0510"/>
    <w:rsid w:val="009B097B"/>
    <w:rsid w:val="009B1413"/>
    <w:rsid w:val="009B17B3"/>
    <w:rsid w:val="009B196F"/>
    <w:rsid w:val="009B1FCD"/>
    <w:rsid w:val="009B2606"/>
    <w:rsid w:val="009B276E"/>
    <w:rsid w:val="009B3325"/>
    <w:rsid w:val="009B377E"/>
    <w:rsid w:val="009B3FAA"/>
    <w:rsid w:val="009B4212"/>
    <w:rsid w:val="009B46F4"/>
    <w:rsid w:val="009B4C2C"/>
    <w:rsid w:val="009B50AA"/>
    <w:rsid w:val="009B5526"/>
    <w:rsid w:val="009B55A0"/>
    <w:rsid w:val="009B5646"/>
    <w:rsid w:val="009B5BCD"/>
    <w:rsid w:val="009B610E"/>
    <w:rsid w:val="009B6F2E"/>
    <w:rsid w:val="009B6F84"/>
    <w:rsid w:val="009B6FA5"/>
    <w:rsid w:val="009B737E"/>
    <w:rsid w:val="009B7B5B"/>
    <w:rsid w:val="009C0573"/>
    <w:rsid w:val="009C0855"/>
    <w:rsid w:val="009C095F"/>
    <w:rsid w:val="009C0D3E"/>
    <w:rsid w:val="009C105D"/>
    <w:rsid w:val="009C12CF"/>
    <w:rsid w:val="009C13FA"/>
    <w:rsid w:val="009C1416"/>
    <w:rsid w:val="009C1A89"/>
    <w:rsid w:val="009C2401"/>
    <w:rsid w:val="009C3467"/>
    <w:rsid w:val="009C3580"/>
    <w:rsid w:val="009C3705"/>
    <w:rsid w:val="009C3859"/>
    <w:rsid w:val="009C3D3E"/>
    <w:rsid w:val="009C3DF7"/>
    <w:rsid w:val="009C3E14"/>
    <w:rsid w:val="009C48BB"/>
    <w:rsid w:val="009C4E4A"/>
    <w:rsid w:val="009C5688"/>
    <w:rsid w:val="009C57AE"/>
    <w:rsid w:val="009C5862"/>
    <w:rsid w:val="009C6B25"/>
    <w:rsid w:val="009C77F9"/>
    <w:rsid w:val="009C7830"/>
    <w:rsid w:val="009C7C4A"/>
    <w:rsid w:val="009D0037"/>
    <w:rsid w:val="009D0378"/>
    <w:rsid w:val="009D0677"/>
    <w:rsid w:val="009D06C2"/>
    <w:rsid w:val="009D07F9"/>
    <w:rsid w:val="009D161D"/>
    <w:rsid w:val="009D16A3"/>
    <w:rsid w:val="009D21D7"/>
    <w:rsid w:val="009D2335"/>
    <w:rsid w:val="009D32E4"/>
    <w:rsid w:val="009D33D4"/>
    <w:rsid w:val="009D3865"/>
    <w:rsid w:val="009D3CAE"/>
    <w:rsid w:val="009D3E00"/>
    <w:rsid w:val="009D45F8"/>
    <w:rsid w:val="009D46EF"/>
    <w:rsid w:val="009D60E5"/>
    <w:rsid w:val="009D6BCD"/>
    <w:rsid w:val="009D7059"/>
    <w:rsid w:val="009E00B2"/>
    <w:rsid w:val="009E0264"/>
    <w:rsid w:val="009E046D"/>
    <w:rsid w:val="009E0480"/>
    <w:rsid w:val="009E0B20"/>
    <w:rsid w:val="009E0CAF"/>
    <w:rsid w:val="009E0DD5"/>
    <w:rsid w:val="009E0FB8"/>
    <w:rsid w:val="009E1E63"/>
    <w:rsid w:val="009E2068"/>
    <w:rsid w:val="009E212A"/>
    <w:rsid w:val="009E213D"/>
    <w:rsid w:val="009E2CC1"/>
    <w:rsid w:val="009E2E5F"/>
    <w:rsid w:val="009E3074"/>
    <w:rsid w:val="009E30E4"/>
    <w:rsid w:val="009E378A"/>
    <w:rsid w:val="009E4008"/>
    <w:rsid w:val="009E498E"/>
    <w:rsid w:val="009E4BF9"/>
    <w:rsid w:val="009E566D"/>
    <w:rsid w:val="009E5943"/>
    <w:rsid w:val="009E6433"/>
    <w:rsid w:val="009E64F5"/>
    <w:rsid w:val="009E67F1"/>
    <w:rsid w:val="009E6EF2"/>
    <w:rsid w:val="009E7999"/>
    <w:rsid w:val="009E7B0E"/>
    <w:rsid w:val="009E7C68"/>
    <w:rsid w:val="009E7CEA"/>
    <w:rsid w:val="009F0A7A"/>
    <w:rsid w:val="009F1533"/>
    <w:rsid w:val="009F1971"/>
    <w:rsid w:val="009F1988"/>
    <w:rsid w:val="009F1BDE"/>
    <w:rsid w:val="009F1E77"/>
    <w:rsid w:val="009F2803"/>
    <w:rsid w:val="009F28FE"/>
    <w:rsid w:val="009F308F"/>
    <w:rsid w:val="009F319C"/>
    <w:rsid w:val="009F3256"/>
    <w:rsid w:val="009F362E"/>
    <w:rsid w:val="009F364E"/>
    <w:rsid w:val="009F3CBE"/>
    <w:rsid w:val="009F4839"/>
    <w:rsid w:val="009F4DC5"/>
    <w:rsid w:val="009F4E35"/>
    <w:rsid w:val="009F52A7"/>
    <w:rsid w:val="009F5338"/>
    <w:rsid w:val="009F63F4"/>
    <w:rsid w:val="009F65BC"/>
    <w:rsid w:val="009F6763"/>
    <w:rsid w:val="009F708F"/>
    <w:rsid w:val="009F7533"/>
    <w:rsid w:val="009F7A98"/>
    <w:rsid w:val="00A00705"/>
    <w:rsid w:val="00A01351"/>
    <w:rsid w:val="00A01567"/>
    <w:rsid w:val="00A018F1"/>
    <w:rsid w:val="00A0249D"/>
    <w:rsid w:val="00A028A2"/>
    <w:rsid w:val="00A02A37"/>
    <w:rsid w:val="00A02F7F"/>
    <w:rsid w:val="00A03D05"/>
    <w:rsid w:val="00A04507"/>
    <w:rsid w:val="00A0457D"/>
    <w:rsid w:val="00A054F4"/>
    <w:rsid w:val="00A054FD"/>
    <w:rsid w:val="00A05519"/>
    <w:rsid w:val="00A056D7"/>
    <w:rsid w:val="00A05753"/>
    <w:rsid w:val="00A05EBF"/>
    <w:rsid w:val="00A06560"/>
    <w:rsid w:val="00A06956"/>
    <w:rsid w:val="00A06A0E"/>
    <w:rsid w:val="00A07416"/>
    <w:rsid w:val="00A07540"/>
    <w:rsid w:val="00A075D5"/>
    <w:rsid w:val="00A07695"/>
    <w:rsid w:val="00A0776C"/>
    <w:rsid w:val="00A07938"/>
    <w:rsid w:val="00A07AA9"/>
    <w:rsid w:val="00A10B88"/>
    <w:rsid w:val="00A10C0E"/>
    <w:rsid w:val="00A11340"/>
    <w:rsid w:val="00A1179C"/>
    <w:rsid w:val="00A12226"/>
    <w:rsid w:val="00A124D4"/>
    <w:rsid w:val="00A12718"/>
    <w:rsid w:val="00A12908"/>
    <w:rsid w:val="00A12C28"/>
    <w:rsid w:val="00A134CE"/>
    <w:rsid w:val="00A136F6"/>
    <w:rsid w:val="00A139AC"/>
    <w:rsid w:val="00A14440"/>
    <w:rsid w:val="00A14B3C"/>
    <w:rsid w:val="00A16C03"/>
    <w:rsid w:val="00A16DBB"/>
    <w:rsid w:val="00A17108"/>
    <w:rsid w:val="00A17338"/>
    <w:rsid w:val="00A17487"/>
    <w:rsid w:val="00A175EA"/>
    <w:rsid w:val="00A17B07"/>
    <w:rsid w:val="00A2074D"/>
    <w:rsid w:val="00A20BE1"/>
    <w:rsid w:val="00A21649"/>
    <w:rsid w:val="00A218D3"/>
    <w:rsid w:val="00A21D4E"/>
    <w:rsid w:val="00A220A5"/>
    <w:rsid w:val="00A22430"/>
    <w:rsid w:val="00A22A20"/>
    <w:rsid w:val="00A2308B"/>
    <w:rsid w:val="00A234A1"/>
    <w:rsid w:val="00A234CD"/>
    <w:rsid w:val="00A246DB"/>
    <w:rsid w:val="00A2496D"/>
    <w:rsid w:val="00A24AD7"/>
    <w:rsid w:val="00A2515B"/>
    <w:rsid w:val="00A256BB"/>
    <w:rsid w:val="00A25831"/>
    <w:rsid w:val="00A2589B"/>
    <w:rsid w:val="00A25941"/>
    <w:rsid w:val="00A25DD4"/>
    <w:rsid w:val="00A262CC"/>
    <w:rsid w:val="00A26360"/>
    <w:rsid w:val="00A26549"/>
    <w:rsid w:val="00A26A43"/>
    <w:rsid w:val="00A26ED0"/>
    <w:rsid w:val="00A2744F"/>
    <w:rsid w:val="00A27589"/>
    <w:rsid w:val="00A275FC"/>
    <w:rsid w:val="00A27FCE"/>
    <w:rsid w:val="00A30003"/>
    <w:rsid w:val="00A30218"/>
    <w:rsid w:val="00A30408"/>
    <w:rsid w:val="00A3068A"/>
    <w:rsid w:val="00A308B0"/>
    <w:rsid w:val="00A3090F"/>
    <w:rsid w:val="00A309EE"/>
    <w:rsid w:val="00A30AA4"/>
    <w:rsid w:val="00A30F7B"/>
    <w:rsid w:val="00A30F89"/>
    <w:rsid w:val="00A31084"/>
    <w:rsid w:val="00A3117A"/>
    <w:rsid w:val="00A31842"/>
    <w:rsid w:val="00A31AC7"/>
    <w:rsid w:val="00A31D89"/>
    <w:rsid w:val="00A31F5B"/>
    <w:rsid w:val="00A31FAC"/>
    <w:rsid w:val="00A324F6"/>
    <w:rsid w:val="00A32EFD"/>
    <w:rsid w:val="00A33173"/>
    <w:rsid w:val="00A331CF"/>
    <w:rsid w:val="00A332E9"/>
    <w:rsid w:val="00A33E18"/>
    <w:rsid w:val="00A33F2D"/>
    <w:rsid w:val="00A34019"/>
    <w:rsid w:val="00A34610"/>
    <w:rsid w:val="00A34632"/>
    <w:rsid w:val="00A34926"/>
    <w:rsid w:val="00A349AC"/>
    <w:rsid w:val="00A3522F"/>
    <w:rsid w:val="00A35790"/>
    <w:rsid w:val="00A35B3F"/>
    <w:rsid w:val="00A3630D"/>
    <w:rsid w:val="00A363D2"/>
    <w:rsid w:val="00A36542"/>
    <w:rsid w:val="00A37293"/>
    <w:rsid w:val="00A3764D"/>
    <w:rsid w:val="00A3778A"/>
    <w:rsid w:val="00A37EF2"/>
    <w:rsid w:val="00A40405"/>
    <w:rsid w:val="00A40757"/>
    <w:rsid w:val="00A40D19"/>
    <w:rsid w:val="00A41159"/>
    <w:rsid w:val="00A415A7"/>
    <w:rsid w:val="00A41778"/>
    <w:rsid w:val="00A417F8"/>
    <w:rsid w:val="00A41A51"/>
    <w:rsid w:val="00A42E68"/>
    <w:rsid w:val="00A43130"/>
    <w:rsid w:val="00A44536"/>
    <w:rsid w:val="00A44650"/>
    <w:rsid w:val="00A44AA2"/>
    <w:rsid w:val="00A44B79"/>
    <w:rsid w:val="00A45922"/>
    <w:rsid w:val="00A467D7"/>
    <w:rsid w:val="00A468ED"/>
    <w:rsid w:val="00A47ABA"/>
    <w:rsid w:val="00A47FA8"/>
    <w:rsid w:val="00A50001"/>
    <w:rsid w:val="00A5014C"/>
    <w:rsid w:val="00A50766"/>
    <w:rsid w:val="00A50F66"/>
    <w:rsid w:val="00A511F8"/>
    <w:rsid w:val="00A51EED"/>
    <w:rsid w:val="00A5201D"/>
    <w:rsid w:val="00A5221B"/>
    <w:rsid w:val="00A52577"/>
    <w:rsid w:val="00A52873"/>
    <w:rsid w:val="00A528C8"/>
    <w:rsid w:val="00A52AB3"/>
    <w:rsid w:val="00A530E1"/>
    <w:rsid w:val="00A531FC"/>
    <w:rsid w:val="00A53485"/>
    <w:rsid w:val="00A53E25"/>
    <w:rsid w:val="00A53F20"/>
    <w:rsid w:val="00A545FC"/>
    <w:rsid w:val="00A54910"/>
    <w:rsid w:val="00A553C4"/>
    <w:rsid w:val="00A55C04"/>
    <w:rsid w:val="00A56066"/>
    <w:rsid w:val="00A560B3"/>
    <w:rsid w:val="00A56372"/>
    <w:rsid w:val="00A56566"/>
    <w:rsid w:val="00A56EAF"/>
    <w:rsid w:val="00A56F6B"/>
    <w:rsid w:val="00A5747F"/>
    <w:rsid w:val="00A57482"/>
    <w:rsid w:val="00A578B1"/>
    <w:rsid w:val="00A57C0E"/>
    <w:rsid w:val="00A57F35"/>
    <w:rsid w:val="00A60BB0"/>
    <w:rsid w:val="00A60FDE"/>
    <w:rsid w:val="00A62173"/>
    <w:rsid w:val="00A638B9"/>
    <w:rsid w:val="00A63E4E"/>
    <w:rsid w:val="00A640E3"/>
    <w:rsid w:val="00A644F5"/>
    <w:rsid w:val="00A647B3"/>
    <w:rsid w:val="00A64AB9"/>
    <w:rsid w:val="00A64F1E"/>
    <w:rsid w:val="00A64FEB"/>
    <w:rsid w:val="00A6502A"/>
    <w:rsid w:val="00A65059"/>
    <w:rsid w:val="00A65415"/>
    <w:rsid w:val="00A65D5E"/>
    <w:rsid w:val="00A65D8C"/>
    <w:rsid w:val="00A65DCD"/>
    <w:rsid w:val="00A66143"/>
    <w:rsid w:val="00A66AEA"/>
    <w:rsid w:val="00A66BF6"/>
    <w:rsid w:val="00A66F03"/>
    <w:rsid w:val="00A671C7"/>
    <w:rsid w:val="00A67209"/>
    <w:rsid w:val="00A67656"/>
    <w:rsid w:val="00A67871"/>
    <w:rsid w:val="00A67992"/>
    <w:rsid w:val="00A67DD7"/>
    <w:rsid w:val="00A7013A"/>
    <w:rsid w:val="00A70172"/>
    <w:rsid w:val="00A70295"/>
    <w:rsid w:val="00A705CB"/>
    <w:rsid w:val="00A70A73"/>
    <w:rsid w:val="00A71AEB"/>
    <w:rsid w:val="00A723F0"/>
    <w:rsid w:val="00A73063"/>
    <w:rsid w:val="00A73F90"/>
    <w:rsid w:val="00A74461"/>
    <w:rsid w:val="00A7460E"/>
    <w:rsid w:val="00A74BFA"/>
    <w:rsid w:val="00A758D9"/>
    <w:rsid w:val="00A75929"/>
    <w:rsid w:val="00A75D97"/>
    <w:rsid w:val="00A75F02"/>
    <w:rsid w:val="00A76BBC"/>
    <w:rsid w:val="00A7759A"/>
    <w:rsid w:val="00A778F6"/>
    <w:rsid w:val="00A77A10"/>
    <w:rsid w:val="00A809B5"/>
    <w:rsid w:val="00A81360"/>
    <w:rsid w:val="00A81995"/>
    <w:rsid w:val="00A81CA1"/>
    <w:rsid w:val="00A81CF2"/>
    <w:rsid w:val="00A81DB9"/>
    <w:rsid w:val="00A81F33"/>
    <w:rsid w:val="00A82595"/>
    <w:rsid w:val="00A82A2C"/>
    <w:rsid w:val="00A82CE5"/>
    <w:rsid w:val="00A82FA1"/>
    <w:rsid w:val="00A83310"/>
    <w:rsid w:val="00A8409E"/>
    <w:rsid w:val="00A843E8"/>
    <w:rsid w:val="00A84A92"/>
    <w:rsid w:val="00A8510F"/>
    <w:rsid w:val="00A85F4D"/>
    <w:rsid w:val="00A86265"/>
    <w:rsid w:val="00A86459"/>
    <w:rsid w:val="00A86733"/>
    <w:rsid w:val="00A867D9"/>
    <w:rsid w:val="00A86C1B"/>
    <w:rsid w:val="00A8721D"/>
    <w:rsid w:val="00A872CD"/>
    <w:rsid w:val="00A87826"/>
    <w:rsid w:val="00A879B3"/>
    <w:rsid w:val="00A87F49"/>
    <w:rsid w:val="00A90552"/>
    <w:rsid w:val="00A909C3"/>
    <w:rsid w:val="00A90B72"/>
    <w:rsid w:val="00A91347"/>
    <w:rsid w:val="00A919B3"/>
    <w:rsid w:val="00A92EA7"/>
    <w:rsid w:val="00A92F6E"/>
    <w:rsid w:val="00A936E4"/>
    <w:rsid w:val="00A938CA"/>
    <w:rsid w:val="00A93B63"/>
    <w:rsid w:val="00A941B7"/>
    <w:rsid w:val="00A944C1"/>
    <w:rsid w:val="00A95279"/>
    <w:rsid w:val="00A954BA"/>
    <w:rsid w:val="00A956BA"/>
    <w:rsid w:val="00A95EA4"/>
    <w:rsid w:val="00A95FBB"/>
    <w:rsid w:val="00A967E8"/>
    <w:rsid w:val="00A96F14"/>
    <w:rsid w:val="00A97034"/>
    <w:rsid w:val="00A97054"/>
    <w:rsid w:val="00A9749A"/>
    <w:rsid w:val="00A979DE"/>
    <w:rsid w:val="00A97AE9"/>
    <w:rsid w:val="00A97BB3"/>
    <w:rsid w:val="00A97CAC"/>
    <w:rsid w:val="00A97CDC"/>
    <w:rsid w:val="00AA0068"/>
    <w:rsid w:val="00AA06ED"/>
    <w:rsid w:val="00AA0FD9"/>
    <w:rsid w:val="00AA106C"/>
    <w:rsid w:val="00AA113B"/>
    <w:rsid w:val="00AA1883"/>
    <w:rsid w:val="00AA18A0"/>
    <w:rsid w:val="00AA201E"/>
    <w:rsid w:val="00AA2408"/>
    <w:rsid w:val="00AA2A16"/>
    <w:rsid w:val="00AA2F61"/>
    <w:rsid w:val="00AA30B8"/>
    <w:rsid w:val="00AA4DE2"/>
    <w:rsid w:val="00AA5310"/>
    <w:rsid w:val="00AA53E8"/>
    <w:rsid w:val="00AA5B72"/>
    <w:rsid w:val="00AA5F8F"/>
    <w:rsid w:val="00AA5FDD"/>
    <w:rsid w:val="00AA6589"/>
    <w:rsid w:val="00AA685E"/>
    <w:rsid w:val="00AA6BF2"/>
    <w:rsid w:val="00AA6D4B"/>
    <w:rsid w:val="00AA6FD2"/>
    <w:rsid w:val="00AA7714"/>
    <w:rsid w:val="00AB05C0"/>
    <w:rsid w:val="00AB0A5F"/>
    <w:rsid w:val="00AB0D70"/>
    <w:rsid w:val="00AB0F6C"/>
    <w:rsid w:val="00AB1291"/>
    <w:rsid w:val="00AB1325"/>
    <w:rsid w:val="00AB1C42"/>
    <w:rsid w:val="00AB1F60"/>
    <w:rsid w:val="00AB22D6"/>
    <w:rsid w:val="00AB253A"/>
    <w:rsid w:val="00AB26BB"/>
    <w:rsid w:val="00AB2E68"/>
    <w:rsid w:val="00AB3931"/>
    <w:rsid w:val="00AB4279"/>
    <w:rsid w:val="00AB4581"/>
    <w:rsid w:val="00AB57B6"/>
    <w:rsid w:val="00AB59C9"/>
    <w:rsid w:val="00AB6FC5"/>
    <w:rsid w:val="00AB6FDB"/>
    <w:rsid w:val="00AB70CA"/>
    <w:rsid w:val="00AB7483"/>
    <w:rsid w:val="00AB7AC3"/>
    <w:rsid w:val="00AB7DB7"/>
    <w:rsid w:val="00AC0092"/>
    <w:rsid w:val="00AC0561"/>
    <w:rsid w:val="00AC09E6"/>
    <w:rsid w:val="00AC0B86"/>
    <w:rsid w:val="00AC0CFA"/>
    <w:rsid w:val="00AC0DD3"/>
    <w:rsid w:val="00AC12C5"/>
    <w:rsid w:val="00AC17B9"/>
    <w:rsid w:val="00AC1AE0"/>
    <w:rsid w:val="00AC1D82"/>
    <w:rsid w:val="00AC1DD3"/>
    <w:rsid w:val="00AC2671"/>
    <w:rsid w:val="00AC282F"/>
    <w:rsid w:val="00AC347B"/>
    <w:rsid w:val="00AC368D"/>
    <w:rsid w:val="00AC3874"/>
    <w:rsid w:val="00AC43DE"/>
    <w:rsid w:val="00AC4CBF"/>
    <w:rsid w:val="00AC4F72"/>
    <w:rsid w:val="00AC5673"/>
    <w:rsid w:val="00AC5CB7"/>
    <w:rsid w:val="00AC5D73"/>
    <w:rsid w:val="00AC6D94"/>
    <w:rsid w:val="00AC71E8"/>
    <w:rsid w:val="00AC7221"/>
    <w:rsid w:val="00AD018C"/>
    <w:rsid w:val="00AD0364"/>
    <w:rsid w:val="00AD074C"/>
    <w:rsid w:val="00AD0BA9"/>
    <w:rsid w:val="00AD0C61"/>
    <w:rsid w:val="00AD158A"/>
    <w:rsid w:val="00AD171B"/>
    <w:rsid w:val="00AD1A1A"/>
    <w:rsid w:val="00AD1AF3"/>
    <w:rsid w:val="00AD1B0C"/>
    <w:rsid w:val="00AD1C46"/>
    <w:rsid w:val="00AD1E30"/>
    <w:rsid w:val="00AD2E33"/>
    <w:rsid w:val="00AD3382"/>
    <w:rsid w:val="00AD35A5"/>
    <w:rsid w:val="00AD37C7"/>
    <w:rsid w:val="00AD436C"/>
    <w:rsid w:val="00AD4796"/>
    <w:rsid w:val="00AD4C93"/>
    <w:rsid w:val="00AD5606"/>
    <w:rsid w:val="00AD573E"/>
    <w:rsid w:val="00AD5DBB"/>
    <w:rsid w:val="00AD5F7D"/>
    <w:rsid w:val="00AD65E3"/>
    <w:rsid w:val="00AD66C0"/>
    <w:rsid w:val="00AD671E"/>
    <w:rsid w:val="00AD70CC"/>
    <w:rsid w:val="00AE083E"/>
    <w:rsid w:val="00AE127C"/>
    <w:rsid w:val="00AE12C0"/>
    <w:rsid w:val="00AE3258"/>
    <w:rsid w:val="00AE34E0"/>
    <w:rsid w:val="00AE35E9"/>
    <w:rsid w:val="00AE3873"/>
    <w:rsid w:val="00AE3AAA"/>
    <w:rsid w:val="00AE3D35"/>
    <w:rsid w:val="00AE3E37"/>
    <w:rsid w:val="00AE407A"/>
    <w:rsid w:val="00AE4279"/>
    <w:rsid w:val="00AE4AC5"/>
    <w:rsid w:val="00AE5830"/>
    <w:rsid w:val="00AE5B12"/>
    <w:rsid w:val="00AE6456"/>
    <w:rsid w:val="00AE6ADC"/>
    <w:rsid w:val="00AE75DE"/>
    <w:rsid w:val="00AE7A80"/>
    <w:rsid w:val="00AF0047"/>
    <w:rsid w:val="00AF0237"/>
    <w:rsid w:val="00AF0260"/>
    <w:rsid w:val="00AF059B"/>
    <w:rsid w:val="00AF077D"/>
    <w:rsid w:val="00AF096B"/>
    <w:rsid w:val="00AF0C22"/>
    <w:rsid w:val="00AF0E2D"/>
    <w:rsid w:val="00AF11A8"/>
    <w:rsid w:val="00AF1C89"/>
    <w:rsid w:val="00AF1E0F"/>
    <w:rsid w:val="00AF1E99"/>
    <w:rsid w:val="00AF1FFD"/>
    <w:rsid w:val="00AF24DD"/>
    <w:rsid w:val="00AF256D"/>
    <w:rsid w:val="00AF2694"/>
    <w:rsid w:val="00AF2A47"/>
    <w:rsid w:val="00AF367B"/>
    <w:rsid w:val="00AF3E2C"/>
    <w:rsid w:val="00AF40F0"/>
    <w:rsid w:val="00AF4253"/>
    <w:rsid w:val="00AF4674"/>
    <w:rsid w:val="00AF4BFB"/>
    <w:rsid w:val="00AF5253"/>
    <w:rsid w:val="00AF611D"/>
    <w:rsid w:val="00AF6A7F"/>
    <w:rsid w:val="00AF6A96"/>
    <w:rsid w:val="00AF7C0B"/>
    <w:rsid w:val="00AF7D14"/>
    <w:rsid w:val="00B00667"/>
    <w:rsid w:val="00B012DC"/>
    <w:rsid w:val="00B01F80"/>
    <w:rsid w:val="00B02B1A"/>
    <w:rsid w:val="00B02C65"/>
    <w:rsid w:val="00B02E25"/>
    <w:rsid w:val="00B0340B"/>
    <w:rsid w:val="00B03544"/>
    <w:rsid w:val="00B03C03"/>
    <w:rsid w:val="00B03CF2"/>
    <w:rsid w:val="00B048AC"/>
    <w:rsid w:val="00B0514E"/>
    <w:rsid w:val="00B0548B"/>
    <w:rsid w:val="00B05F51"/>
    <w:rsid w:val="00B068D2"/>
    <w:rsid w:val="00B06CB3"/>
    <w:rsid w:val="00B06DB1"/>
    <w:rsid w:val="00B071FE"/>
    <w:rsid w:val="00B0720A"/>
    <w:rsid w:val="00B0722D"/>
    <w:rsid w:val="00B0752C"/>
    <w:rsid w:val="00B077DA"/>
    <w:rsid w:val="00B102FA"/>
    <w:rsid w:val="00B10395"/>
    <w:rsid w:val="00B106A8"/>
    <w:rsid w:val="00B1098C"/>
    <w:rsid w:val="00B10F4D"/>
    <w:rsid w:val="00B11203"/>
    <w:rsid w:val="00B112BA"/>
    <w:rsid w:val="00B11493"/>
    <w:rsid w:val="00B11617"/>
    <w:rsid w:val="00B117B9"/>
    <w:rsid w:val="00B1199B"/>
    <w:rsid w:val="00B11AB0"/>
    <w:rsid w:val="00B11B34"/>
    <w:rsid w:val="00B11EA6"/>
    <w:rsid w:val="00B121B5"/>
    <w:rsid w:val="00B12319"/>
    <w:rsid w:val="00B12F04"/>
    <w:rsid w:val="00B136E1"/>
    <w:rsid w:val="00B138FC"/>
    <w:rsid w:val="00B13B43"/>
    <w:rsid w:val="00B13D58"/>
    <w:rsid w:val="00B13E3E"/>
    <w:rsid w:val="00B13EBB"/>
    <w:rsid w:val="00B1465C"/>
    <w:rsid w:val="00B151AE"/>
    <w:rsid w:val="00B15420"/>
    <w:rsid w:val="00B155B5"/>
    <w:rsid w:val="00B15620"/>
    <w:rsid w:val="00B16410"/>
    <w:rsid w:val="00B16B3A"/>
    <w:rsid w:val="00B16E24"/>
    <w:rsid w:val="00B1713C"/>
    <w:rsid w:val="00B173A0"/>
    <w:rsid w:val="00B178BA"/>
    <w:rsid w:val="00B179F9"/>
    <w:rsid w:val="00B17CAB"/>
    <w:rsid w:val="00B20575"/>
    <w:rsid w:val="00B205A6"/>
    <w:rsid w:val="00B20615"/>
    <w:rsid w:val="00B2096C"/>
    <w:rsid w:val="00B20B83"/>
    <w:rsid w:val="00B22201"/>
    <w:rsid w:val="00B22226"/>
    <w:rsid w:val="00B2224A"/>
    <w:rsid w:val="00B2280C"/>
    <w:rsid w:val="00B2361C"/>
    <w:rsid w:val="00B23748"/>
    <w:rsid w:val="00B23A5D"/>
    <w:rsid w:val="00B2408A"/>
    <w:rsid w:val="00B244BD"/>
    <w:rsid w:val="00B24745"/>
    <w:rsid w:val="00B24DE3"/>
    <w:rsid w:val="00B25195"/>
    <w:rsid w:val="00B254B4"/>
    <w:rsid w:val="00B25859"/>
    <w:rsid w:val="00B2590B"/>
    <w:rsid w:val="00B25D8C"/>
    <w:rsid w:val="00B260FC"/>
    <w:rsid w:val="00B2625D"/>
    <w:rsid w:val="00B2663C"/>
    <w:rsid w:val="00B26652"/>
    <w:rsid w:val="00B26E0C"/>
    <w:rsid w:val="00B27533"/>
    <w:rsid w:val="00B275C2"/>
    <w:rsid w:val="00B276BE"/>
    <w:rsid w:val="00B27912"/>
    <w:rsid w:val="00B27FA1"/>
    <w:rsid w:val="00B30060"/>
    <w:rsid w:val="00B30603"/>
    <w:rsid w:val="00B30924"/>
    <w:rsid w:val="00B30D18"/>
    <w:rsid w:val="00B30DE6"/>
    <w:rsid w:val="00B31570"/>
    <w:rsid w:val="00B317D8"/>
    <w:rsid w:val="00B328B1"/>
    <w:rsid w:val="00B328E9"/>
    <w:rsid w:val="00B32DB1"/>
    <w:rsid w:val="00B334AC"/>
    <w:rsid w:val="00B33809"/>
    <w:rsid w:val="00B338C7"/>
    <w:rsid w:val="00B349CD"/>
    <w:rsid w:val="00B34F8C"/>
    <w:rsid w:val="00B35943"/>
    <w:rsid w:val="00B368DD"/>
    <w:rsid w:val="00B36AD2"/>
    <w:rsid w:val="00B36ADA"/>
    <w:rsid w:val="00B36BC5"/>
    <w:rsid w:val="00B36E1E"/>
    <w:rsid w:val="00B37550"/>
    <w:rsid w:val="00B37BD0"/>
    <w:rsid w:val="00B37DCD"/>
    <w:rsid w:val="00B40601"/>
    <w:rsid w:val="00B40A97"/>
    <w:rsid w:val="00B40E41"/>
    <w:rsid w:val="00B41526"/>
    <w:rsid w:val="00B41D7B"/>
    <w:rsid w:val="00B41FB0"/>
    <w:rsid w:val="00B42ACD"/>
    <w:rsid w:val="00B4331F"/>
    <w:rsid w:val="00B4355F"/>
    <w:rsid w:val="00B43C0E"/>
    <w:rsid w:val="00B43C7F"/>
    <w:rsid w:val="00B43E90"/>
    <w:rsid w:val="00B4470F"/>
    <w:rsid w:val="00B448B1"/>
    <w:rsid w:val="00B44FBF"/>
    <w:rsid w:val="00B4504A"/>
    <w:rsid w:val="00B45062"/>
    <w:rsid w:val="00B45440"/>
    <w:rsid w:val="00B46040"/>
    <w:rsid w:val="00B46153"/>
    <w:rsid w:val="00B46C5C"/>
    <w:rsid w:val="00B47137"/>
    <w:rsid w:val="00B47187"/>
    <w:rsid w:val="00B471FF"/>
    <w:rsid w:val="00B504D1"/>
    <w:rsid w:val="00B507D9"/>
    <w:rsid w:val="00B50B64"/>
    <w:rsid w:val="00B50CB6"/>
    <w:rsid w:val="00B50D2D"/>
    <w:rsid w:val="00B50D7D"/>
    <w:rsid w:val="00B51443"/>
    <w:rsid w:val="00B51DD8"/>
    <w:rsid w:val="00B52959"/>
    <w:rsid w:val="00B53311"/>
    <w:rsid w:val="00B5391E"/>
    <w:rsid w:val="00B53F4A"/>
    <w:rsid w:val="00B546AB"/>
    <w:rsid w:val="00B54805"/>
    <w:rsid w:val="00B549BE"/>
    <w:rsid w:val="00B54B0D"/>
    <w:rsid w:val="00B54B5D"/>
    <w:rsid w:val="00B54F86"/>
    <w:rsid w:val="00B558E5"/>
    <w:rsid w:val="00B55A06"/>
    <w:rsid w:val="00B55B1E"/>
    <w:rsid w:val="00B55B89"/>
    <w:rsid w:val="00B55D96"/>
    <w:rsid w:val="00B56454"/>
    <w:rsid w:val="00B565CD"/>
    <w:rsid w:val="00B57521"/>
    <w:rsid w:val="00B57E8C"/>
    <w:rsid w:val="00B602F0"/>
    <w:rsid w:val="00B60E50"/>
    <w:rsid w:val="00B6166D"/>
    <w:rsid w:val="00B6183C"/>
    <w:rsid w:val="00B6291E"/>
    <w:rsid w:val="00B62D1D"/>
    <w:rsid w:val="00B634BF"/>
    <w:rsid w:val="00B634FC"/>
    <w:rsid w:val="00B64332"/>
    <w:rsid w:val="00B64E90"/>
    <w:rsid w:val="00B65159"/>
    <w:rsid w:val="00B655BE"/>
    <w:rsid w:val="00B664D8"/>
    <w:rsid w:val="00B6667C"/>
    <w:rsid w:val="00B66BBE"/>
    <w:rsid w:val="00B670A6"/>
    <w:rsid w:val="00B67293"/>
    <w:rsid w:val="00B711D6"/>
    <w:rsid w:val="00B71394"/>
    <w:rsid w:val="00B7142B"/>
    <w:rsid w:val="00B715AA"/>
    <w:rsid w:val="00B71774"/>
    <w:rsid w:val="00B7190D"/>
    <w:rsid w:val="00B72254"/>
    <w:rsid w:val="00B728E5"/>
    <w:rsid w:val="00B72CE6"/>
    <w:rsid w:val="00B7324F"/>
    <w:rsid w:val="00B73770"/>
    <w:rsid w:val="00B7380D"/>
    <w:rsid w:val="00B73908"/>
    <w:rsid w:val="00B73ABE"/>
    <w:rsid w:val="00B73E45"/>
    <w:rsid w:val="00B73FF6"/>
    <w:rsid w:val="00B7440C"/>
    <w:rsid w:val="00B7492B"/>
    <w:rsid w:val="00B74F42"/>
    <w:rsid w:val="00B75C28"/>
    <w:rsid w:val="00B76316"/>
    <w:rsid w:val="00B767DF"/>
    <w:rsid w:val="00B768C5"/>
    <w:rsid w:val="00B76B6D"/>
    <w:rsid w:val="00B76DA2"/>
    <w:rsid w:val="00B77775"/>
    <w:rsid w:val="00B779F4"/>
    <w:rsid w:val="00B77ADC"/>
    <w:rsid w:val="00B77D0C"/>
    <w:rsid w:val="00B77D5B"/>
    <w:rsid w:val="00B77FB9"/>
    <w:rsid w:val="00B80D83"/>
    <w:rsid w:val="00B81410"/>
    <w:rsid w:val="00B81459"/>
    <w:rsid w:val="00B816DC"/>
    <w:rsid w:val="00B82195"/>
    <w:rsid w:val="00B824DF"/>
    <w:rsid w:val="00B8337D"/>
    <w:rsid w:val="00B83514"/>
    <w:rsid w:val="00B83782"/>
    <w:rsid w:val="00B83BF4"/>
    <w:rsid w:val="00B83F8E"/>
    <w:rsid w:val="00B84960"/>
    <w:rsid w:val="00B849FF"/>
    <w:rsid w:val="00B84E05"/>
    <w:rsid w:val="00B8509D"/>
    <w:rsid w:val="00B8583D"/>
    <w:rsid w:val="00B85BE2"/>
    <w:rsid w:val="00B861A7"/>
    <w:rsid w:val="00B872C3"/>
    <w:rsid w:val="00B872FA"/>
    <w:rsid w:val="00B8767E"/>
    <w:rsid w:val="00B87E2B"/>
    <w:rsid w:val="00B9059C"/>
    <w:rsid w:val="00B912CD"/>
    <w:rsid w:val="00B9134C"/>
    <w:rsid w:val="00B91667"/>
    <w:rsid w:val="00B91FDD"/>
    <w:rsid w:val="00B92935"/>
    <w:rsid w:val="00B92D0A"/>
    <w:rsid w:val="00B930B6"/>
    <w:rsid w:val="00B9310A"/>
    <w:rsid w:val="00B93685"/>
    <w:rsid w:val="00B9369E"/>
    <w:rsid w:val="00B937D7"/>
    <w:rsid w:val="00B938BC"/>
    <w:rsid w:val="00B93DD2"/>
    <w:rsid w:val="00B94856"/>
    <w:rsid w:val="00B94C55"/>
    <w:rsid w:val="00B94E2E"/>
    <w:rsid w:val="00B95295"/>
    <w:rsid w:val="00B9571F"/>
    <w:rsid w:val="00B95E63"/>
    <w:rsid w:val="00B96147"/>
    <w:rsid w:val="00B96511"/>
    <w:rsid w:val="00B96A29"/>
    <w:rsid w:val="00B97417"/>
    <w:rsid w:val="00B97FE8"/>
    <w:rsid w:val="00BA0615"/>
    <w:rsid w:val="00BA067F"/>
    <w:rsid w:val="00BA0F4F"/>
    <w:rsid w:val="00BA0FF9"/>
    <w:rsid w:val="00BA150F"/>
    <w:rsid w:val="00BA1876"/>
    <w:rsid w:val="00BA18E7"/>
    <w:rsid w:val="00BA2298"/>
    <w:rsid w:val="00BA2F4D"/>
    <w:rsid w:val="00BA35BB"/>
    <w:rsid w:val="00BA3684"/>
    <w:rsid w:val="00BA3744"/>
    <w:rsid w:val="00BA386B"/>
    <w:rsid w:val="00BA3C3F"/>
    <w:rsid w:val="00BA4780"/>
    <w:rsid w:val="00BA4E2D"/>
    <w:rsid w:val="00BA4FF4"/>
    <w:rsid w:val="00BA5354"/>
    <w:rsid w:val="00BA5FB9"/>
    <w:rsid w:val="00BA63BC"/>
    <w:rsid w:val="00BA6A7D"/>
    <w:rsid w:val="00BA6B31"/>
    <w:rsid w:val="00BA7226"/>
    <w:rsid w:val="00BA793A"/>
    <w:rsid w:val="00BA7B4E"/>
    <w:rsid w:val="00BA7E26"/>
    <w:rsid w:val="00BA7E73"/>
    <w:rsid w:val="00BB07D5"/>
    <w:rsid w:val="00BB0A00"/>
    <w:rsid w:val="00BB13E5"/>
    <w:rsid w:val="00BB14AA"/>
    <w:rsid w:val="00BB19D7"/>
    <w:rsid w:val="00BB24B2"/>
    <w:rsid w:val="00BB2A64"/>
    <w:rsid w:val="00BB2EEC"/>
    <w:rsid w:val="00BB316A"/>
    <w:rsid w:val="00BB32E1"/>
    <w:rsid w:val="00BB34AC"/>
    <w:rsid w:val="00BB35E0"/>
    <w:rsid w:val="00BB3A0C"/>
    <w:rsid w:val="00BB3AE7"/>
    <w:rsid w:val="00BB3BDE"/>
    <w:rsid w:val="00BB3CA0"/>
    <w:rsid w:val="00BB40F1"/>
    <w:rsid w:val="00BB4FA5"/>
    <w:rsid w:val="00BB61EB"/>
    <w:rsid w:val="00BB664F"/>
    <w:rsid w:val="00BB6791"/>
    <w:rsid w:val="00BB6CA2"/>
    <w:rsid w:val="00BB72EC"/>
    <w:rsid w:val="00BB78A9"/>
    <w:rsid w:val="00BB7DA9"/>
    <w:rsid w:val="00BB7ED2"/>
    <w:rsid w:val="00BB7FC5"/>
    <w:rsid w:val="00BC1419"/>
    <w:rsid w:val="00BC150A"/>
    <w:rsid w:val="00BC1552"/>
    <w:rsid w:val="00BC1790"/>
    <w:rsid w:val="00BC1ADC"/>
    <w:rsid w:val="00BC1F13"/>
    <w:rsid w:val="00BC2013"/>
    <w:rsid w:val="00BC2113"/>
    <w:rsid w:val="00BC265E"/>
    <w:rsid w:val="00BC2665"/>
    <w:rsid w:val="00BC28A4"/>
    <w:rsid w:val="00BC2C16"/>
    <w:rsid w:val="00BC31A7"/>
    <w:rsid w:val="00BC33F8"/>
    <w:rsid w:val="00BC3B12"/>
    <w:rsid w:val="00BC4068"/>
    <w:rsid w:val="00BC4D88"/>
    <w:rsid w:val="00BC585A"/>
    <w:rsid w:val="00BC5A38"/>
    <w:rsid w:val="00BC5C2C"/>
    <w:rsid w:val="00BC5C78"/>
    <w:rsid w:val="00BC5E4D"/>
    <w:rsid w:val="00BC6234"/>
    <w:rsid w:val="00BC6512"/>
    <w:rsid w:val="00BC69E1"/>
    <w:rsid w:val="00BC6D78"/>
    <w:rsid w:val="00BC6E43"/>
    <w:rsid w:val="00BC7151"/>
    <w:rsid w:val="00BC7564"/>
    <w:rsid w:val="00BC7CE4"/>
    <w:rsid w:val="00BC7DAD"/>
    <w:rsid w:val="00BD0C33"/>
    <w:rsid w:val="00BD0E0E"/>
    <w:rsid w:val="00BD1294"/>
    <w:rsid w:val="00BD1427"/>
    <w:rsid w:val="00BD1478"/>
    <w:rsid w:val="00BD15E9"/>
    <w:rsid w:val="00BD19E5"/>
    <w:rsid w:val="00BD2341"/>
    <w:rsid w:val="00BD2479"/>
    <w:rsid w:val="00BD249B"/>
    <w:rsid w:val="00BD2538"/>
    <w:rsid w:val="00BD2CCD"/>
    <w:rsid w:val="00BD2FBA"/>
    <w:rsid w:val="00BD30BE"/>
    <w:rsid w:val="00BD3166"/>
    <w:rsid w:val="00BD3370"/>
    <w:rsid w:val="00BD33DC"/>
    <w:rsid w:val="00BD39E5"/>
    <w:rsid w:val="00BD408E"/>
    <w:rsid w:val="00BD40CC"/>
    <w:rsid w:val="00BD4AC8"/>
    <w:rsid w:val="00BD62BA"/>
    <w:rsid w:val="00BD64DF"/>
    <w:rsid w:val="00BD68DF"/>
    <w:rsid w:val="00BD6C68"/>
    <w:rsid w:val="00BD73F4"/>
    <w:rsid w:val="00BD778C"/>
    <w:rsid w:val="00BD78F7"/>
    <w:rsid w:val="00BD7A94"/>
    <w:rsid w:val="00BD7B76"/>
    <w:rsid w:val="00BD7CC4"/>
    <w:rsid w:val="00BE0A43"/>
    <w:rsid w:val="00BE0FB5"/>
    <w:rsid w:val="00BE1098"/>
    <w:rsid w:val="00BE1BFD"/>
    <w:rsid w:val="00BE1FC9"/>
    <w:rsid w:val="00BE200F"/>
    <w:rsid w:val="00BE20F1"/>
    <w:rsid w:val="00BE2A73"/>
    <w:rsid w:val="00BE2AC1"/>
    <w:rsid w:val="00BE2EFE"/>
    <w:rsid w:val="00BE30BB"/>
    <w:rsid w:val="00BE3216"/>
    <w:rsid w:val="00BE3A5E"/>
    <w:rsid w:val="00BE3EE0"/>
    <w:rsid w:val="00BE3F78"/>
    <w:rsid w:val="00BE3FEF"/>
    <w:rsid w:val="00BE45F8"/>
    <w:rsid w:val="00BE480E"/>
    <w:rsid w:val="00BE49A0"/>
    <w:rsid w:val="00BE4AC5"/>
    <w:rsid w:val="00BE579B"/>
    <w:rsid w:val="00BE5A1F"/>
    <w:rsid w:val="00BE5C37"/>
    <w:rsid w:val="00BE5E69"/>
    <w:rsid w:val="00BE67B8"/>
    <w:rsid w:val="00BE6926"/>
    <w:rsid w:val="00BE6E9C"/>
    <w:rsid w:val="00BE6F69"/>
    <w:rsid w:val="00BE6FBD"/>
    <w:rsid w:val="00BE7695"/>
    <w:rsid w:val="00BE7D6D"/>
    <w:rsid w:val="00BE7E3B"/>
    <w:rsid w:val="00BF004C"/>
    <w:rsid w:val="00BF0AE2"/>
    <w:rsid w:val="00BF0CF6"/>
    <w:rsid w:val="00BF1107"/>
    <w:rsid w:val="00BF1EF7"/>
    <w:rsid w:val="00BF2378"/>
    <w:rsid w:val="00BF2CC6"/>
    <w:rsid w:val="00BF2CE8"/>
    <w:rsid w:val="00BF350F"/>
    <w:rsid w:val="00BF402F"/>
    <w:rsid w:val="00BF42CE"/>
    <w:rsid w:val="00BF42FC"/>
    <w:rsid w:val="00BF4785"/>
    <w:rsid w:val="00BF510C"/>
    <w:rsid w:val="00BF5111"/>
    <w:rsid w:val="00BF5126"/>
    <w:rsid w:val="00BF58AB"/>
    <w:rsid w:val="00BF5F4A"/>
    <w:rsid w:val="00BF6CE3"/>
    <w:rsid w:val="00BF6F48"/>
    <w:rsid w:val="00BF734E"/>
    <w:rsid w:val="00BF749A"/>
    <w:rsid w:val="00BF78C8"/>
    <w:rsid w:val="00BF7994"/>
    <w:rsid w:val="00BF7B1A"/>
    <w:rsid w:val="00BF7F53"/>
    <w:rsid w:val="00C004C1"/>
    <w:rsid w:val="00C008C9"/>
    <w:rsid w:val="00C00A27"/>
    <w:rsid w:val="00C00E80"/>
    <w:rsid w:val="00C0179E"/>
    <w:rsid w:val="00C01851"/>
    <w:rsid w:val="00C01D5C"/>
    <w:rsid w:val="00C024D4"/>
    <w:rsid w:val="00C02881"/>
    <w:rsid w:val="00C033CF"/>
    <w:rsid w:val="00C03675"/>
    <w:rsid w:val="00C03A8E"/>
    <w:rsid w:val="00C03B3D"/>
    <w:rsid w:val="00C04468"/>
    <w:rsid w:val="00C04F77"/>
    <w:rsid w:val="00C059EB"/>
    <w:rsid w:val="00C05B35"/>
    <w:rsid w:val="00C061AA"/>
    <w:rsid w:val="00C061FE"/>
    <w:rsid w:val="00C06706"/>
    <w:rsid w:val="00C06D2D"/>
    <w:rsid w:val="00C0731B"/>
    <w:rsid w:val="00C07587"/>
    <w:rsid w:val="00C078A8"/>
    <w:rsid w:val="00C106DE"/>
    <w:rsid w:val="00C11496"/>
    <w:rsid w:val="00C1170F"/>
    <w:rsid w:val="00C11EFB"/>
    <w:rsid w:val="00C12810"/>
    <w:rsid w:val="00C12921"/>
    <w:rsid w:val="00C1296A"/>
    <w:rsid w:val="00C12D5C"/>
    <w:rsid w:val="00C12DFE"/>
    <w:rsid w:val="00C13C26"/>
    <w:rsid w:val="00C1431A"/>
    <w:rsid w:val="00C1453F"/>
    <w:rsid w:val="00C14593"/>
    <w:rsid w:val="00C14C05"/>
    <w:rsid w:val="00C14DB2"/>
    <w:rsid w:val="00C150C0"/>
    <w:rsid w:val="00C15144"/>
    <w:rsid w:val="00C15589"/>
    <w:rsid w:val="00C15723"/>
    <w:rsid w:val="00C1596F"/>
    <w:rsid w:val="00C15A55"/>
    <w:rsid w:val="00C15A6A"/>
    <w:rsid w:val="00C15B52"/>
    <w:rsid w:val="00C16F0F"/>
    <w:rsid w:val="00C170A5"/>
    <w:rsid w:val="00C17A50"/>
    <w:rsid w:val="00C17B23"/>
    <w:rsid w:val="00C210C9"/>
    <w:rsid w:val="00C211C4"/>
    <w:rsid w:val="00C211DE"/>
    <w:rsid w:val="00C21314"/>
    <w:rsid w:val="00C2133A"/>
    <w:rsid w:val="00C2189E"/>
    <w:rsid w:val="00C221EF"/>
    <w:rsid w:val="00C22677"/>
    <w:rsid w:val="00C23145"/>
    <w:rsid w:val="00C237B9"/>
    <w:rsid w:val="00C23D30"/>
    <w:rsid w:val="00C23DA1"/>
    <w:rsid w:val="00C23E8F"/>
    <w:rsid w:val="00C2406B"/>
    <w:rsid w:val="00C2465C"/>
    <w:rsid w:val="00C24A95"/>
    <w:rsid w:val="00C24C0C"/>
    <w:rsid w:val="00C24ED8"/>
    <w:rsid w:val="00C253DB"/>
    <w:rsid w:val="00C256EC"/>
    <w:rsid w:val="00C259E5"/>
    <w:rsid w:val="00C260A3"/>
    <w:rsid w:val="00C26180"/>
    <w:rsid w:val="00C2623C"/>
    <w:rsid w:val="00C26575"/>
    <w:rsid w:val="00C27235"/>
    <w:rsid w:val="00C27859"/>
    <w:rsid w:val="00C2791E"/>
    <w:rsid w:val="00C27A76"/>
    <w:rsid w:val="00C302CC"/>
    <w:rsid w:val="00C303F9"/>
    <w:rsid w:val="00C3077C"/>
    <w:rsid w:val="00C310E3"/>
    <w:rsid w:val="00C31326"/>
    <w:rsid w:val="00C31BAD"/>
    <w:rsid w:val="00C31BE3"/>
    <w:rsid w:val="00C328FE"/>
    <w:rsid w:val="00C32BB6"/>
    <w:rsid w:val="00C32CA9"/>
    <w:rsid w:val="00C32EA3"/>
    <w:rsid w:val="00C33777"/>
    <w:rsid w:val="00C33799"/>
    <w:rsid w:val="00C342BF"/>
    <w:rsid w:val="00C34496"/>
    <w:rsid w:val="00C348DF"/>
    <w:rsid w:val="00C34B14"/>
    <w:rsid w:val="00C34EAA"/>
    <w:rsid w:val="00C358E8"/>
    <w:rsid w:val="00C36121"/>
    <w:rsid w:val="00C36A50"/>
    <w:rsid w:val="00C36BE9"/>
    <w:rsid w:val="00C37F8D"/>
    <w:rsid w:val="00C4002B"/>
    <w:rsid w:val="00C40165"/>
    <w:rsid w:val="00C405DA"/>
    <w:rsid w:val="00C4067E"/>
    <w:rsid w:val="00C40C65"/>
    <w:rsid w:val="00C40C86"/>
    <w:rsid w:val="00C41596"/>
    <w:rsid w:val="00C415BE"/>
    <w:rsid w:val="00C418CF"/>
    <w:rsid w:val="00C4195F"/>
    <w:rsid w:val="00C41F09"/>
    <w:rsid w:val="00C42081"/>
    <w:rsid w:val="00C42529"/>
    <w:rsid w:val="00C426EA"/>
    <w:rsid w:val="00C4273A"/>
    <w:rsid w:val="00C42A26"/>
    <w:rsid w:val="00C42C0A"/>
    <w:rsid w:val="00C432E7"/>
    <w:rsid w:val="00C432F7"/>
    <w:rsid w:val="00C44705"/>
    <w:rsid w:val="00C449C2"/>
    <w:rsid w:val="00C44AE1"/>
    <w:rsid w:val="00C44D35"/>
    <w:rsid w:val="00C45653"/>
    <w:rsid w:val="00C46116"/>
    <w:rsid w:val="00C46343"/>
    <w:rsid w:val="00C4661B"/>
    <w:rsid w:val="00C46AF5"/>
    <w:rsid w:val="00C46CBB"/>
    <w:rsid w:val="00C46F10"/>
    <w:rsid w:val="00C46FDF"/>
    <w:rsid w:val="00C47DFC"/>
    <w:rsid w:val="00C500D1"/>
    <w:rsid w:val="00C502BE"/>
    <w:rsid w:val="00C5169D"/>
    <w:rsid w:val="00C51C83"/>
    <w:rsid w:val="00C51CBA"/>
    <w:rsid w:val="00C52623"/>
    <w:rsid w:val="00C529E5"/>
    <w:rsid w:val="00C53056"/>
    <w:rsid w:val="00C5324C"/>
    <w:rsid w:val="00C53576"/>
    <w:rsid w:val="00C535A6"/>
    <w:rsid w:val="00C536DE"/>
    <w:rsid w:val="00C53F07"/>
    <w:rsid w:val="00C548A6"/>
    <w:rsid w:val="00C548AF"/>
    <w:rsid w:val="00C54B7D"/>
    <w:rsid w:val="00C54C9B"/>
    <w:rsid w:val="00C55A79"/>
    <w:rsid w:val="00C55AC3"/>
    <w:rsid w:val="00C55E00"/>
    <w:rsid w:val="00C56416"/>
    <w:rsid w:val="00C565FC"/>
    <w:rsid w:val="00C569B4"/>
    <w:rsid w:val="00C56C8E"/>
    <w:rsid w:val="00C57430"/>
    <w:rsid w:val="00C604EB"/>
    <w:rsid w:val="00C608A4"/>
    <w:rsid w:val="00C6091C"/>
    <w:rsid w:val="00C60CD0"/>
    <w:rsid w:val="00C619A7"/>
    <w:rsid w:val="00C61C43"/>
    <w:rsid w:val="00C61D1D"/>
    <w:rsid w:val="00C61E1D"/>
    <w:rsid w:val="00C61F79"/>
    <w:rsid w:val="00C6209E"/>
    <w:rsid w:val="00C62334"/>
    <w:rsid w:val="00C625A4"/>
    <w:rsid w:val="00C6276F"/>
    <w:rsid w:val="00C62BB8"/>
    <w:rsid w:val="00C6305B"/>
    <w:rsid w:val="00C64354"/>
    <w:rsid w:val="00C64705"/>
    <w:rsid w:val="00C64A6C"/>
    <w:rsid w:val="00C64F45"/>
    <w:rsid w:val="00C653E1"/>
    <w:rsid w:val="00C6591B"/>
    <w:rsid w:val="00C65DF2"/>
    <w:rsid w:val="00C6608F"/>
    <w:rsid w:val="00C66350"/>
    <w:rsid w:val="00C66B03"/>
    <w:rsid w:val="00C66B2D"/>
    <w:rsid w:val="00C67FE9"/>
    <w:rsid w:val="00C70101"/>
    <w:rsid w:val="00C70247"/>
    <w:rsid w:val="00C704A3"/>
    <w:rsid w:val="00C70AEF"/>
    <w:rsid w:val="00C71032"/>
    <w:rsid w:val="00C71AE5"/>
    <w:rsid w:val="00C729F3"/>
    <w:rsid w:val="00C72BC7"/>
    <w:rsid w:val="00C72BF9"/>
    <w:rsid w:val="00C72CAC"/>
    <w:rsid w:val="00C72D69"/>
    <w:rsid w:val="00C72EC8"/>
    <w:rsid w:val="00C734BD"/>
    <w:rsid w:val="00C73E08"/>
    <w:rsid w:val="00C74600"/>
    <w:rsid w:val="00C747AD"/>
    <w:rsid w:val="00C74D0A"/>
    <w:rsid w:val="00C752A7"/>
    <w:rsid w:val="00C7644E"/>
    <w:rsid w:val="00C77395"/>
    <w:rsid w:val="00C77479"/>
    <w:rsid w:val="00C77D6C"/>
    <w:rsid w:val="00C77F27"/>
    <w:rsid w:val="00C80570"/>
    <w:rsid w:val="00C807C7"/>
    <w:rsid w:val="00C807FC"/>
    <w:rsid w:val="00C81489"/>
    <w:rsid w:val="00C81B6C"/>
    <w:rsid w:val="00C82320"/>
    <w:rsid w:val="00C8236C"/>
    <w:rsid w:val="00C826CC"/>
    <w:rsid w:val="00C82CF7"/>
    <w:rsid w:val="00C83237"/>
    <w:rsid w:val="00C8324E"/>
    <w:rsid w:val="00C832D3"/>
    <w:rsid w:val="00C83731"/>
    <w:rsid w:val="00C83CFA"/>
    <w:rsid w:val="00C83DA3"/>
    <w:rsid w:val="00C841E5"/>
    <w:rsid w:val="00C84258"/>
    <w:rsid w:val="00C84471"/>
    <w:rsid w:val="00C84EB3"/>
    <w:rsid w:val="00C8550C"/>
    <w:rsid w:val="00C86C2B"/>
    <w:rsid w:val="00C86E79"/>
    <w:rsid w:val="00C871BE"/>
    <w:rsid w:val="00C871D7"/>
    <w:rsid w:val="00C872FD"/>
    <w:rsid w:val="00C87957"/>
    <w:rsid w:val="00C87EBF"/>
    <w:rsid w:val="00C90313"/>
    <w:rsid w:val="00C907CA"/>
    <w:rsid w:val="00C90B11"/>
    <w:rsid w:val="00C9103F"/>
    <w:rsid w:val="00C91B29"/>
    <w:rsid w:val="00C91D51"/>
    <w:rsid w:val="00C9203C"/>
    <w:rsid w:val="00C92545"/>
    <w:rsid w:val="00C92670"/>
    <w:rsid w:val="00C92D33"/>
    <w:rsid w:val="00C92E8E"/>
    <w:rsid w:val="00C9364F"/>
    <w:rsid w:val="00C9395F"/>
    <w:rsid w:val="00C93BB1"/>
    <w:rsid w:val="00C93BF3"/>
    <w:rsid w:val="00C940A1"/>
    <w:rsid w:val="00C940C0"/>
    <w:rsid w:val="00C94361"/>
    <w:rsid w:val="00C94486"/>
    <w:rsid w:val="00C945E6"/>
    <w:rsid w:val="00C950A5"/>
    <w:rsid w:val="00C95C2E"/>
    <w:rsid w:val="00C974BF"/>
    <w:rsid w:val="00C975C1"/>
    <w:rsid w:val="00CA0053"/>
    <w:rsid w:val="00CA00ED"/>
    <w:rsid w:val="00CA02AB"/>
    <w:rsid w:val="00CA06BB"/>
    <w:rsid w:val="00CA072A"/>
    <w:rsid w:val="00CA0D49"/>
    <w:rsid w:val="00CA13F2"/>
    <w:rsid w:val="00CA1DB2"/>
    <w:rsid w:val="00CA1E6E"/>
    <w:rsid w:val="00CA1F21"/>
    <w:rsid w:val="00CA2062"/>
    <w:rsid w:val="00CA2090"/>
    <w:rsid w:val="00CA20F9"/>
    <w:rsid w:val="00CA28E2"/>
    <w:rsid w:val="00CA2D8E"/>
    <w:rsid w:val="00CA3055"/>
    <w:rsid w:val="00CA3E4A"/>
    <w:rsid w:val="00CA4706"/>
    <w:rsid w:val="00CA4713"/>
    <w:rsid w:val="00CA49B4"/>
    <w:rsid w:val="00CA4C6A"/>
    <w:rsid w:val="00CA507F"/>
    <w:rsid w:val="00CA6AAF"/>
    <w:rsid w:val="00CA720F"/>
    <w:rsid w:val="00CB04E7"/>
    <w:rsid w:val="00CB0647"/>
    <w:rsid w:val="00CB06F3"/>
    <w:rsid w:val="00CB075E"/>
    <w:rsid w:val="00CB1057"/>
    <w:rsid w:val="00CB11D7"/>
    <w:rsid w:val="00CB1594"/>
    <w:rsid w:val="00CB1C7E"/>
    <w:rsid w:val="00CB21CB"/>
    <w:rsid w:val="00CB28BB"/>
    <w:rsid w:val="00CB3297"/>
    <w:rsid w:val="00CB36A9"/>
    <w:rsid w:val="00CB39F3"/>
    <w:rsid w:val="00CB3A15"/>
    <w:rsid w:val="00CB3ADE"/>
    <w:rsid w:val="00CB3D1B"/>
    <w:rsid w:val="00CB3FC6"/>
    <w:rsid w:val="00CB3FF2"/>
    <w:rsid w:val="00CB4276"/>
    <w:rsid w:val="00CB44D4"/>
    <w:rsid w:val="00CB44D9"/>
    <w:rsid w:val="00CB4A8A"/>
    <w:rsid w:val="00CB4D17"/>
    <w:rsid w:val="00CB50EB"/>
    <w:rsid w:val="00CB5123"/>
    <w:rsid w:val="00CB5485"/>
    <w:rsid w:val="00CB5D5A"/>
    <w:rsid w:val="00CB61D9"/>
    <w:rsid w:val="00CB62A9"/>
    <w:rsid w:val="00CB6B9F"/>
    <w:rsid w:val="00CB6BB1"/>
    <w:rsid w:val="00CB6EB3"/>
    <w:rsid w:val="00CB77B2"/>
    <w:rsid w:val="00CB77FC"/>
    <w:rsid w:val="00CB7AD7"/>
    <w:rsid w:val="00CB7C64"/>
    <w:rsid w:val="00CB7C7E"/>
    <w:rsid w:val="00CC011F"/>
    <w:rsid w:val="00CC0598"/>
    <w:rsid w:val="00CC061F"/>
    <w:rsid w:val="00CC085B"/>
    <w:rsid w:val="00CC0955"/>
    <w:rsid w:val="00CC1095"/>
    <w:rsid w:val="00CC122E"/>
    <w:rsid w:val="00CC14BC"/>
    <w:rsid w:val="00CC1E27"/>
    <w:rsid w:val="00CC22CF"/>
    <w:rsid w:val="00CC25B0"/>
    <w:rsid w:val="00CC2854"/>
    <w:rsid w:val="00CC28DF"/>
    <w:rsid w:val="00CC2B85"/>
    <w:rsid w:val="00CC3062"/>
    <w:rsid w:val="00CC3611"/>
    <w:rsid w:val="00CC3869"/>
    <w:rsid w:val="00CC4049"/>
    <w:rsid w:val="00CC4306"/>
    <w:rsid w:val="00CC4607"/>
    <w:rsid w:val="00CC4A4C"/>
    <w:rsid w:val="00CC4B9F"/>
    <w:rsid w:val="00CC50BA"/>
    <w:rsid w:val="00CC5422"/>
    <w:rsid w:val="00CC5921"/>
    <w:rsid w:val="00CC596E"/>
    <w:rsid w:val="00CC5E8A"/>
    <w:rsid w:val="00CC6E38"/>
    <w:rsid w:val="00CC7195"/>
    <w:rsid w:val="00CC72EE"/>
    <w:rsid w:val="00CC77FE"/>
    <w:rsid w:val="00CD027A"/>
    <w:rsid w:val="00CD03FD"/>
    <w:rsid w:val="00CD0477"/>
    <w:rsid w:val="00CD05A2"/>
    <w:rsid w:val="00CD06F8"/>
    <w:rsid w:val="00CD0E96"/>
    <w:rsid w:val="00CD0F05"/>
    <w:rsid w:val="00CD122B"/>
    <w:rsid w:val="00CD141D"/>
    <w:rsid w:val="00CD171E"/>
    <w:rsid w:val="00CD1E43"/>
    <w:rsid w:val="00CD1FA5"/>
    <w:rsid w:val="00CD2131"/>
    <w:rsid w:val="00CD2FC9"/>
    <w:rsid w:val="00CD320F"/>
    <w:rsid w:val="00CD3ACB"/>
    <w:rsid w:val="00CD3F51"/>
    <w:rsid w:val="00CD3F6C"/>
    <w:rsid w:val="00CD42AC"/>
    <w:rsid w:val="00CD4550"/>
    <w:rsid w:val="00CD49DF"/>
    <w:rsid w:val="00CD5712"/>
    <w:rsid w:val="00CD5833"/>
    <w:rsid w:val="00CD5BAF"/>
    <w:rsid w:val="00CD5D38"/>
    <w:rsid w:val="00CD5E7E"/>
    <w:rsid w:val="00CD6029"/>
    <w:rsid w:val="00CD6E6C"/>
    <w:rsid w:val="00CD6EAC"/>
    <w:rsid w:val="00CD7293"/>
    <w:rsid w:val="00CD7340"/>
    <w:rsid w:val="00CD78E4"/>
    <w:rsid w:val="00CD7B7D"/>
    <w:rsid w:val="00CD7BE7"/>
    <w:rsid w:val="00CD7C15"/>
    <w:rsid w:val="00CE0603"/>
    <w:rsid w:val="00CE08C3"/>
    <w:rsid w:val="00CE0B7C"/>
    <w:rsid w:val="00CE0D0F"/>
    <w:rsid w:val="00CE0F57"/>
    <w:rsid w:val="00CE1211"/>
    <w:rsid w:val="00CE14E3"/>
    <w:rsid w:val="00CE157B"/>
    <w:rsid w:val="00CE1CC5"/>
    <w:rsid w:val="00CE2190"/>
    <w:rsid w:val="00CE23B9"/>
    <w:rsid w:val="00CE2BD7"/>
    <w:rsid w:val="00CE322E"/>
    <w:rsid w:val="00CE3671"/>
    <w:rsid w:val="00CE376C"/>
    <w:rsid w:val="00CE3C2C"/>
    <w:rsid w:val="00CE3FF1"/>
    <w:rsid w:val="00CE4108"/>
    <w:rsid w:val="00CE4FC5"/>
    <w:rsid w:val="00CE51BC"/>
    <w:rsid w:val="00CE5A8A"/>
    <w:rsid w:val="00CE5DD4"/>
    <w:rsid w:val="00CE5E53"/>
    <w:rsid w:val="00CE6402"/>
    <w:rsid w:val="00CE668C"/>
    <w:rsid w:val="00CE7124"/>
    <w:rsid w:val="00CE71E9"/>
    <w:rsid w:val="00CE759C"/>
    <w:rsid w:val="00CE7877"/>
    <w:rsid w:val="00CF09A2"/>
    <w:rsid w:val="00CF154D"/>
    <w:rsid w:val="00CF1664"/>
    <w:rsid w:val="00CF1FF6"/>
    <w:rsid w:val="00CF2233"/>
    <w:rsid w:val="00CF23F3"/>
    <w:rsid w:val="00CF2446"/>
    <w:rsid w:val="00CF2876"/>
    <w:rsid w:val="00CF2999"/>
    <w:rsid w:val="00CF2DC2"/>
    <w:rsid w:val="00CF2E26"/>
    <w:rsid w:val="00CF320A"/>
    <w:rsid w:val="00CF34C0"/>
    <w:rsid w:val="00CF376C"/>
    <w:rsid w:val="00CF37FF"/>
    <w:rsid w:val="00CF3879"/>
    <w:rsid w:val="00CF3A40"/>
    <w:rsid w:val="00CF3C3F"/>
    <w:rsid w:val="00CF419C"/>
    <w:rsid w:val="00CF4373"/>
    <w:rsid w:val="00CF50F2"/>
    <w:rsid w:val="00CF54C6"/>
    <w:rsid w:val="00CF71F3"/>
    <w:rsid w:val="00CF79AE"/>
    <w:rsid w:val="00CF7B0A"/>
    <w:rsid w:val="00CF7EC5"/>
    <w:rsid w:val="00CF7EE7"/>
    <w:rsid w:val="00D00569"/>
    <w:rsid w:val="00D0092F"/>
    <w:rsid w:val="00D00948"/>
    <w:rsid w:val="00D00970"/>
    <w:rsid w:val="00D0098E"/>
    <w:rsid w:val="00D00DF9"/>
    <w:rsid w:val="00D01312"/>
    <w:rsid w:val="00D0179A"/>
    <w:rsid w:val="00D01880"/>
    <w:rsid w:val="00D018CE"/>
    <w:rsid w:val="00D01CA1"/>
    <w:rsid w:val="00D01D11"/>
    <w:rsid w:val="00D01F40"/>
    <w:rsid w:val="00D023E2"/>
    <w:rsid w:val="00D02970"/>
    <w:rsid w:val="00D02EA0"/>
    <w:rsid w:val="00D03103"/>
    <w:rsid w:val="00D037B9"/>
    <w:rsid w:val="00D03931"/>
    <w:rsid w:val="00D03A0A"/>
    <w:rsid w:val="00D03AAE"/>
    <w:rsid w:val="00D03C4D"/>
    <w:rsid w:val="00D04029"/>
    <w:rsid w:val="00D04056"/>
    <w:rsid w:val="00D0436C"/>
    <w:rsid w:val="00D0453A"/>
    <w:rsid w:val="00D045AE"/>
    <w:rsid w:val="00D0478B"/>
    <w:rsid w:val="00D048D0"/>
    <w:rsid w:val="00D04C9B"/>
    <w:rsid w:val="00D04D77"/>
    <w:rsid w:val="00D0558F"/>
    <w:rsid w:val="00D05727"/>
    <w:rsid w:val="00D05CB3"/>
    <w:rsid w:val="00D05DC8"/>
    <w:rsid w:val="00D06B06"/>
    <w:rsid w:val="00D072A8"/>
    <w:rsid w:val="00D074AB"/>
    <w:rsid w:val="00D076BF"/>
    <w:rsid w:val="00D07AD7"/>
    <w:rsid w:val="00D07B6A"/>
    <w:rsid w:val="00D07D5D"/>
    <w:rsid w:val="00D07EB3"/>
    <w:rsid w:val="00D1055B"/>
    <w:rsid w:val="00D10B03"/>
    <w:rsid w:val="00D11356"/>
    <w:rsid w:val="00D114F8"/>
    <w:rsid w:val="00D1181B"/>
    <w:rsid w:val="00D11F40"/>
    <w:rsid w:val="00D12002"/>
    <w:rsid w:val="00D1204D"/>
    <w:rsid w:val="00D122D5"/>
    <w:rsid w:val="00D12AA7"/>
    <w:rsid w:val="00D12B05"/>
    <w:rsid w:val="00D12F7D"/>
    <w:rsid w:val="00D136A9"/>
    <w:rsid w:val="00D13808"/>
    <w:rsid w:val="00D13C40"/>
    <w:rsid w:val="00D13EEE"/>
    <w:rsid w:val="00D14103"/>
    <w:rsid w:val="00D143D3"/>
    <w:rsid w:val="00D14501"/>
    <w:rsid w:val="00D1478C"/>
    <w:rsid w:val="00D148E9"/>
    <w:rsid w:val="00D14F4A"/>
    <w:rsid w:val="00D1510E"/>
    <w:rsid w:val="00D1532A"/>
    <w:rsid w:val="00D15884"/>
    <w:rsid w:val="00D1592C"/>
    <w:rsid w:val="00D15D22"/>
    <w:rsid w:val="00D15F2D"/>
    <w:rsid w:val="00D15FE4"/>
    <w:rsid w:val="00D160C1"/>
    <w:rsid w:val="00D160D9"/>
    <w:rsid w:val="00D16219"/>
    <w:rsid w:val="00D16633"/>
    <w:rsid w:val="00D16729"/>
    <w:rsid w:val="00D16E08"/>
    <w:rsid w:val="00D16EC8"/>
    <w:rsid w:val="00D17045"/>
    <w:rsid w:val="00D1756A"/>
    <w:rsid w:val="00D17691"/>
    <w:rsid w:val="00D1788F"/>
    <w:rsid w:val="00D17A2C"/>
    <w:rsid w:val="00D17EE6"/>
    <w:rsid w:val="00D2000B"/>
    <w:rsid w:val="00D2012B"/>
    <w:rsid w:val="00D20248"/>
    <w:rsid w:val="00D2025A"/>
    <w:rsid w:val="00D20D54"/>
    <w:rsid w:val="00D20FBE"/>
    <w:rsid w:val="00D21089"/>
    <w:rsid w:val="00D212CB"/>
    <w:rsid w:val="00D212D4"/>
    <w:rsid w:val="00D233DE"/>
    <w:rsid w:val="00D233F2"/>
    <w:rsid w:val="00D235D2"/>
    <w:rsid w:val="00D238DA"/>
    <w:rsid w:val="00D23EA8"/>
    <w:rsid w:val="00D23F6D"/>
    <w:rsid w:val="00D24058"/>
    <w:rsid w:val="00D24071"/>
    <w:rsid w:val="00D24255"/>
    <w:rsid w:val="00D24333"/>
    <w:rsid w:val="00D24432"/>
    <w:rsid w:val="00D24B39"/>
    <w:rsid w:val="00D24BA7"/>
    <w:rsid w:val="00D24C9C"/>
    <w:rsid w:val="00D25122"/>
    <w:rsid w:val="00D25145"/>
    <w:rsid w:val="00D2528D"/>
    <w:rsid w:val="00D25380"/>
    <w:rsid w:val="00D254E9"/>
    <w:rsid w:val="00D25C94"/>
    <w:rsid w:val="00D262A5"/>
    <w:rsid w:val="00D26F91"/>
    <w:rsid w:val="00D26F9B"/>
    <w:rsid w:val="00D2700D"/>
    <w:rsid w:val="00D272D9"/>
    <w:rsid w:val="00D272E6"/>
    <w:rsid w:val="00D27799"/>
    <w:rsid w:val="00D27A01"/>
    <w:rsid w:val="00D27CD4"/>
    <w:rsid w:val="00D27E54"/>
    <w:rsid w:val="00D30050"/>
    <w:rsid w:val="00D30993"/>
    <w:rsid w:val="00D30C42"/>
    <w:rsid w:val="00D30C90"/>
    <w:rsid w:val="00D31286"/>
    <w:rsid w:val="00D3128F"/>
    <w:rsid w:val="00D3185D"/>
    <w:rsid w:val="00D31A81"/>
    <w:rsid w:val="00D31C4E"/>
    <w:rsid w:val="00D31C8E"/>
    <w:rsid w:val="00D3261A"/>
    <w:rsid w:val="00D32EA5"/>
    <w:rsid w:val="00D331CA"/>
    <w:rsid w:val="00D333D5"/>
    <w:rsid w:val="00D336C0"/>
    <w:rsid w:val="00D33741"/>
    <w:rsid w:val="00D33B59"/>
    <w:rsid w:val="00D33CA2"/>
    <w:rsid w:val="00D33FC3"/>
    <w:rsid w:val="00D3429F"/>
    <w:rsid w:val="00D3456C"/>
    <w:rsid w:val="00D347D4"/>
    <w:rsid w:val="00D34BC1"/>
    <w:rsid w:val="00D360C9"/>
    <w:rsid w:val="00D362B7"/>
    <w:rsid w:val="00D36956"/>
    <w:rsid w:val="00D36A90"/>
    <w:rsid w:val="00D36B74"/>
    <w:rsid w:val="00D36F6D"/>
    <w:rsid w:val="00D37CFD"/>
    <w:rsid w:val="00D40DD4"/>
    <w:rsid w:val="00D41C9C"/>
    <w:rsid w:val="00D41CCE"/>
    <w:rsid w:val="00D41E35"/>
    <w:rsid w:val="00D421F8"/>
    <w:rsid w:val="00D42851"/>
    <w:rsid w:val="00D4291F"/>
    <w:rsid w:val="00D42A5F"/>
    <w:rsid w:val="00D42F74"/>
    <w:rsid w:val="00D430A7"/>
    <w:rsid w:val="00D43148"/>
    <w:rsid w:val="00D440E9"/>
    <w:rsid w:val="00D4414A"/>
    <w:rsid w:val="00D4438E"/>
    <w:rsid w:val="00D443B1"/>
    <w:rsid w:val="00D445A4"/>
    <w:rsid w:val="00D449E9"/>
    <w:rsid w:val="00D44DB3"/>
    <w:rsid w:val="00D44F2D"/>
    <w:rsid w:val="00D4505D"/>
    <w:rsid w:val="00D45577"/>
    <w:rsid w:val="00D45670"/>
    <w:rsid w:val="00D45B20"/>
    <w:rsid w:val="00D46367"/>
    <w:rsid w:val="00D46905"/>
    <w:rsid w:val="00D46E52"/>
    <w:rsid w:val="00D47150"/>
    <w:rsid w:val="00D47C75"/>
    <w:rsid w:val="00D47EAC"/>
    <w:rsid w:val="00D500D8"/>
    <w:rsid w:val="00D507CA"/>
    <w:rsid w:val="00D50937"/>
    <w:rsid w:val="00D50C86"/>
    <w:rsid w:val="00D50CAE"/>
    <w:rsid w:val="00D50F2B"/>
    <w:rsid w:val="00D515DA"/>
    <w:rsid w:val="00D520EE"/>
    <w:rsid w:val="00D52165"/>
    <w:rsid w:val="00D523E1"/>
    <w:rsid w:val="00D525F1"/>
    <w:rsid w:val="00D52CB9"/>
    <w:rsid w:val="00D52F41"/>
    <w:rsid w:val="00D535E0"/>
    <w:rsid w:val="00D53ACE"/>
    <w:rsid w:val="00D53C2C"/>
    <w:rsid w:val="00D53D86"/>
    <w:rsid w:val="00D53EA6"/>
    <w:rsid w:val="00D53FD0"/>
    <w:rsid w:val="00D5447D"/>
    <w:rsid w:val="00D54EFA"/>
    <w:rsid w:val="00D56862"/>
    <w:rsid w:val="00D56A1A"/>
    <w:rsid w:val="00D56AEC"/>
    <w:rsid w:val="00D573CD"/>
    <w:rsid w:val="00D5745B"/>
    <w:rsid w:val="00D5774C"/>
    <w:rsid w:val="00D57A91"/>
    <w:rsid w:val="00D57CB5"/>
    <w:rsid w:val="00D6061F"/>
    <w:rsid w:val="00D60830"/>
    <w:rsid w:val="00D61406"/>
    <w:rsid w:val="00D614B8"/>
    <w:rsid w:val="00D6151C"/>
    <w:rsid w:val="00D619DD"/>
    <w:rsid w:val="00D624EF"/>
    <w:rsid w:val="00D62D5D"/>
    <w:rsid w:val="00D63421"/>
    <w:rsid w:val="00D635E4"/>
    <w:rsid w:val="00D63C42"/>
    <w:rsid w:val="00D63D41"/>
    <w:rsid w:val="00D63F07"/>
    <w:rsid w:val="00D6480E"/>
    <w:rsid w:val="00D64CED"/>
    <w:rsid w:val="00D64EB4"/>
    <w:rsid w:val="00D65083"/>
    <w:rsid w:val="00D666F9"/>
    <w:rsid w:val="00D66B6D"/>
    <w:rsid w:val="00D66D03"/>
    <w:rsid w:val="00D67841"/>
    <w:rsid w:val="00D70494"/>
    <w:rsid w:val="00D70720"/>
    <w:rsid w:val="00D70B43"/>
    <w:rsid w:val="00D715FF"/>
    <w:rsid w:val="00D72782"/>
    <w:rsid w:val="00D7337A"/>
    <w:rsid w:val="00D7345E"/>
    <w:rsid w:val="00D7363E"/>
    <w:rsid w:val="00D7366F"/>
    <w:rsid w:val="00D736B1"/>
    <w:rsid w:val="00D738F2"/>
    <w:rsid w:val="00D73C91"/>
    <w:rsid w:val="00D74311"/>
    <w:rsid w:val="00D74C5B"/>
    <w:rsid w:val="00D7575B"/>
    <w:rsid w:val="00D75770"/>
    <w:rsid w:val="00D75CDF"/>
    <w:rsid w:val="00D75F6F"/>
    <w:rsid w:val="00D76076"/>
    <w:rsid w:val="00D766F0"/>
    <w:rsid w:val="00D76C5B"/>
    <w:rsid w:val="00D77103"/>
    <w:rsid w:val="00D771C8"/>
    <w:rsid w:val="00D7755E"/>
    <w:rsid w:val="00D777BE"/>
    <w:rsid w:val="00D77DBE"/>
    <w:rsid w:val="00D806A2"/>
    <w:rsid w:val="00D8087D"/>
    <w:rsid w:val="00D80AD4"/>
    <w:rsid w:val="00D80C31"/>
    <w:rsid w:val="00D81DB9"/>
    <w:rsid w:val="00D81EFA"/>
    <w:rsid w:val="00D823FA"/>
    <w:rsid w:val="00D82552"/>
    <w:rsid w:val="00D82F1A"/>
    <w:rsid w:val="00D82F3B"/>
    <w:rsid w:val="00D8394C"/>
    <w:rsid w:val="00D83E23"/>
    <w:rsid w:val="00D83FF5"/>
    <w:rsid w:val="00D84067"/>
    <w:rsid w:val="00D841E5"/>
    <w:rsid w:val="00D84287"/>
    <w:rsid w:val="00D843C8"/>
    <w:rsid w:val="00D84422"/>
    <w:rsid w:val="00D84CDF"/>
    <w:rsid w:val="00D85992"/>
    <w:rsid w:val="00D864F8"/>
    <w:rsid w:val="00D86BBB"/>
    <w:rsid w:val="00D871D9"/>
    <w:rsid w:val="00D8795C"/>
    <w:rsid w:val="00D87D0F"/>
    <w:rsid w:val="00D902D3"/>
    <w:rsid w:val="00D9063F"/>
    <w:rsid w:val="00D90E4D"/>
    <w:rsid w:val="00D91A4C"/>
    <w:rsid w:val="00D91C31"/>
    <w:rsid w:val="00D91DC6"/>
    <w:rsid w:val="00D9292D"/>
    <w:rsid w:val="00D931F4"/>
    <w:rsid w:val="00D93269"/>
    <w:rsid w:val="00D933EB"/>
    <w:rsid w:val="00D939A0"/>
    <w:rsid w:val="00D93B9A"/>
    <w:rsid w:val="00D94095"/>
    <w:rsid w:val="00D94654"/>
    <w:rsid w:val="00D946AF"/>
    <w:rsid w:val="00D94804"/>
    <w:rsid w:val="00D95041"/>
    <w:rsid w:val="00D950A6"/>
    <w:rsid w:val="00D95D6D"/>
    <w:rsid w:val="00D95E29"/>
    <w:rsid w:val="00D9638F"/>
    <w:rsid w:val="00D96C56"/>
    <w:rsid w:val="00D96F6E"/>
    <w:rsid w:val="00D97530"/>
    <w:rsid w:val="00D977EB"/>
    <w:rsid w:val="00DA00B4"/>
    <w:rsid w:val="00DA116D"/>
    <w:rsid w:val="00DA1613"/>
    <w:rsid w:val="00DA1AE4"/>
    <w:rsid w:val="00DA1B07"/>
    <w:rsid w:val="00DA1ECF"/>
    <w:rsid w:val="00DA21EA"/>
    <w:rsid w:val="00DA25AA"/>
    <w:rsid w:val="00DA2617"/>
    <w:rsid w:val="00DA2F3E"/>
    <w:rsid w:val="00DA3FE8"/>
    <w:rsid w:val="00DA423D"/>
    <w:rsid w:val="00DA432B"/>
    <w:rsid w:val="00DA4412"/>
    <w:rsid w:val="00DA5E1C"/>
    <w:rsid w:val="00DA619A"/>
    <w:rsid w:val="00DA65EF"/>
    <w:rsid w:val="00DA6C91"/>
    <w:rsid w:val="00DA6CAC"/>
    <w:rsid w:val="00DB008F"/>
    <w:rsid w:val="00DB0120"/>
    <w:rsid w:val="00DB0E15"/>
    <w:rsid w:val="00DB0FFB"/>
    <w:rsid w:val="00DB115A"/>
    <w:rsid w:val="00DB11D2"/>
    <w:rsid w:val="00DB1301"/>
    <w:rsid w:val="00DB1368"/>
    <w:rsid w:val="00DB1B4D"/>
    <w:rsid w:val="00DB2227"/>
    <w:rsid w:val="00DB22D3"/>
    <w:rsid w:val="00DB2D1C"/>
    <w:rsid w:val="00DB300A"/>
    <w:rsid w:val="00DB30FF"/>
    <w:rsid w:val="00DB3B1A"/>
    <w:rsid w:val="00DB3C2C"/>
    <w:rsid w:val="00DB3E61"/>
    <w:rsid w:val="00DB47D5"/>
    <w:rsid w:val="00DB4988"/>
    <w:rsid w:val="00DB4B09"/>
    <w:rsid w:val="00DB4C5D"/>
    <w:rsid w:val="00DB4D3D"/>
    <w:rsid w:val="00DB4E54"/>
    <w:rsid w:val="00DB5081"/>
    <w:rsid w:val="00DB50E3"/>
    <w:rsid w:val="00DB50F1"/>
    <w:rsid w:val="00DB5660"/>
    <w:rsid w:val="00DB591A"/>
    <w:rsid w:val="00DB6378"/>
    <w:rsid w:val="00DB6A27"/>
    <w:rsid w:val="00DB6CFF"/>
    <w:rsid w:val="00DB6E49"/>
    <w:rsid w:val="00DB7403"/>
    <w:rsid w:val="00DB75B5"/>
    <w:rsid w:val="00DB75F4"/>
    <w:rsid w:val="00DB7A2E"/>
    <w:rsid w:val="00DB7E9B"/>
    <w:rsid w:val="00DB7FAC"/>
    <w:rsid w:val="00DC0C40"/>
    <w:rsid w:val="00DC214B"/>
    <w:rsid w:val="00DC22E4"/>
    <w:rsid w:val="00DC22EC"/>
    <w:rsid w:val="00DC34F3"/>
    <w:rsid w:val="00DC3EAB"/>
    <w:rsid w:val="00DC48D2"/>
    <w:rsid w:val="00DC535A"/>
    <w:rsid w:val="00DC5651"/>
    <w:rsid w:val="00DC5770"/>
    <w:rsid w:val="00DC58D8"/>
    <w:rsid w:val="00DC6351"/>
    <w:rsid w:val="00DC6BEE"/>
    <w:rsid w:val="00DC6BFC"/>
    <w:rsid w:val="00DC6DBE"/>
    <w:rsid w:val="00DC7053"/>
    <w:rsid w:val="00DC71B1"/>
    <w:rsid w:val="00DC753C"/>
    <w:rsid w:val="00DC7E1E"/>
    <w:rsid w:val="00DD03E9"/>
    <w:rsid w:val="00DD0467"/>
    <w:rsid w:val="00DD23D4"/>
    <w:rsid w:val="00DD2993"/>
    <w:rsid w:val="00DD31B5"/>
    <w:rsid w:val="00DD3F1E"/>
    <w:rsid w:val="00DD4019"/>
    <w:rsid w:val="00DD4957"/>
    <w:rsid w:val="00DD58A8"/>
    <w:rsid w:val="00DD5C3B"/>
    <w:rsid w:val="00DD5CAE"/>
    <w:rsid w:val="00DD6EC8"/>
    <w:rsid w:val="00DD73C0"/>
    <w:rsid w:val="00DD73CB"/>
    <w:rsid w:val="00DD7670"/>
    <w:rsid w:val="00DD7865"/>
    <w:rsid w:val="00DE155B"/>
    <w:rsid w:val="00DE1975"/>
    <w:rsid w:val="00DE1DA5"/>
    <w:rsid w:val="00DE25B2"/>
    <w:rsid w:val="00DE2A9E"/>
    <w:rsid w:val="00DE2B54"/>
    <w:rsid w:val="00DE2BB3"/>
    <w:rsid w:val="00DE2E47"/>
    <w:rsid w:val="00DE34F5"/>
    <w:rsid w:val="00DE35A6"/>
    <w:rsid w:val="00DE3C00"/>
    <w:rsid w:val="00DE3DAE"/>
    <w:rsid w:val="00DE3E6F"/>
    <w:rsid w:val="00DE40AD"/>
    <w:rsid w:val="00DE5143"/>
    <w:rsid w:val="00DE5276"/>
    <w:rsid w:val="00DE54C3"/>
    <w:rsid w:val="00DE56E1"/>
    <w:rsid w:val="00DE59A2"/>
    <w:rsid w:val="00DE5E01"/>
    <w:rsid w:val="00DE6253"/>
    <w:rsid w:val="00DE6545"/>
    <w:rsid w:val="00DE67E8"/>
    <w:rsid w:val="00DE67FC"/>
    <w:rsid w:val="00DE6D8B"/>
    <w:rsid w:val="00DE6F2F"/>
    <w:rsid w:val="00DE7070"/>
    <w:rsid w:val="00DE7395"/>
    <w:rsid w:val="00DE7688"/>
    <w:rsid w:val="00DE7A9C"/>
    <w:rsid w:val="00DE7D12"/>
    <w:rsid w:val="00DF0636"/>
    <w:rsid w:val="00DF082D"/>
    <w:rsid w:val="00DF099A"/>
    <w:rsid w:val="00DF126A"/>
    <w:rsid w:val="00DF2593"/>
    <w:rsid w:val="00DF268C"/>
    <w:rsid w:val="00DF26FD"/>
    <w:rsid w:val="00DF27FA"/>
    <w:rsid w:val="00DF291C"/>
    <w:rsid w:val="00DF31C0"/>
    <w:rsid w:val="00DF34E7"/>
    <w:rsid w:val="00DF3801"/>
    <w:rsid w:val="00DF39EA"/>
    <w:rsid w:val="00DF3B36"/>
    <w:rsid w:val="00DF4388"/>
    <w:rsid w:val="00DF5349"/>
    <w:rsid w:val="00DF61F4"/>
    <w:rsid w:val="00DF65B7"/>
    <w:rsid w:val="00DF66DD"/>
    <w:rsid w:val="00DF6A0C"/>
    <w:rsid w:val="00DF6F74"/>
    <w:rsid w:val="00DF6FB2"/>
    <w:rsid w:val="00DF77E7"/>
    <w:rsid w:val="00DF7A3C"/>
    <w:rsid w:val="00DF7F21"/>
    <w:rsid w:val="00DF7FBD"/>
    <w:rsid w:val="00E00112"/>
    <w:rsid w:val="00E00512"/>
    <w:rsid w:val="00E00570"/>
    <w:rsid w:val="00E01446"/>
    <w:rsid w:val="00E01972"/>
    <w:rsid w:val="00E01CB6"/>
    <w:rsid w:val="00E01E29"/>
    <w:rsid w:val="00E01FBC"/>
    <w:rsid w:val="00E02432"/>
    <w:rsid w:val="00E027A2"/>
    <w:rsid w:val="00E03678"/>
    <w:rsid w:val="00E03E36"/>
    <w:rsid w:val="00E04184"/>
    <w:rsid w:val="00E0442B"/>
    <w:rsid w:val="00E04A3A"/>
    <w:rsid w:val="00E04DB3"/>
    <w:rsid w:val="00E04E78"/>
    <w:rsid w:val="00E04EE6"/>
    <w:rsid w:val="00E05399"/>
    <w:rsid w:val="00E055C8"/>
    <w:rsid w:val="00E05729"/>
    <w:rsid w:val="00E05F9F"/>
    <w:rsid w:val="00E062BF"/>
    <w:rsid w:val="00E067B0"/>
    <w:rsid w:val="00E068F7"/>
    <w:rsid w:val="00E069E6"/>
    <w:rsid w:val="00E06B23"/>
    <w:rsid w:val="00E06ECD"/>
    <w:rsid w:val="00E071A2"/>
    <w:rsid w:val="00E0741D"/>
    <w:rsid w:val="00E07D35"/>
    <w:rsid w:val="00E10370"/>
    <w:rsid w:val="00E10BF6"/>
    <w:rsid w:val="00E10D68"/>
    <w:rsid w:val="00E10D93"/>
    <w:rsid w:val="00E1166B"/>
    <w:rsid w:val="00E11C81"/>
    <w:rsid w:val="00E1206A"/>
    <w:rsid w:val="00E126CA"/>
    <w:rsid w:val="00E13148"/>
    <w:rsid w:val="00E1339A"/>
    <w:rsid w:val="00E13899"/>
    <w:rsid w:val="00E138F3"/>
    <w:rsid w:val="00E13D3A"/>
    <w:rsid w:val="00E14AA5"/>
    <w:rsid w:val="00E14C67"/>
    <w:rsid w:val="00E14D1C"/>
    <w:rsid w:val="00E14E5C"/>
    <w:rsid w:val="00E151C3"/>
    <w:rsid w:val="00E15277"/>
    <w:rsid w:val="00E16BDA"/>
    <w:rsid w:val="00E16C5C"/>
    <w:rsid w:val="00E177F8"/>
    <w:rsid w:val="00E17D6A"/>
    <w:rsid w:val="00E207AC"/>
    <w:rsid w:val="00E20868"/>
    <w:rsid w:val="00E20D87"/>
    <w:rsid w:val="00E2145D"/>
    <w:rsid w:val="00E21FC2"/>
    <w:rsid w:val="00E22153"/>
    <w:rsid w:val="00E22472"/>
    <w:rsid w:val="00E226A7"/>
    <w:rsid w:val="00E22D1D"/>
    <w:rsid w:val="00E22F93"/>
    <w:rsid w:val="00E23A0B"/>
    <w:rsid w:val="00E244E8"/>
    <w:rsid w:val="00E24E52"/>
    <w:rsid w:val="00E252CA"/>
    <w:rsid w:val="00E257DB"/>
    <w:rsid w:val="00E25EAD"/>
    <w:rsid w:val="00E2628B"/>
    <w:rsid w:val="00E26297"/>
    <w:rsid w:val="00E27B90"/>
    <w:rsid w:val="00E27ED4"/>
    <w:rsid w:val="00E30537"/>
    <w:rsid w:val="00E3055E"/>
    <w:rsid w:val="00E305AC"/>
    <w:rsid w:val="00E306A8"/>
    <w:rsid w:val="00E30A79"/>
    <w:rsid w:val="00E30AED"/>
    <w:rsid w:val="00E311EE"/>
    <w:rsid w:val="00E31D3B"/>
    <w:rsid w:val="00E327E4"/>
    <w:rsid w:val="00E32B49"/>
    <w:rsid w:val="00E32D5E"/>
    <w:rsid w:val="00E3304C"/>
    <w:rsid w:val="00E33BB3"/>
    <w:rsid w:val="00E33C85"/>
    <w:rsid w:val="00E34840"/>
    <w:rsid w:val="00E349A0"/>
    <w:rsid w:val="00E35024"/>
    <w:rsid w:val="00E35280"/>
    <w:rsid w:val="00E35646"/>
    <w:rsid w:val="00E35B66"/>
    <w:rsid w:val="00E369D5"/>
    <w:rsid w:val="00E36EF7"/>
    <w:rsid w:val="00E374D7"/>
    <w:rsid w:val="00E378C2"/>
    <w:rsid w:val="00E37AA3"/>
    <w:rsid w:val="00E37E08"/>
    <w:rsid w:val="00E40085"/>
    <w:rsid w:val="00E401CA"/>
    <w:rsid w:val="00E402B1"/>
    <w:rsid w:val="00E40340"/>
    <w:rsid w:val="00E406EE"/>
    <w:rsid w:val="00E40CAE"/>
    <w:rsid w:val="00E413C0"/>
    <w:rsid w:val="00E418AE"/>
    <w:rsid w:val="00E41AF1"/>
    <w:rsid w:val="00E41F99"/>
    <w:rsid w:val="00E43AB1"/>
    <w:rsid w:val="00E43B50"/>
    <w:rsid w:val="00E43D1F"/>
    <w:rsid w:val="00E44B06"/>
    <w:rsid w:val="00E44E6F"/>
    <w:rsid w:val="00E4574F"/>
    <w:rsid w:val="00E45796"/>
    <w:rsid w:val="00E458DF"/>
    <w:rsid w:val="00E45901"/>
    <w:rsid w:val="00E45E17"/>
    <w:rsid w:val="00E46312"/>
    <w:rsid w:val="00E46B91"/>
    <w:rsid w:val="00E46F83"/>
    <w:rsid w:val="00E470E3"/>
    <w:rsid w:val="00E470FD"/>
    <w:rsid w:val="00E476ED"/>
    <w:rsid w:val="00E476EE"/>
    <w:rsid w:val="00E50196"/>
    <w:rsid w:val="00E50C0A"/>
    <w:rsid w:val="00E50DAC"/>
    <w:rsid w:val="00E51779"/>
    <w:rsid w:val="00E51BEC"/>
    <w:rsid w:val="00E52327"/>
    <w:rsid w:val="00E52DC2"/>
    <w:rsid w:val="00E53403"/>
    <w:rsid w:val="00E5409F"/>
    <w:rsid w:val="00E5415E"/>
    <w:rsid w:val="00E55A78"/>
    <w:rsid w:val="00E563ED"/>
    <w:rsid w:val="00E566D2"/>
    <w:rsid w:val="00E56955"/>
    <w:rsid w:val="00E56BA7"/>
    <w:rsid w:val="00E56BB6"/>
    <w:rsid w:val="00E5760B"/>
    <w:rsid w:val="00E576D6"/>
    <w:rsid w:val="00E5797B"/>
    <w:rsid w:val="00E57C72"/>
    <w:rsid w:val="00E57EFC"/>
    <w:rsid w:val="00E60087"/>
    <w:rsid w:val="00E602B8"/>
    <w:rsid w:val="00E60D1F"/>
    <w:rsid w:val="00E625FC"/>
    <w:rsid w:val="00E626A1"/>
    <w:rsid w:val="00E627D2"/>
    <w:rsid w:val="00E62BB8"/>
    <w:rsid w:val="00E63770"/>
    <w:rsid w:val="00E63809"/>
    <w:rsid w:val="00E6388F"/>
    <w:rsid w:val="00E63C35"/>
    <w:rsid w:val="00E64D34"/>
    <w:rsid w:val="00E64FE8"/>
    <w:rsid w:val="00E65733"/>
    <w:rsid w:val="00E65BFC"/>
    <w:rsid w:val="00E65C5A"/>
    <w:rsid w:val="00E65C91"/>
    <w:rsid w:val="00E65E07"/>
    <w:rsid w:val="00E669BE"/>
    <w:rsid w:val="00E66C6B"/>
    <w:rsid w:val="00E66E48"/>
    <w:rsid w:val="00E700FE"/>
    <w:rsid w:val="00E704EA"/>
    <w:rsid w:val="00E7092A"/>
    <w:rsid w:val="00E72469"/>
    <w:rsid w:val="00E72718"/>
    <w:rsid w:val="00E73F6C"/>
    <w:rsid w:val="00E74137"/>
    <w:rsid w:val="00E74523"/>
    <w:rsid w:val="00E7490A"/>
    <w:rsid w:val="00E749A5"/>
    <w:rsid w:val="00E74AF8"/>
    <w:rsid w:val="00E74D92"/>
    <w:rsid w:val="00E74E25"/>
    <w:rsid w:val="00E7501C"/>
    <w:rsid w:val="00E750E7"/>
    <w:rsid w:val="00E7549D"/>
    <w:rsid w:val="00E7569F"/>
    <w:rsid w:val="00E75C34"/>
    <w:rsid w:val="00E75E59"/>
    <w:rsid w:val="00E766D1"/>
    <w:rsid w:val="00E76959"/>
    <w:rsid w:val="00E76E38"/>
    <w:rsid w:val="00E76F05"/>
    <w:rsid w:val="00E77359"/>
    <w:rsid w:val="00E773A8"/>
    <w:rsid w:val="00E77F0A"/>
    <w:rsid w:val="00E80A61"/>
    <w:rsid w:val="00E80C3B"/>
    <w:rsid w:val="00E80D49"/>
    <w:rsid w:val="00E8180E"/>
    <w:rsid w:val="00E81B6D"/>
    <w:rsid w:val="00E81BBE"/>
    <w:rsid w:val="00E820C0"/>
    <w:rsid w:val="00E829E8"/>
    <w:rsid w:val="00E82A3F"/>
    <w:rsid w:val="00E82D9D"/>
    <w:rsid w:val="00E82F88"/>
    <w:rsid w:val="00E83D22"/>
    <w:rsid w:val="00E83FA7"/>
    <w:rsid w:val="00E84093"/>
    <w:rsid w:val="00E8440F"/>
    <w:rsid w:val="00E85D12"/>
    <w:rsid w:val="00E8609B"/>
    <w:rsid w:val="00E8652A"/>
    <w:rsid w:val="00E8673B"/>
    <w:rsid w:val="00E86863"/>
    <w:rsid w:val="00E86DD0"/>
    <w:rsid w:val="00E872EC"/>
    <w:rsid w:val="00E87342"/>
    <w:rsid w:val="00E90141"/>
    <w:rsid w:val="00E90337"/>
    <w:rsid w:val="00E90A66"/>
    <w:rsid w:val="00E90D78"/>
    <w:rsid w:val="00E91267"/>
    <w:rsid w:val="00E91E4A"/>
    <w:rsid w:val="00E91E54"/>
    <w:rsid w:val="00E9237E"/>
    <w:rsid w:val="00E92380"/>
    <w:rsid w:val="00E9279B"/>
    <w:rsid w:val="00E92803"/>
    <w:rsid w:val="00E92F4F"/>
    <w:rsid w:val="00E939A0"/>
    <w:rsid w:val="00E9497D"/>
    <w:rsid w:val="00E94C15"/>
    <w:rsid w:val="00E94CCE"/>
    <w:rsid w:val="00E95361"/>
    <w:rsid w:val="00E95782"/>
    <w:rsid w:val="00E964F7"/>
    <w:rsid w:val="00E97B78"/>
    <w:rsid w:val="00E97DBB"/>
    <w:rsid w:val="00E97EC3"/>
    <w:rsid w:val="00EA0394"/>
    <w:rsid w:val="00EA0559"/>
    <w:rsid w:val="00EA06E5"/>
    <w:rsid w:val="00EA09F4"/>
    <w:rsid w:val="00EA0AB2"/>
    <w:rsid w:val="00EA0C4C"/>
    <w:rsid w:val="00EA1655"/>
    <w:rsid w:val="00EA1D45"/>
    <w:rsid w:val="00EA1DC9"/>
    <w:rsid w:val="00EA235B"/>
    <w:rsid w:val="00EA25B9"/>
    <w:rsid w:val="00EA2894"/>
    <w:rsid w:val="00EA2AA1"/>
    <w:rsid w:val="00EA2E8C"/>
    <w:rsid w:val="00EA3022"/>
    <w:rsid w:val="00EA3214"/>
    <w:rsid w:val="00EA3232"/>
    <w:rsid w:val="00EA32BD"/>
    <w:rsid w:val="00EA33D2"/>
    <w:rsid w:val="00EA33F8"/>
    <w:rsid w:val="00EA353E"/>
    <w:rsid w:val="00EA3A5A"/>
    <w:rsid w:val="00EA3CB3"/>
    <w:rsid w:val="00EA3CC8"/>
    <w:rsid w:val="00EA42F2"/>
    <w:rsid w:val="00EA43E1"/>
    <w:rsid w:val="00EA48CD"/>
    <w:rsid w:val="00EA4B05"/>
    <w:rsid w:val="00EA4FF3"/>
    <w:rsid w:val="00EA5148"/>
    <w:rsid w:val="00EA51E8"/>
    <w:rsid w:val="00EA5A4A"/>
    <w:rsid w:val="00EA5A88"/>
    <w:rsid w:val="00EA673B"/>
    <w:rsid w:val="00EA6D29"/>
    <w:rsid w:val="00EA6DA0"/>
    <w:rsid w:val="00EA735B"/>
    <w:rsid w:val="00EA7501"/>
    <w:rsid w:val="00EA7A72"/>
    <w:rsid w:val="00EA7D20"/>
    <w:rsid w:val="00EB02F7"/>
    <w:rsid w:val="00EB0AE2"/>
    <w:rsid w:val="00EB0EDA"/>
    <w:rsid w:val="00EB0F54"/>
    <w:rsid w:val="00EB12CC"/>
    <w:rsid w:val="00EB1715"/>
    <w:rsid w:val="00EB21DE"/>
    <w:rsid w:val="00EB25E5"/>
    <w:rsid w:val="00EB288D"/>
    <w:rsid w:val="00EB2AB1"/>
    <w:rsid w:val="00EB2D2A"/>
    <w:rsid w:val="00EB2E50"/>
    <w:rsid w:val="00EB4B40"/>
    <w:rsid w:val="00EB4DE7"/>
    <w:rsid w:val="00EB5058"/>
    <w:rsid w:val="00EB5311"/>
    <w:rsid w:val="00EB53EF"/>
    <w:rsid w:val="00EB65C0"/>
    <w:rsid w:val="00EB701D"/>
    <w:rsid w:val="00EB70B2"/>
    <w:rsid w:val="00EB7703"/>
    <w:rsid w:val="00EB7968"/>
    <w:rsid w:val="00EB79B1"/>
    <w:rsid w:val="00EC0A66"/>
    <w:rsid w:val="00EC0B6B"/>
    <w:rsid w:val="00EC14F3"/>
    <w:rsid w:val="00EC161A"/>
    <w:rsid w:val="00EC2A87"/>
    <w:rsid w:val="00EC2A90"/>
    <w:rsid w:val="00EC2B69"/>
    <w:rsid w:val="00EC2DE5"/>
    <w:rsid w:val="00EC2FF0"/>
    <w:rsid w:val="00EC3235"/>
    <w:rsid w:val="00EC3371"/>
    <w:rsid w:val="00EC35BA"/>
    <w:rsid w:val="00EC3A0E"/>
    <w:rsid w:val="00EC3A54"/>
    <w:rsid w:val="00EC3BB1"/>
    <w:rsid w:val="00EC5183"/>
    <w:rsid w:val="00EC5591"/>
    <w:rsid w:val="00EC55BD"/>
    <w:rsid w:val="00EC5921"/>
    <w:rsid w:val="00EC5ACE"/>
    <w:rsid w:val="00EC65A3"/>
    <w:rsid w:val="00EC672E"/>
    <w:rsid w:val="00EC6F42"/>
    <w:rsid w:val="00EC7E17"/>
    <w:rsid w:val="00ED0990"/>
    <w:rsid w:val="00ED0B96"/>
    <w:rsid w:val="00ED147B"/>
    <w:rsid w:val="00ED1F26"/>
    <w:rsid w:val="00ED210C"/>
    <w:rsid w:val="00ED2B9B"/>
    <w:rsid w:val="00ED30B9"/>
    <w:rsid w:val="00ED31EF"/>
    <w:rsid w:val="00ED3412"/>
    <w:rsid w:val="00ED3776"/>
    <w:rsid w:val="00ED3FB0"/>
    <w:rsid w:val="00ED561F"/>
    <w:rsid w:val="00ED5C1F"/>
    <w:rsid w:val="00ED5CF2"/>
    <w:rsid w:val="00ED5D94"/>
    <w:rsid w:val="00ED6231"/>
    <w:rsid w:val="00ED6EA7"/>
    <w:rsid w:val="00ED750F"/>
    <w:rsid w:val="00ED7EAC"/>
    <w:rsid w:val="00EE0064"/>
    <w:rsid w:val="00EE011A"/>
    <w:rsid w:val="00EE0379"/>
    <w:rsid w:val="00EE056C"/>
    <w:rsid w:val="00EE0655"/>
    <w:rsid w:val="00EE0EFE"/>
    <w:rsid w:val="00EE1E68"/>
    <w:rsid w:val="00EE1F93"/>
    <w:rsid w:val="00EE307B"/>
    <w:rsid w:val="00EE33F0"/>
    <w:rsid w:val="00EE35B3"/>
    <w:rsid w:val="00EE393B"/>
    <w:rsid w:val="00EE3C32"/>
    <w:rsid w:val="00EE3D29"/>
    <w:rsid w:val="00EE3E2D"/>
    <w:rsid w:val="00EE411B"/>
    <w:rsid w:val="00EE462B"/>
    <w:rsid w:val="00EE47A2"/>
    <w:rsid w:val="00EE47FE"/>
    <w:rsid w:val="00EE48F4"/>
    <w:rsid w:val="00EE5080"/>
    <w:rsid w:val="00EE63E5"/>
    <w:rsid w:val="00EE6AFB"/>
    <w:rsid w:val="00EE6E1B"/>
    <w:rsid w:val="00EE7409"/>
    <w:rsid w:val="00EE742B"/>
    <w:rsid w:val="00EE76B3"/>
    <w:rsid w:val="00EE7AEA"/>
    <w:rsid w:val="00EF008C"/>
    <w:rsid w:val="00EF0808"/>
    <w:rsid w:val="00EF0FF5"/>
    <w:rsid w:val="00EF114E"/>
    <w:rsid w:val="00EF1275"/>
    <w:rsid w:val="00EF177C"/>
    <w:rsid w:val="00EF1824"/>
    <w:rsid w:val="00EF190E"/>
    <w:rsid w:val="00EF1930"/>
    <w:rsid w:val="00EF1A75"/>
    <w:rsid w:val="00EF2012"/>
    <w:rsid w:val="00EF20AF"/>
    <w:rsid w:val="00EF21EC"/>
    <w:rsid w:val="00EF2722"/>
    <w:rsid w:val="00EF28EB"/>
    <w:rsid w:val="00EF29F5"/>
    <w:rsid w:val="00EF30CD"/>
    <w:rsid w:val="00EF3109"/>
    <w:rsid w:val="00EF3AB7"/>
    <w:rsid w:val="00EF4CB6"/>
    <w:rsid w:val="00EF4D90"/>
    <w:rsid w:val="00EF4F63"/>
    <w:rsid w:val="00EF57B5"/>
    <w:rsid w:val="00EF58AA"/>
    <w:rsid w:val="00EF6497"/>
    <w:rsid w:val="00EF6624"/>
    <w:rsid w:val="00EF6F99"/>
    <w:rsid w:val="00EF7347"/>
    <w:rsid w:val="00EF735C"/>
    <w:rsid w:val="00EF7DCC"/>
    <w:rsid w:val="00EF7E34"/>
    <w:rsid w:val="00EF7EEE"/>
    <w:rsid w:val="00F000CB"/>
    <w:rsid w:val="00F00260"/>
    <w:rsid w:val="00F00535"/>
    <w:rsid w:val="00F00A43"/>
    <w:rsid w:val="00F00CC3"/>
    <w:rsid w:val="00F01146"/>
    <w:rsid w:val="00F018C1"/>
    <w:rsid w:val="00F0192F"/>
    <w:rsid w:val="00F0194B"/>
    <w:rsid w:val="00F01FC4"/>
    <w:rsid w:val="00F0233B"/>
    <w:rsid w:val="00F02437"/>
    <w:rsid w:val="00F0244D"/>
    <w:rsid w:val="00F02CC7"/>
    <w:rsid w:val="00F03162"/>
    <w:rsid w:val="00F03231"/>
    <w:rsid w:val="00F032C2"/>
    <w:rsid w:val="00F038D5"/>
    <w:rsid w:val="00F03B1C"/>
    <w:rsid w:val="00F03EC7"/>
    <w:rsid w:val="00F04216"/>
    <w:rsid w:val="00F04BEE"/>
    <w:rsid w:val="00F052A4"/>
    <w:rsid w:val="00F052F1"/>
    <w:rsid w:val="00F05423"/>
    <w:rsid w:val="00F059F6"/>
    <w:rsid w:val="00F062CC"/>
    <w:rsid w:val="00F063C0"/>
    <w:rsid w:val="00F067C7"/>
    <w:rsid w:val="00F06FB7"/>
    <w:rsid w:val="00F0762B"/>
    <w:rsid w:val="00F07F1A"/>
    <w:rsid w:val="00F102AA"/>
    <w:rsid w:val="00F10D43"/>
    <w:rsid w:val="00F112AC"/>
    <w:rsid w:val="00F113DA"/>
    <w:rsid w:val="00F11582"/>
    <w:rsid w:val="00F117E6"/>
    <w:rsid w:val="00F119B3"/>
    <w:rsid w:val="00F119DD"/>
    <w:rsid w:val="00F11CA9"/>
    <w:rsid w:val="00F11E04"/>
    <w:rsid w:val="00F1201E"/>
    <w:rsid w:val="00F120F7"/>
    <w:rsid w:val="00F125E9"/>
    <w:rsid w:val="00F12E0F"/>
    <w:rsid w:val="00F12EA0"/>
    <w:rsid w:val="00F13262"/>
    <w:rsid w:val="00F137A1"/>
    <w:rsid w:val="00F13FBE"/>
    <w:rsid w:val="00F143BC"/>
    <w:rsid w:val="00F15451"/>
    <w:rsid w:val="00F157C4"/>
    <w:rsid w:val="00F1657A"/>
    <w:rsid w:val="00F17336"/>
    <w:rsid w:val="00F17CBA"/>
    <w:rsid w:val="00F17CED"/>
    <w:rsid w:val="00F2070F"/>
    <w:rsid w:val="00F20B0B"/>
    <w:rsid w:val="00F21C74"/>
    <w:rsid w:val="00F22193"/>
    <w:rsid w:val="00F22828"/>
    <w:rsid w:val="00F22909"/>
    <w:rsid w:val="00F229C8"/>
    <w:rsid w:val="00F22A1E"/>
    <w:rsid w:val="00F2327A"/>
    <w:rsid w:val="00F23822"/>
    <w:rsid w:val="00F238C1"/>
    <w:rsid w:val="00F23930"/>
    <w:rsid w:val="00F239CD"/>
    <w:rsid w:val="00F239EA"/>
    <w:rsid w:val="00F23A78"/>
    <w:rsid w:val="00F23B84"/>
    <w:rsid w:val="00F23EEC"/>
    <w:rsid w:val="00F25032"/>
    <w:rsid w:val="00F25123"/>
    <w:rsid w:val="00F256F9"/>
    <w:rsid w:val="00F258C9"/>
    <w:rsid w:val="00F25A84"/>
    <w:rsid w:val="00F25E5E"/>
    <w:rsid w:val="00F25EC4"/>
    <w:rsid w:val="00F27D13"/>
    <w:rsid w:val="00F27E29"/>
    <w:rsid w:val="00F27E44"/>
    <w:rsid w:val="00F30CBE"/>
    <w:rsid w:val="00F30DE9"/>
    <w:rsid w:val="00F30E54"/>
    <w:rsid w:val="00F310CB"/>
    <w:rsid w:val="00F31151"/>
    <w:rsid w:val="00F314FF"/>
    <w:rsid w:val="00F32038"/>
    <w:rsid w:val="00F32ED7"/>
    <w:rsid w:val="00F32FAC"/>
    <w:rsid w:val="00F334CC"/>
    <w:rsid w:val="00F33EE3"/>
    <w:rsid w:val="00F33EEF"/>
    <w:rsid w:val="00F34050"/>
    <w:rsid w:val="00F34086"/>
    <w:rsid w:val="00F3468C"/>
    <w:rsid w:val="00F3490C"/>
    <w:rsid w:val="00F34BBF"/>
    <w:rsid w:val="00F34D07"/>
    <w:rsid w:val="00F34E7D"/>
    <w:rsid w:val="00F352D3"/>
    <w:rsid w:val="00F352EA"/>
    <w:rsid w:val="00F35331"/>
    <w:rsid w:val="00F35E6E"/>
    <w:rsid w:val="00F36494"/>
    <w:rsid w:val="00F36930"/>
    <w:rsid w:val="00F36B07"/>
    <w:rsid w:val="00F37161"/>
    <w:rsid w:val="00F37967"/>
    <w:rsid w:val="00F4179C"/>
    <w:rsid w:val="00F41810"/>
    <w:rsid w:val="00F42211"/>
    <w:rsid w:val="00F432AC"/>
    <w:rsid w:val="00F4393D"/>
    <w:rsid w:val="00F43F24"/>
    <w:rsid w:val="00F43F5A"/>
    <w:rsid w:val="00F442F8"/>
    <w:rsid w:val="00F443C5"/>
    <w:rsid w:val="00F4469F"/>
    <w:rsid w:val="00F446F1"/>
    <w:rsid w:val="00F4474D"/>
    <w:rsid w:val="00F44949"/>
    <w:rsid w:val="00F45083"/>
    <w:rsid w:val="00F45E9B"/>
    <w:rsid w:val="00F45F43"/>
    <w:rsid w:val="00F46092"/>
    <w:rsid w:val="00F46D2F"/>
    <w:rsid w:val="00F475E4"/>
    <w:rsid w:val="00F478C1"/>
    <w:rsid w:val="00F50625"/>
    <w:rsid w:val="00F50A10"/>
    <w:rsid w:val="00F5111B"/>
    <w:rsid w:val="00F5127C"/>
    <w:rsid w:val="00F529DC"/>
    <w:rsid w:val="00F52D55"/>
    <w:rsid w:val="00F53522"/>
    <w:rsid w:val="00F53E79"/>
    <w:rsid w:val="00F54592"/>
    <w:rsid w:val="00F5492B"/>
    <w:rsid w:val="00F55073"/>
    <w:rsid w:val="00F551D3"/>
    <w:rsid w:val="00F551FC"/>
    <w:rsid w:val="00F55663"/>
    <w:rsid w:val="00F56052"/>
    <w:rsid w:val="00F56F5C"/>
    <w:rsid w:val="00F570CA"/>
    <w:rsid w:val="00F57304"/>
    <w:rsid w:val="00F579A3"/>
    <w:rsid w:val="00F57B48"/>
    <w:rsid w:val="00F57BB3"/>
    <w:rsid w:val="00F57CAF"/>
    <w:rsid w:val="00F600FB"/>
    <w:rsid w:val="00F60C2E"/>
    <w:rsid w:val="00F61BBA"/>
    <w:rsid w:val="00F6201A"/>
    <w:rsid w:val="00F62127"/>
    <w:rsid w:val="00F622DA"/>
    <w:rsid w:val="00F6291A"/>
    <w:rsid w:val="00F62A97"/>
    <w:rsid w:val="00F62DD0"/>
    <w:rsid w:val="00F6300F"/>
    <w:rsid w:val="00F63237"/>
    <w:rsid w:val="00F63D98"/>
    <w:rsid w:val="00F640B0"/>
    <w:rsid w:val="00F647BE"/>
    <w:rsid w:val="00F65837"/>
    <w:rsid w:val="00F65F91"/>
    <w:rsid w:val="00F65F9F"/>
    <w:rsid w:val="00F6606A"/>
    <w:rsid w:val="00F661C4"/>
    <w:rsid w:val="00F66355"/>
    <w:rsid w:val="00F663F6"/>
    <w:rsid w:val="00F66438"/>
    <w:rsid w:val="00F6716E"/>
    <w:rsid w:val="00F676FB"/>
    <w:rsid w:val="00F67E1A"/>
    <w:rsid w:val="00F70221"/>
    <w:rsid w:val="00F707F5"/>
    <w:rsid w:val="00F70A04"/>
    <w:rsid w:val="00F70BAB"/>
    <w:rsid w:val="00F70D22"/>
    <w:rsid w:val="00F70DC2"/>
    <w:rsid w:val="00F711EA"/>
    <w:rsid w:val="00F718AB"/>
    <w:rsid w:val="00F723C5"/>
    <w:rsid w:val="00F729D4"/>
    <w:rsid w:val="00F72A23"/>
    <w:rsid w:val="00F72A95"/>
    <w:rsid w:val="00F73321"/>
    <w:rsid w:val="00F74198"/>
    <w:rsid w:val="00F74EF9"/>
    <w:rsid w:val="00F75482"/>
    <w:rsid w:val="00F75B29"/>
    <w:rsid w:val="00F75B3A"/>
    <w:rsid w:val="00F7656A"/>
    <w:rsid w:val="00F766BB"/>
    <w:rsid w:val="00F76C3D"/>
    <w:rsid w:val="00F76E65"/>
    <w:rsid w:val="00F776B0"/>
    <w:rsid w:val="00F777C6"/>
    <w:rsid w:val="00F80CCA"/>
    <w:rsid w:val="00F815B7"/>
    <w:rsid w:val="00F81EDE"/>
    <w:rsid w:val="00F826A1"/>
    <w:rsid w:val="00F8282A"/>
    <w:rsid w:val="00F82CE7"/>
    <w:rsid w:val="00F8307C"/>
    <w:rsid w:val="00F836AD"/>
    <w:rsid w:val="00F842C7"/>
    <w:rsid w:val="00F84963"/>
    <w:rsid w:val="00F849E6"/>
    <w:rsid w:val="00F84CAC"/>
    <w:rsid w:val="00F84E40"/>
    <w:rsid w:val="00F84E71"/>
    <w:rsid w:val="00F8504A"/>
    <w:rsid w:val="00F8527B"/>
    <w:rsid w:val="00F853B9"/>
    <w:rsid w:val="00F8597B"/>
    <w:rsid w:val="00F85AA2"/>
    <w:rsid w:val="00F85B38"/>
    <w:rsid w:val="00F861DB"/>
    <w:rsid w:val="00F86368"/>
    <w:rsid w:val="00F865C2"/>
    <w:rsid w:val="00F86CDC"/>
    <w:rsid w:val="00F8772A"/>
    <w:rsid w:val="00F8787A"/>
    <w:rsid w:val="00F87A60"/>
    <w:rsid w:val="00F9010D"/>
    <w:rsid w:val="00F9054F"/>
    <w:rsid w:val="00F90571"/>
    <w:rsid w:val="00F90A20"/>
    <w:rsid w:val="00F90AF4"/>
    <w:rsid w:val="00F90CAC"/>
    <w:rsid w:val="00F90D7D"/>
    <w:rsid w:val="00F91446"/>
    <w:rsid w:val="00F915CD"/>
    <w:rsid w:val="00F91999"/>
    <w:rsid w:val="00F91F12"/>
    <w:rsid w:val="00F92EF5"/>
    <w:rsid w:val="00F92F0C"/>
    <w:rsid w:val="00F931DD"/>
    <w:rsid w:val="00F93540"/>
    <w:rsid w:val="00F93EA0"/>
    <w:rsid w:val="00F94268"/>
    <w:rsid w:val="00F948D3"/>
    <w:rsid w:val="00F94A58"/>
    <w:rsid w:val="00F94CB6"/>
    <w:rsid w:val="00F95061"/>
    <w:rsid w:val="00F95126"/>
    <w:rsid w:val="00F95E3A"/>
    <w:rsid w:val="00F96102"/>
    <w:rsid w:val="00F965B8"/>
    <w:rsid w:val="00F966D2"/>
    <w:rsid w:val="00F96790"/>
    <w:rsid w:val="00F96E32"/>
    <w:rsid w:val="00F96F30"/>
    <w:rsid w:val="00F978A9"/>
    <w:rsid w:val="00F97BE6"/>
    <w:rsid w:val="00F97DD8"/>
    <w:rsid w:val="00FA04EB"/>
    <w:rsid w:val="00FA0652"/>
    <w:rsid w:val="00FA0889"/>
    <w:rsid w:val="00FA1626"/>
    <w:rsid w:val="00FA1F11"/>
    <w:rsid w:val="00FA2156"/>
    <w:rsid w:val="00FA21EA"/>
    <w:rsid w:val="00FA2AA1"/>
    <w:rsid w:val="00FA2C56"/>
    <w:rsid w:val="00FA2D1B"/>
    <w:rsid w:val="00FA2E18"/>
    <w:rsid w:val="00FA3718"/>
    <w:rsid w:val="00FA3810"/>
    <w:rsid w:val="00FA3A4E"/>
    <w:rsid w:val="00FA3E43"/>
    <w:rsid w:val="00FA47D8"/>
    <w:rsid w:val="00FA58A1"/>
    <w:rsid w:val="00FA5995"/>
    <w:rsid w:val="00FA5D75"/>
    <w:rsid w:val="00FA6083"/>
    <w:rsid w:val="00FA612A"/>
    <w:rsid w:val="00FA68BE"/>
    <w:rsid w:val="00FA74E4"/>
    <w:rsid w:val="00FA76F6"/>
    <w:rsid w:val="00FA7747"/>
    <w:rsid w:val="00FA7D91"/>
    <w:rsid w:val="00FA7EC2"/>
    <w:rsid w:val="00FB0079"/>
    <w:rsid w:val="00FB017D"/>
    <w:rsid w:val="00FB1955"/>
    <w:rsid w:val="00FB21E2"/>
    <w:rsid w:val="00FB2438"/>
    <w:rsid w:val="00FB2962"/>
    <w:rsid w:val="00FB2B22"/>
    <w:rsid w:val="00FB2D1F"/>
    <w:rsid w:val="00FB3388"/>
    <w:rsid w:val="00FB34EE"/>
    <w:rsid w:val="00FB37CF"/>
    <w:rsid w:val="00FB3831"/>
    <w:rsid w:val="00FB3921"/>
    <w:rsid w:val="00FB3F8A"/>
    <w:rsid w:val="00FB4403"/>
    <w:rsid w:val="00FB45B1"/>
    <w:rsid w:val="00FB4601"/>
    <w:rsid w:val="00FB4731"/>
    <w:rsid w:val="00FB4F66"/>
    <w:rsid w:val="00FB569C"/>
    <w:rsid w:val="00FB5AC2"/>
    <w:rsid w:val="00FB5CCA"/>
    <w:rsid w:val="00FB5CF5"/>
    <w:rsid w:val="00FB5D89"/>
    <w:rsid w:val="00FB5D90"/>
    <w:rsid w:val="00FB6C4E"/>
    <w:rsid w:val="00FB6E68"/>
    <w:rsid w:val="00FB6F08"/>
    <w:rsid w:val="00FB7161"/>
    <w:rsid w:val="00FB71D7"/>
    <w:rsid w:val="00FB72D6"/>
    <w:rsid w:val="00FB75AA"/>
    <w:rsid w:val="00FC0078"/>
    <w:rsid w:val="00FC00BA"/>
    <w:rsid w:val="00FC0B8E"/>
    <w:rsid w:val="00FC0EF5"/>
    <w:rsid w:val="00FC1027"/>
    <w:rsid w:val="00FC11C9"/>
    <w:rsid w:val="00FC152F"/>
    <w:rsid w:val="00FC1749"/>
    <w:rsid w:val="00FC1B4B"/>
    <w:rsid w:val="00FC1BB3"/>
    <w:rsid w:val="00FC1E25"/>
    <w:rsid w:val="00FC251B"/>
    <w:rsid w:val="00FC266E"/>
    <w:rsid w:val="00FC2A2E"/>
    <w:rsid w:val="00FC30BF"/>
    <w:rsid w:val="00FC3311"/>
    <w:rsid w:val="00FC3ACD"/>
    <w:rsid w:val="00FC3CA0"/>
    <w:rsid w:val="00FC4E21"/>
    <w:rsid w:val="00FC5009"/>
    <w:rsid w:val="00FC5284"/>
    <w:rsid w:val="00FC598E"/>
    <w:rsid w:val="00FC5A25"/>
    <w:rsid w:val="00FC60CD"/>
    <w:rsid w:val="00FC626E"/>
    <w:rsid w:val="00FC672C"/>
    <w:rsid w:val="00FC6AB7"/>
    <w:rsid w:val="00FC6D71"/>
    <w:rsid w:val="00FC6F3B"/>
    <w:rsid w:val="00FC6FC7"/>
    <w:rsid w:val="00FC74EF"/>
    <w:rsid w:val="00FC75BC"/>
    <w:rsid w:val="00FC77FD"/>
    <w:rsid w:val="00FC7F59"/>
    <w:rsid w:val="00FD0190"/>
    <w:rsid w:val="00FD0408"/>
    <w:rsid w:val="00FD0A37"/>
    <w:rsid w:val="00FD0B55"/>
    <w:rsid w:val="00FD0C74"/>
    <w:rsid w:val="00FD0D0D"/>
    <w:rsid w:val="00FD0DAD"/>
    <w:rsid w:val="00FD0F51"/>
    <w:rsid w:val="00FD1598"/>
    <w:rsid w:val="00FD15D9"/>
    <w:rsid w:val="00FD1DE9"/>
    <w:rsid w:val="00FD1EF7"/>
    <w:rsid w:val="00FD2340"/>
    <w:rsid w:val="00FD2344"/>
    <w:rsid w:val="00FD33C0"/>
    <w:rsid w:val="00FD3D35"/>
    <w:rsid w:val="00FD3D90"/>
    <w:rsid w:val="00FD402C"/>
    <w:rsid w:val="00FD46E3"/>
    <w:rsid w:val="00FD4D3B"/>
    <w:rsid w:val="00FD519B"/>
    <w:rsid w:val="00FD598B"/>
    <w:rsid w:val="00FD5A2D"/>
    <w:rsid w:val="00FD5CCE"/>
    <w:rsid w:val="00FD5EA6"/>
    <w:rsid w:val="00FD6326"/>
    <w:rsid w:val="00FD6E84"/>
    <w:rsid w:val="00FD6FBF"/>
    <w:rsid w:val="00FD7248"/>
    <w:rsid w:val="00FD7B67"/>
    <w:rsid w:val="00FD7EE3"/>
    <w:rsid w:val="00FD7FE7"/>
    <w:rsid w:val="00FE09C8"/>
    <w:rsid w:val="00FE0CE0"/>
    <w:rsid w:val="00FE0E2C"/>
    <w:rsid w:val="00FE3076"/>
    <w:rsid w:val="00FE3DBD"/>
    <w:rsid w:val="00FE3ED4"/>
    <w:rsid w:val="00FE3FD4"/>
    <w:rsid w:val="00FE4236"/>
    <w:rsid w:val="00FE43B8"/>
    <w:rsid w:val="00FE4B3B"/>
    <w:rsid w:val="00FE53D3"/>
    <w:rsid w:val="00FE5420"/>
    <w:rsid w:val="00FE54A4"/>
    <w:rsid w:val="00FE5F52"/>
    <w:rsid w:val="00FE6887"/>
    <w:rsid w:val="00FE6F63"/>
    <w:rsid w:val="00FE7D27"/>
    <w:rsid w:val="00FE7DDE"/>
    <w:rsid w:val="00FF0812"/>
    <w:rsid w:val="00FF09A5"/>
    <w:rsid w:val="00FF0B80"/>
    <w:rsid w:val="00FF1173"/>
    <w:rsid w:val="00FF18E4"/>
    <w:rsid w:val="00FF1CBF"/>
    <w:rsid w:val="00FF1D8F"/>
    <w:rsid w:val="00FF3100"/>
    <w:rsid w:val="00FF3AA2"/>
    <w:rsid w:val="00FF3EDE"/>
    <w:rsid w:val="00FF4055"/>
    <w:rsid w:val="00FF4195"/>
    <w:rsid w:val="00FF49AB"/>
    <w:rsid w:val="00FF4A76"/>
    <w:rsid w:val="00FF4F8F"/>
    <w:rsid w:val="00FF5A13"/>
    <w:rsid w:val="00FF5C79"/>
    <w:rsid w:val="00FF6411"/>
    <w:rsid w:val="00FF674C"/>
    <w:rsid w:val="00FF6C4F"/>
    <w:rsid w:val="00FF75E9"/>
    <w:rsid w:val="00FF7DDD"/>
    <w:rsid w:val="00FF7F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  <w14:docId w14:val="411CE080"/>
  <w15:docId w15:val="{54C5B637-2AA7-40E8-A380-39303C3542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locked="1" w:semiHidden="1" w:uiPriority="0" w:unhideWhenUsed="1"/>
    <w:lsdException w:name="index 2" w:locked="1" w:semiHidden="1" w:uiPriority="0" w:unhideWhenUsed="1"/>
    <w:lsdException w:name="index 3" w:locked="1" w:semiHidden="1" w:uiPriority="0" w:unhideWhenUsed="1"/>
    <w:lsdException w:name="index 4" w:locked="1" w:semiHidden="1" w:uiPriority="0" w:unhideWhenUsed="1"/>
    <w:lsdException w:name="index 5" w:locked="1" w:semiHidden="1" w:uiPriority="0" w:unhideWhenUsed="1"/>
    <w:lsdException w:name="index 6" w:locked="1" w:semiHidden="1" w:uiPriority="0" w:unhideWhenUsed="1"/>
    <w:lsdException w:name="index 7" w:locked="1" w:semiHidden="1" w:uiPriority="0" w:unhideWhenUsed="1"/>
    <w:lsdException w:name="index 8" w:locked="1" w:semiHidden="1" w:uiPriority="0" w:unhideWhenUsed="1"/>
    <w:lsdException w:name="index 9" w:locked="1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locked="1" w:semiHidden="1" w:uiPriority="0" w:unhideWhenUsed="1"/>
    <w:lsdException w:name="footnote text" w:locked="1" w:semiHidden="1" w:uiPriority="0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iPriority="0" w:unhideWhenUsed="1"/>
    <w:lsdException w:name="caption" w:semiHidden="1" w:uiPriority="0" w:unhideWhenUsed="1" w:qFormat="1"/>
    <w:lsdException w:name="table of figures" w:locked="1" w:semiHidden="1" w:uiPriority="0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iPriority="0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iPriority="0" w:unhideWhenUsed="1"/>
    <w:lsdException w:name="macro" w:locked="1" w:semiHidden="1" w:uiPriority="0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iPriority="0" w:unhideWhenUsed="1"/>
    <w:lsdException w:name="List Number" w:locked="1" w:semiHidden="1" w:uiPriority="0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iPriority="0" w:unhideWhenUsed="1"/>
    <w:lsdException w:name="List Bullet 3" w:locked="1" w:semiHidden="1" w:uiPriority="0" w:unhideWhenUsed="1"/>
    <w:lsdException w:name="List Bullet 4" w:locked="1" w:semiHidden="1" w:uiPriority="0" w:unhideWhenUsed="1"/>
    <w:lsdException w:name="List Bullet 5" w:locked="1" w:semiHidden="1" w:uiPriority="0" w:unhideWhenUsed="1"/>
    <w:lsdException w:name="List Number 2" w:locked="1" w:semiHidden="1" w:uiPriority="0" w:unhideWhenUsed="1"/>
    <w:lsdException w:name="List Number 3" w:locked="1" w:semiHidden="1" w:uiPriority="0" w:unhideWhenUsed="1"/>
    <w:lsdException w:name="List Number 4" w:locked="1" w:semiHidden="1" w:uiPriority="0" w:unhideWhenUsed="1"/>
    <w:lsdException w:name="List Number 5" w:locked="1" w:semiHidden="1" w:uiPriority="0" w:unhideWhenUsed="1"/>
    <w:lsdException w:name="Title" w:uiPriority="0" w:qFormat="1"/>
    <w:lsdException w:name="Closing" w:locked="1" w:semiHidden="1" w:unhideWhenUsed="1"/>
    <w:lsdException w:name="Signature" w:locked="1" w:semiHidden="1" w:uiPriority="0" w:unhideWhenUsed="1"/>
    <w:lsdException w:name="Default Paragraph Font" w:semiHidden="1" w:uiPriority="0" w:unhideWhenUsed="1"/>
    <w:lsdException w:name="Body Text" w:locked="1" w:semiHidden="1" w:unhideWhenUsed="1"/>
    <w:lsdException w:name="Body Text Indent" w:locked="1" w:semiHidden="1" w:uiPriority="0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iPriority="0" w:unhideWhenUsed="1"/>
    <w:lsdException w:name="Body Text First Indent 2" w:locked="1" w:semiHidden="1" w:uiPriority="0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iPriority="0" w:unhideWhenUsed="1"/>
    <w:lsdException w:name="Body Text Indent 2" w:locked="1" w:semiHidden="1" w:uiPriority="0" w:unhideWhenUsed="1"/>
    <w:lsdException w:name="Body Text Indent 3" w:locked="1" w:semiHidden="1" w:uiPriority="0" w:unhideWhenUsed="1"/>
    <w:lsdException w:name="Block Text" w:locked="1" w:semiHidden="1" w:uiPriority="0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20" w:qFormat="1"/>
    <w:lsdException w:name="Document Map" w:locked="1" w:semiHidden="1" w:uiPriority="0" w:unhideWhenUsed="1"/>
    <w:lsdException w:name="Plain Text" w:locked="1" w:semiHidden="1" w:uiPriority="0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iPriority="0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7E4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AC4F72"/>
    <w:pPr>
      <w:keepNext/>
      <w:numPr>
        <w:numId w:val="1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aliases w:val="h2"/>
    <w:basedOn w:val="Normal"/>
    <w:next w:val="Normal"/>
    <w:link w:val="Heading2Char"/>
    <w:qFormat/>
    <w:rsid w:val="00AC4F72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AC4F72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AC4F72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ascii="Calibri" w:hAnsi="Calibri"/>
      <w:b/>
      <w:bCs/>
      <w:sz w:val="35"/>
      <w:szCs w:val="35"/>
    </w:rPr>
  </w:style>
  <w:style w:type="paragraph" w:styleId="Heading5">
    <w:name w:val="heading 5"/>
    <w:basedOn w:val="Normal"/>
    <w:next w:val="Normal"/>
    <w:link w:val="Heading5Char"/>
    <w:qFormat/>
    <w:rsid w:val="00AC4F7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AC4F7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Calibri" w:hAnsi="Calibri"/>
      <w:b/>
      <w:bCs/>
      <w:sz w:val="20"/>
      <w:szCs w:val="20"/>
    </w:rPr>
  </w:style>
  <w:style w:type="paragraph" w:styleId="Heading7">
    <w:name w:val="heading 7"/>
    <w:basedOn w:val="Normal"/>
    <w:next w:val="Normal"/>
    <w:link w:val="Heading7Char"/>
    <w:qFormat/>
    <w:rsid w:val="00AC4F7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Calibri" w:hAnsi="Calibri"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AC4F7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Calibri" w:hAnsi="Calibri"/>
      <w:i/>
      <w:iCs/>
      <w:sz w:val="30"/>
      <w:szCs w:val="30"/>
    </w:rPr>
  </w:style>
  <w:style w:type="paragraph" w:styleId="Heading9">
    <w:name w:val="heading 9"/>
    <w:basedOn w:val="Normal"/>
    <w:next w:val="Normal"/>
    <w:link w:val="Heading9Char"/>
    <w:qFormat/>
    <w:rsid w:val="00AC4F7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AC4F72"/>
    <w:rPr>
      <w:rFonts w:ascii="Arial" w:hAnsi="Arial" w:cs="Angsana New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aliases w:val="h2 Char1"/>
    <w:link w:val="Heading2"/>
    <w:locked/>
    <w:rsid w:val="00AC4F72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locked/>
    <w:rsid w:val="00AC4F72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locked/>
    <w:rsid w:val="00AC4F72"/>
    <w:rPr>
      <w:rFonts w:ascii="Calibri" w:hAnsi="Calibri" w:cs="Cordia New"/>
      <w:b/>
      <w:bCs/>
      <w:sz w:val="35"/>
      <w:szCs w:val="35"/>
    </w:rPr>
  </w:style>
  <w:style w:type="character" w:customStyle="1" w:styleId="Heading5Char">
    <w:name w:val="Heading 5 Char"/>
    <w:link w:val="Heading5"/>
    <w:locked/>
    <w:rsid w:val="00416E2E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6Char">
    <w:name w:val="Heading 6 Char"/>
    <w:link w:val="Heading6"/>
    <w:locked/>
    <w:rsid w:val="00AC4F72"/>
    <w:rPr>
      <w:rFonts w:ascii="Calibri" w:hAnsi="Calibri" w:cs="Cordia New"/>
      <w:b/>
      <w:bCs/>
    </w:rPr>
  </w:style>
  <w:style w:type="character" w:customStyle="1" w:styleId="Heading7Char">
    <w:name w:val="Heading 7 Char"/>
    <w:link w:val="Heading7"/>
    <w:locked/>
    <w:rsid w:val="00AC4F72"/>
    <w:rPr>
      <w:rFonts w:ascii="Calibri" w:hAnsi="Calibri" w:cs="Cordia New"/>
      <w:sz w:val="30"/>
      <w:szCs w:val="30"/>
    </w:rPr>
  </w:style>
  <w:style w:type="character" w:customStyle="1" w:styleId="Heading8Char">
    <w:name w:val="Heading 8 Char"/>
    <w:link w:val="Heading8"/>
    <w:locked/>
    <w:rsid w:val="00AC4F72"/>
    <w:rPr>
      <w:rFonts w:ascii="Calibri" w:hAnsi="Calibri" w:cs="Cordia New"/>
      <w:i/>
      <w:iCs/>
      <w:sz w:val="30"/>
      <w:szCs w:val="30"/>
    </w:rPr>
  </w:style>
  <w:style w:type="character" w:customStyle="1" w:styleId="Heading9Char">
    <w:name w:val="Heading 9 Char"/>
    <w:link w:val="Heading9"/>
    <w:locked/>
    <w:rsid w:val="00C51CBA"/>
    <w:rPr>
      <w:rFonts w:cs="EucrosiaUPC"/>
      <w:b/>
      <w:bCs/>
      <w:sz w:val="30"/>
      <w:szCs w:val="30"/>
      <w:lang w:val="en-US" w:eastAsia="en-US" w:bidi="th-TH"/>
    </w:rPr>
  </w:style>
  <w:style w:type="character" w:customStyle="1" w:styleId="blockChar">
    <w:name w:val="block Char"/>
    <w:aliases w:val="b Char"/>
    <w:link w:val="block"/>
    <w:locked/>
    <w:rsid w:val="00AF2A47"/>
    <w:rPr>
      <w:rFonts w:cs="Angsana New"/>
      <w:sz w:val="22"/>
      <w:lang w:val="en-GB" w:eastAsia="en-US" w:bidi="ar-SA"/>
    </w:rPr>
  </w:style>
  <w:style w:type="paragraph" w:customStyle="1" w:styleId="block">
    <w:name w:val="block"/>
    <w:aliases w:val="b,b + Angsana New,Bold,Left:  0....,Normal + Angsana New,Left:  1 cm,Rig..."/>
    <w:basedOn w:val="BodyText"/>
    <w:link w:val="blockChar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Cs w:val="20"/>
      <w:lang w:val="en-GB" w:bidi="ar-SA"/>
    </w:rPr>
  </w:style>
  <w:style w:type="paragraph" w:styleId="BodyText">
    <w:name w:val="Body Text"/>
    <w:aliases w:val="bt,Body,body text"/>
    <w:basedOn w:val="Normal"/>
    <w:link w:val="BodyTextChar"/>
    <w:uiPriority w:val="99"/>
    <w:rsid w:val="00AC4F72"/>
    <w:pPr>
      <w:spacing w:after="120"/>
    </w:pPr>
    <w:rPr>
      <w:sz w:val="22"/>
      <w:szCs w:val="22"/>
    </w:rPr>
  </w:style>
  <w:style w:type="character" w:customStyle="1" w:styleId="BodyTextChar">
    <w:name w:val="Body Text Char"/>
    <w:aliases w:val="bt Char,Body Char,body text Char"/>
    <w:link w:val="BodyText"/>
    <w:uiPriority w:val="99"/>
    <w:locked/>
    <w:rsid w:val="00AC4F72"/>
    <w:rPr>
      <w:rFonts w:ascii="Arial" w:hAnsi="Arial" w:cs="Times New Roman"/>
      <w:sz w:val="22"/>
      <w:szCs w:val="22"/>
    </w:rPr>
  </w:style>
  <w:style w:type="character" w:customStyle="1" w:styleId="AAAddress">
    <w:name w:val="AA Address"/>
    <w:rsid w:val="00AC4F72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paragraph" w:styleId="Header">
    <w:name w:val="header"/>
    <w:basedOn w:val="Normal"/>
    <w:link w:val="HeaderChar"/>
    <w:uiPriority w:val="99"/>
    <w:rsid w:val="00AC4F72"/>
    <w:pPr>
      <w:tabs>
        <w:tab w:val="center" w:pos="4536"/>
        <w:tab w:val="right" w:pos="9072"/>
      </w:tabs>
    </w:pPr>
    <w:rPr>
      <w:sz w:val="22"/>
      <w:szCs w:val="22"/>
    </w:rPr>
  </w:style>
  <w:style w:type="character" w:customStyle="1" w:styleId="HeaderChar">
    <w:name w:val="Header Char"/>
    <w:link w:val="Header"/>
    <w:uiPriority w:val="99"/>
    <w:locked/>
    <w:rsid w:val="00AC4F72"/>
    <w:rPr>
      <w:rFonts w:ascii="Arial" w:hAnsi="Arial" w:cs="Times New Roman"/>
      <w:sz w:val="22"/>
      <w:szCs w:val="22"/>
    </w:rPr>
  </w:style>
  <w:style w:type="character" w:customStyle="1" w:styleId="AAReference">
    <w:name w:val="AA Reference"/>
    <w:rsid w:val="00AC4F72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AC4F72"/>
    <w:pPr>
      <w:tabs>
        <w:tab w:val="center" w:pos="4536"/>
        <w:tab w:val="right" w:pos="9072"/>
      </w:tabs>
    </w:pPr>
    <w:rPr>
      <w:sz w:val="22"/>
      <w:szCs w:val="22"/>
    </w:rPr>
  </w:style>
  <w:style w:type="character" w:customStyle="1" w:styleId="FooterChar">
    <w:name w:val="Footer Char"/>
    <w:link w:val="Footer"/>
    <w:uiPriority w:val="99"/>
    <w:locked/>
    <w:rsid w:val="00AC4F72"/>
    <w:rPr>
      <w:rFonts w:ascii="Arial" w:hAnsi="Arial" w:cs="Times New Roman"/>
      <w:sz w:val="22"/>
      <w:szCs w:val="22"/>
    </w:rPr>
  </w:style>
  <w:style w:type="paragraph" w:styleId="Caption">
    <w:name w:val="caption"/>
    <w:basedOn w:val="Normal"/>
    <w:next w:val="Normal"/>
    <w:qFormat/>
    <w:rsid w:val="00AC4F72"/>
    <w:rPr>
      <w:rFonts w:cs="Times New Roman"/>
      <w:b/>
      <w:bCs/>
    </w:rPr>
  </w:style>
  <w:style w:type="paragraph" w:styleId="ListBullet">
    <w:name w:val="List Bullet"/>
    <w:basedOn w:val="Normal"/>
    <w:rsid w:val="00AC4F72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AC4F72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AC4F72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AC4F72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AC4F72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AC4F72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AC4F72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AFrameAddress">
    <w:name w:val="AA Frame Address"/>
    <w:basedOn w:val="Heading1"/>
    <w:rsid w:val="00AC4F72"/>
    <w:pPr>
      <w:framePr w:w="2812" w:h="1701" w:hSpace="142" w:vSpace="142" w:wrap="around" w:vAnchor="page" w:hAnchor="page" w:x="8024" w:y="2723"/>
      <w:shd w:val="clear" w:color="FFFFFF" w:fill="auto"/>
      <w:spacing w:after="90"/>
    </w:pPr>
    <w:rPr>
      <w:noProof/>
    </w:rPr>
  </w:style>
  <w:style w:type="paragraph" w:styleId="ListNumber5">
    <w:name w:val="List Number 5"/>
    <w:basedOn w:val="Normal"/>
    <w:rsid w:val="00AC4F72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AC4F72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rsid w:val="00AC4F72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AC4F72"/>
    <w:pPr>
      <w:ind w:left="284" w:hanging="284"/>
    </w:pPr>
  </w:style>
  <w:style w:type="paragraph" w:styleId="Index2">
    <w:name w:val="index 2"/>
    <w:basedOn w:val="Normal"/>
    <w:next w:val="Normal"/>
    <w:autoRedefine/>
    <w:rsid w:val="00AC4F72"/>
    <w:pPr>
      <w:ind w:left="568" w:hanging="284"/>
    </w:pPr>
  </w:style>
  <w:style w:type="paragraph" w:styleId="Index3">
    <w:name w:val="index 3"/>
    <w:basedOn w:val="Normal"/>
    <w:next w:val="Normal"/>
    <w:autoRedefine/>
    <w:rsid w:val="00AC4F72"/>
    <w:pPr>
      <w:ind w:left="851" w:hanging="284"/>
    </w:pPr>
  </w:style>
  <w:style w:type="paragraph" w:styleId="Index4">
    <w:name w:val="index 4"/>
    <w:basedOn w:val="Normal"/>
    <w:next w:val="Normal"/>
    <w:rsid w:val="00AC4F72"/>
    <w:pPr>
      <w:ind w:left="1135" w:hanging="284"/>
    </w:pPr>
  </w:style>
  <w:style w:type="paragraph" w:styleId="Index6">
    <w:name w:val="index 6"/>
    <w:basedOn w:val="Normal"/>
    <w:next w:val="Normal"/>
    <w:rsid w:val="00AC4F72"/>
    <w:pPr>
      <w:ind w:left="1702" w:hanging="284"/>
    </w:pPr>
  </w:style>
  <w:style w:type="paragraph" w:styleId="Index5">
    <w:name w:val="index 5"/>
    <w:basedOn w:val="Normal"/>
    <w:next w:val="Normal"/>
    <w:rsid w:val="00AC4F72"/>
    <w:pPr>
      <w:ind w:left="1418" w:hanging="284"/>
    </w:pPr>
  </w:style>
  <w:style w:type="paragraph" w:styleId="Index7">
    <w:name w:val="index 7"/>
    <w:basedOn w:val="Normal"/>
    <w:next w:val="Normal"/>
    <w:rsid w:val="00AC4F72"/>
    <w:pPr>
      <w:ind w:left="1985" w:hanging="284"/>
    </w:pPr>
  </w:style>
  <w:style w:type="paragraph" w:styleId="Index8">
    <w:name w:val="index 8"/>
    <w:basedOn w:val="Normal"/>
    <w:next w:val="Normal"/>
    <w:rsid w:val="00AC4F72"/>
    <w:pPr>
      <w:ind w:left="2269" w:hanging="284"/>
    </w:pPr>
  </w:style>
  <w:style w:type="paragraph" w:styleId="Index9">
    <w:name w:val="index 9"/>
    <w:basedOn w:val="Normal"/>
    <w:next w:val="Normal"/>
    <w:rsid w:val="00AC4F72"/>
    <w:pPr>
      <w:ind w:left="2552" w:hanging="284"/>
    </w:pPr>
  </w:style>
  <w:style w:type="paragraph" w:styleId="TOC2">
    <w:name w:val="toc 2"/>
    <w:basedOn w:val="Normal"/>
    <w:next w:val="Normal"/>
    <w:semiHidden/>
    <w:rsid w:val="00AC4F72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rsid w:val="00AC4F72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rsid w:val="00AC4F72"/>
    <w:pPr>
      <w:ind w:left="851"/>
    </w:pPr>
  </w:style>
  <w:style w:type="paragraph" w:styleId="TOC5">
    <w:name w:val="toc 5"/>
    <w:basedOn w:val="Normal"/>
    <w:next w:val="Normal"/>
    <w:rsid w:val="00AC4F72"/>
    <w:pPr>
      <w:ind w:left="1134"/>
    </w:pPr>
  </w:style>
  <w:style w:type="paragraph" w:styleId="TOC6">
    <w:name w:val="toc 6"/>
    <w:basedOn w:val="Normal"/>
    <w:next w:val="Normal"/>
    <w:rsid w:val="00AC4F72"/>
    <w:pPr>
      <w:ind w:left="1418"/>
    </w:pPr>
  </w:style>
  <w:style w:type="paragraph" w:styleId="TOC7">
    <w:name w:val="toc 7"/>
    <w:basedOn w:val="Normal"/>
    <w:next w:val="Normal"/>
    <w:rsid w:val="00AC4F72"/>
    <w:pPr>
      <w:ind w:left="1701"/>
    </w:pPr>
  </w:style>
  <w:style w:type="paragraph" w:styleId="TOC8">
    <w:name w:val="toc 8"/>
    <w:basedOn w:val="Normal"/>
    <w:next w:val="Normal"/>
    <w:semiHidden/>
    <w:rsid w:val="00AC4F72"/>
    <w:pPr>
      <w:ind w:left="1985"/>
    </w:pPr>
  </w:style>
  <w:style w:type="paragraph" w:styleId="TOC9">
    <w:name w:val="toc 9"/>
    <w:basedOn w:val="Normal"/>
    <w:next w:val="Normal"/>
    <w:rsid w:val="00AC4F72"/>
    <w:pPr>
      <w:ind w:left="2268"/>
    </w:pPr>
  </w:style>
  <w:style w:type="paragraph" w:styleId="TableofFigures">
    <w:name w:val="table of figures"/>
    <w:basedOn w:val="Normal"/>
    <w:next w:val="Normal"/>
    <w:rsid w:val="00AC4F72"/>
    <w:pPr>
      <w:ind w:left="567" w:hanging="567"/>
    </w:pPr>
  </w:style>
  <w:style w:type="paragraph" w:styleId="ListBullet5">
    <w:name w:val="List Bullet 5"/>
    <w:basedOn w:val="Normal"/>
    <w:rsid w:val="00AC4F72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rsid w:val="00AC4F72"/>
    <w:pPr>
      <w:ind w:firstLine="284"/>
    </w:pPr>
  </w:style>
  <w:style w:type="character" w:customStyle="1" w:styleId="BodyTextFirstIndentChar">
    <w:name w:val="Body Text First Indent Char"/>
    <w:link w:val="BodyTextFirstIndent"/>
    <w:locked/>
    <w:rsid w:val="00AC4F72"/>
    <w:rPr>
      <w:rFonts w:ascii="Arial" w:hAnsi="Arial" w:cs="Times New Roman"/>
      <w:sz w:val="22"/>
      <w:szCs w:val="22"/>
      <w:lang w:val="en-US" w:eastAsia="en-US"/>
    </w:rPr>
  </w:style>
  <w:style w:type="paragraph" w:styleId="BodyTextIndent">
    <w:name w:val="Body Text Indent"/>
    <w:aliases w:val="i"/>
    <w:basedOn w:val="Normal"/>
    <w:link w:val="BodyTextIndentChar"/>
    <w:rsid w:val="00AC4F72"/>
    <w:pPr>
      <w:spacing w:after="120"/>
      <w:ind w:left="283"/>
    </w:pPr>
    <w:rPr>
      <w:sz w:val="22"/>
      <w:szCs w:val="22"/>
    </w:rPr>
  </w:style>
  <w:style w:type="character" w:customStyle="1" w:styleId="BodyTextIndentChar">
    <w:name w:val="Body Text Indent Char"/>
    <w:aliases w:val="i Char"/>
    <w:link w:val="BodyTextIndent"/>
    <w:locked/>
    <w:rsid w:val="00AC4F72"/>
    <w:rPr>
      <w:rFonts w:ascii="Arial" w:hAnsi="Arial" w:cs="Times New Roman"/>
      <w:sz w:val="22"/>
      <w:szCs w:val="22"/>
    </w:rPr>
  </w:style>
  <w:style w:type="paragraph" w:styleId="BodyTextFirstIndent2">
    <w:name w:val="Body Text First Indent 2"/>
    <w:basedOn w:val="BodyTextIndent"/>
    <w:link w:val="BodyTextFirstIndent2Char"/>
    <w:rsid w:val="00AC4F72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locked/>
    <w:rsid w:val="00AC4F72"/>
    <w:rPr>
      <w:rFonts w:ascii="Arial" w:hAnsi="Arial" w:cs="Times New Roman"/>
      <w:sz w:val="22"/>
      <w:szCs w:val="22"/>
    </w:rPr>
  </w:style>
  <w:style w:type="character" w:styleId="Strong">
    <w:name w:val="Strong"/>
    <w:qFormat/>
    <w:rsid w:val="00AC4F72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AC4F72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AC4F72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AC4F72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rsid w:val="00AC4F72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rsid w:val="00AC4F72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AC4F72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AC4F72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AC4F72"/>
    <w:pPr>
      <w:framePr w:h="1054" w:wrap="around" w:y="5920"/>
    </w:pPr>
  </w:style>
  <w:style w:type="paragraph" w:customStyle="1" w:styleId="ReportHeading3">
    <w:name w:val="ReportHeading3"/>
    <w:basedOn w:val="ReportHeading2"/>
    <w:rsid w:val="00AC4F72"/>
    <w:pPr>
      <w:framePr w:h="443" w:wrap="around" w:y="8223"/>
    </w:pPr>
  </w:style>
  <w:style w:type="paragraph" w:customStyle="1" w:styleId="a">
    <w:name w:val="¢éÍ¤ÇÒÁ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AC4F72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AC4F72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AC4F72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AC4F72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AC4F72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locked/>
    <w:rsid w:val="00124B9F"/>
    <w:rPr>
      <w:rFonts w:ascii="Book Antiqua" w:hAnsi="Book Antiqua" w:cs="Times New Roman"/>
      <w:sz w:val="22"/>
      <w:szCs w:val="22"/>
    </w:rPr>
  </w:style>
  <w:style w:type="paragraph" w:styleId="ListParagraph">
    <w:name w:val="List Paragraph"/>
    <w:basedOn w:val="Normal"/>
    <w:link w:val="ListParagraphChar"/>
    <w:uiPriority w:val="34"/>
    <w:qFormat/>
    <w:rsid w:val="00DD7865"/>
    <w:pPr>
      <w:ind w:left="720"/>
      <w:contextualSpacing/>
    </w:pPr>
    <w:rPr>
      <w:szCs w:val="22"/>
    </w:rPr>
  </w:style>
  <w:style w:type="paragraph" w:customStyle="1" w:styleId="a1">
    <w:name w:val="??"/>
    <w:basedOn w:val="Normal"/>
    <w:uiPriority w:val="99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sz w:val="20"/>
      <w:szCs w:val="20"/>
    </w:rPr>
  </w:style>
  <w:style w:type="character" w:customStyle="1" w:styleId="BodyText3Char">
    <w:name w:val="Body Text 3 Char"/>
    <w:link w:val="BodyText3"/>
    <w:locked/>
    <w:rsid w:val="00AC4F72"/>
    <w:rPr>
      <w:rFonts w:ascii="Arial" w:hAnsi="Arial" w:cs="Times New Roman"/>
      <w:sz w:val="20"/>
      <w:szCs w:val="20"/>
    </w:rPr>
  </w:style>
  <w:style w:type="character" w:styleId="PageNumber">
    <w:name w:val="page number"/>
    <w:rsid w:val="00AC4F72"/>
    <w:rPr>
      <w:rFonts w:cs="Times New Roman"/>
    </w:rPr>
  </w:style>
  <w:style w:type="paragraph" w:customStyle="1" w:styleId="ASSETS">
    <w:name w:val="ASSETS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sz w:val="22"/>
      <w:szCs w:val="22"/>
    </w:rPr>
  </w:style>
  <w:style w:type="character" w:customStyle="1" w:styleId="BodyTextIndent2Char">
    <w:name w:val="Body Text Indent 2 Char"/>
    <w:link w:val="BodyTextIndent2"/>
    <w:locked/>
    <w:rsid w:val="00AC4F72"/>
    <w:rPr>
      <w:rFonts w:ascii="Arial" w:hAnsi="Arial" w:cs="Times New Roman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rsid w:val="00AC4F72"/>
    <w:rPr>
      <w:rFonts w:ascii="Tahoma" w:hAnsi="Tahoma"/>
      <w:sz w:val="20"/>
      <w:szCs w:val="20"/>
    </w:rPr>
  </w:style>
  <w:style w:type="character" w:customStyle="1" w:styleId="BalloonTextChar">
    <w:name w:val="Balloon Text Char"/>
    <w:link w:val="BalloonText"/>
    <w:uiPriority w:val="99"/>
    <w:semiHidden/>
    <w:locked/>
    <w:rsid w:val="00AC4F72"/>
    <w:rPr>
      <w:rFonts w:ascii="Tahoma" w:hAnsi="Tahoma" w:cs="Times New Roman"/>
      <w:sz w:val="20"/>
      <w:szCs w:val="20"/>
    </w:rPr>
  </w:style>
  <w:style w:type="paragraph" w:customStyle="1" w:styleId="AccPolicyHeading">
    <w:name w:val="Acc Policy Heading"/>
    <w:basedOn w:val="BodyText"/>
    <w:link w:val="AccPolicyHeadingChar"/>
    <w:autoRedefine/>
    <w:rsid w:val="00842E60"/>
    <w:pPr>
      <w:numPr>
        <w:numId w:val="3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right="27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locked/>
    <w:rsid w:val="00842E60"/>
    <w:rPr>
      <w:rFonts w:ascii="Angsana New" w:hAnsi="Angsana New" w:cs="Angsana New"/>
      <w:b/>
      <w:bCs/>
      <w:i/>
      <w:iCs/>
      <w:sz w:val="30"/>
      <w:szCs w:val="30"/>
      <w:lang w:val="en-GB"/>
    </w:rPr>
  </w:style>
  <w:style w:type="table" w:styleId="TableGrid">
    <w:name w:val="Table Grid"/>
    <w:basedOn w:val="TableNormal"/>
    <w:uiPriority w:val="39"/>
    <w:rsid w:val="00AC4F7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AC4F72"/>
  </w:style>
  <w:style w:type="character" w:customStyle="1" w:styleId="SignatureChar">
    <w:name w:val="Signature Char"/>
    <w:link w:val="Signature"/>
    <w:locked/>
    <w:rsid w:val="00DA619A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link w:val="acctfourfiguresChar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AC4F7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sz w:val="25"/>
      <w:szCs w:val="25"/>
    </w:rPr>
  </w:style>
  <w:style w:type="character" w:customStyle="1" w:styleId="FootnoteTextChar">
    <w:name w:val="Footnote Text Char"/>
    <w:aliases w:val="ft Char"/>
    <w:link w:val="FootnoteText"/>
    <w:locked/>
    <w:rsid w:val="00AC4F72"/>
    <w:rPr>
      <w:rFonts w:ascii="Arial" w:hAnsi="Arial" w:cs="Times New Roman"/>
      <w:sz w:val="25"/>
      <w:szCs w:val="25"/>
    </w:rPr>
  </w:style>
  <w:style w:type="paragraph" w:customStyle="1" w:styleId="Graphic">
    <w:name w:val="Graphic"/>
    <w:basedOn w:val="Signature"/>
    <w:rsid w:val="00AC4F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AC4F72"/>
    <w:pPr>
      <w:spacing w:after="0"/>
    </w:pPr>
  </w:style>
  <w:style w:type="paragraph" w:customStyle="1" w:styleId="acctdividends">
    <w:name w:val="acct dividends"/>
    <w:aliases w:val="ad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AC4F72"/>
    <w:pPr>
      <w:spacing w:after="0"/>
    </w:pPr>
  </w:style>
  <w:style w:type="paragraph" w:customStyle="1" w:styleId="acctindent">
    <w:name w:val="acct indent"/>
    <w:aliases w:val="ai"/>
    <w:basedOn w:val="BodyText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AC4F72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AC4F72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AC4F72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AC4F72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AC4F72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AC4F72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AC4F72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AC4F72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AC4F72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AC4F72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AC4F72"/>
    <w:pPr>
      <w:spacing w:after="0"/>
    </w:pPr>
  </w:style>
  <w:style w:type="paragraph" w:customStyle="1" w:styleId="List1a">
    <w:name w:val="List 1a"/>
    <w:aliases w:val="1a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AC4F7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Angsana New"/>
      <w:lang w:val="en-AU" w:bidi="ar-SA"/>
    </w:rPr>
  </w:style>
  <w:style w:type="character" w:customStyle="1" w:styleId="MacroTextChar">
    <w:name w:val="Macro Text Char"/>
    <w:link w:val="MacroText"/>
    <w:semiHidden/>
    <w:locked/>
    <w:rsid w:val="00AC4F72"/>
    <w:rPr>
      <w:rFonts w:ascii="Courier New" w:hAnsi="Courier New" w:cs="Angsana New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AC4F72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AC4F72"/>
  </w:style>
  <w:style w:type="paragraph" w:customStyle="1" w:styleId="zreportaddinfo">
    <w:name w:val="zreport addinfo"/>
    <w:basedOn w:val="Normal"/>
    <w:rsid w:val="00AC4F72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AC4F72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AC4F72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AC4F72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ind">
    <w:name w:val="*ind"/>
    <w:basedOn w:val="BodyText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AC4F72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AC4F72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AC4F72"/>
    <w:rPr>
      <w:b/>
      <w:bCs/>
    </w:rPr>
  </w:style>
  <w:style w:type="paragraph" w:customStyle="1" w:styleId="nineptbodytext">
    <w:name w:val="nine pt body text"/>
    <w:aliases w:val="9bt"/>
    <w:basedOn w:val="nineptnormal"/>
    <w:rsid w:val="00AC4F72"/>
    <w:pPr>
      <w:spacing w:after="220"/>
    </w:pPr>
  </w:style>
  <w:style w:type="paragraph" w:customStyle="1" w:styleId="nineptnormal">
    <w:name w:val="nine pt normal"/>
    <w:aliases w:val="9n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AC4F72"/>
    <w:pPr>
      <w:jc w:val="center"/>
    </w:pPr>
  </w:style>
  <w:style w:type="paragraph" w:customStyle="1" w:styleId="heading">
    <w:name w:val="heading"/>
    <w:aliases w:val="h"/>
    <w:basedOn w:val="BodyText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AC4F72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AC4F72"/>
  </w:style>
  <w:style w:type="paragraph" w:customStyle="1" w:styleId="nineptheadingcentredbold">
    <w:name w:val="nine pt heading centred bold"/>
    <w:aliases w:val="9hcb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AC4F72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AC4F72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AC4F72"/>
    <w:rPr>
      <w:b/>
    </w:rPr>
  </w:style>
  <w:style w:type="paragraph" w:customStyle="1" w:styleId="nineptcolumntab1">
    <w:name w:val="nine pt column tab1"/>
    <w:aliases w:val="a91"/>
    <w:basedOn w:val="nineptnormal"/>
    <w:rsid w:val="00AC4F72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AC4F72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AC4F72"/>
    <w:pPr>
      <w:jc w:val="center"/>
    </w:pPr>
  </w:style>
  <w:style w:type="paragraph" w:customStyle="1" w:styleId="Normalheading">
    <w:name w:val="Normal heading"/>
    <w:aliases w:val="nh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AC4F72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AC4F72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AC4F72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AC4F72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AC4F72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AC4F72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AC4F72"/>
    <w:pPr>
      <w:tabs>
        <w:tab w:val="right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AC4F72"/>
    <w:pPr>
      <w:tabs>
        <w:tab w:val="right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AC4F72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styleId="IndexHeading">
    <w:name w:val="index heading"/>
    <w:aliases w:val="ixh,Index Heading1,index heading"/>
    <w:basedOn w:val="BodyText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AC4F72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AC4F72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AC4F72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AC4F72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AC4F72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AC4F72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AC4F72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AC4F72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AC4F72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AC4F72"/>
    <w:pPr>
      <w:spacing w:after="0"/>
    </w:pPr>
  </w:style>
  <w:style w:type="paragraph" w:customStyle="1" w:styleId="smallreturn">
    <w:name w:val="small return"/>
    <w:aliases w:val="sr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AC4F72"/>
    <w:pPr>
      <w:spacing w:after="0"/>
    </w:pPr>
  </w:style>
  <w:style w:type="paragraph" w:customStyle="1" w:styleId="headingbolditalic">
    <w:name w:val="heading bold italic"/>
    <w:aliases w:val="hbi"/>
    <w:basedOn w:val="heading"/>
    <w:rsid w:val="00AC4F72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AC4F7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AC4F7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AC4F72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AC4F72"/>
    <w:pPr>
      <w:spacing w:after="0"/>
    </w:pPr>
  </w:style>
  <w:style w:type="paragraph" w:customStyle="1" w:styleId="blockbullet">
    <w:name w:val="block bullet"/>
    <w:aliases w:val="bb"/>
    <w:basedOn w:val="block"/>
    <w:rsid w:val="00AC4F72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AC4F72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AC4F72"/>
    <w:pPr>
      <w:spacing w:after="0"/>
    </w:pPr>
  </w:style>
  <w:style w:type="paragraph" w:customStyle="1" w:styleId="eightptnormal">
    <w:name w:val="eight pt normal"/>
    <w:aliases w:val="8n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AC4F72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AC4F72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AC4F72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AC4F72"/>
    <w:rPr>
      <w:b/>
      <w:bCs/>
    </w:rPr>
  </w:style>
  <w:style w:type="paragraph" w:customStyle="1" w:styleId="eightptbodytext">
    <w:name w:val="eight pt body text"/>
    <w:aliases w:val="8bt"/>
    <w:basedOn w:val="eightptnormal"/>
    <w:rsid w:val="00AC4F72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AC4F72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AC4F72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AC4F72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AC4F72"/>
    <w:pPr>
      <w:spacing w:after="0"/>
    </w:pPr>
  </w:style>
  <w:style w:type="paragraph" w:customStyle="1" w:styleId="eightptblock">
    <w:name w:val="eight pt block"/>
    <w:aliases w:val="8b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AC4F72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AC4F72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AC4F72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AC4F72"/>
    <w:pPr>
      <w:spacing w:after="0"/>
    </w:pPr>
  </w:style>
  <w:style w:type="paragraph" w:customStyle="1" w:styleId="blockindent">
    <w:name w:val="block indent"/>
    <w:aliases w:val="bi"/>
    <w:basedOn w:val="block"/>
    <w:rsid w:val="00AC4F72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AC4F72"/>
    <w:pPr>
      <w:jc w:val="center"/>
    </w:pPr>
  </w:style>
  <w:style w:type="paragraph" w:customStyle="1" w:styleId="nineptcol">
    <w:name w:val="nine pt %col"/>
    <w:aliases w:val="9%"/>
    <w:basedOn w:val="nineptnormal"/>
    <w:rsid w:val="00AC4F72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AC4F72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AC4F72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AC4F72"/>
    <w:pPr>
      <w:spacing w:after="0"/>
    </w:pPr>
  </w:style>
  <w:style w:type="paragraph" w:customStyle="1" w:styleId="nineptblocklist">
    <w:name w:val="nine pt block list"/>
    <w:aliases w:val="9bl"/>
    <w:basedOn w:val="nineptblock"/>
    <w:rsid w:val="00AC4F72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AC4F72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AC4F72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AC4F72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AC4F72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AC4F72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AC4F72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AC4F72"/>
    <w:pPr>
      <w:spacing w:after="20"/>
    </w:pPr>
  </w:style>
  <w:style w:type="paragraph" w:customStyle="1" w:styleId="blockbulletnospaceafter">
    <w:name w:val="block bullet no space after"/>
    <w:aliases w:val="bbn,block bullet no sp"/>
    <w:rsid w:val="00AC4F72"/>
    <w:pPr>
      <w:tabs>
        <w:tab w:val="num" w:pos="907"/>
      </w:tabs>
      <w:spacing w:line="260" w:lineRule="atLeast"/>
      <w:ind w:left="907" w:hanging="340"/>
    </w:pPr>
    <w:rPr>
      <w:rFonts w:cs="Angsana New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AC4F72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AC4F72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AC4F72"/>
    <w:pPr>
      <w:spacing w:after="80"/>
    </w:pPr>
  </w:style>
  <w:style w:type="paragraph" w:customStyle="1" w:styleId="nineptratecol">
    <w:name w:val="nine pt rate col"/>
    <w:aliases w:val="a9r"/>
    <w:basedOn w:val="nineptnormal"/>
    <w:rsid w:val="00AC4F72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AC4F72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AC4F72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AC4F72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AC4F72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AC4F72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AC4F72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AC4F72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AC4F72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AC4F72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AC4F72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AC4F72"/>
    <w:pPr>
      <w:ind w:left="907" w:hanging="340"/>
    </w:pPr>
  </w:style>
  <w:style w:type="paragraph" w:customStyle="1" w:styleId="List3i">
    <w:name w:val="List 3i"/>
    <w:aliases w:val="3i"/>
    <w:basedOn w:val="List2i"/>
    <w:rsid w:val="00AC4F72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AC4F72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AC4F72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AC4F72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AC4F72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AC4F72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AC4F72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AC4F72"/>
    <w:pPr>
      <w:spacing w:after="80"/>
    </w:pPr>
  </w:style>
  <w:style w:type="paragraph" w:customStyle="1" w:styleId="blockbullet2">
    <w:name w:val="block bullet 2"/>
    <w:aliases w:val="bb2"/>
    <w:basedOn w:val="BodyText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AC4F72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AC4F72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 w:cs="Times New Roman"/>
      <w:bCs/>
      <w:i/>
      <w:iCs/>
      <w:lang w:eastAsia="en-GB"/>
    </w:rPr>
  </w:style>
  <w:style w:type="character" w:customStyle="1" w:styleId="AccPolicysubheadChar">
    <w:name w:val="Acc Policy sub head Char"/>
    <w:link w:val="AccPolicysubhead"/>
    <w:locked/>
    <w:rsid w:val="00AC4F72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lang w:eastAsia="en-GB"/>
    </w:rPr>
  </w:style>
  <w:style w:type="paragraph" w:customStyle="1" w:styleId="AccNoteHeading">
    <w:name w:val="Acc Note Heading"/>
    <w:basedOn w:val="BodyText"/>
    <w:autoRedefine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B02E25"/>
    <w:pPr>
      <w:ind w:left="540"/>
    </w:pPr>
    <w:rPr>
      <w:rFonts w:cs="Angsana New"/>
    </w:rPr>
  </w:style>
  <w:style w:type="character" w:customStyle="1" w:styleId="AccPolicyalternativeChar">
    <w:name w:val="Acc Policy alternative Char"/>
    <w:link w:val="AccPolicyalternative"/>
    <w:locked/>
    <w:rsid w:val="00B02E25"/>
    <w:rPr>
      <w:rFonts w:cs="Angsana New"/>
      <w:bCs/>
      <w:i/>
      <w:iCs/>
      <w:sz w:val="22"/>
      <w:szCs w:val="22"/>
      <w:lang w:eastAsia="en-GB" w:bidi="th-TH"/>
    </w:rPr>
  </w:style>
  <w:style w:type="paragraph" w:customStyle="1" w:styleId="CoverTitle">
    <w:name w:val="Cover Title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AC4F72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AC4F72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rsid w:val="00AC4F72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/>
      <w:sz w:val="20"/>
      <w:szCs w:val="20"/>
    </w:rPr>
  </w:style>
  <w:style w:type="character" w:customStyle="1" w:styleId="DocumentMapChar">
    <w:name w:val="Document Map Char"/>
    <w:link w:val="DocumentMap"/>
    <w:locked/>
    <w:rsid w:val="00AC4F72"/>
    <w:rPr>
      <w:rFonts w:ascii="Tahoma" w:hAnsi="Tahoma" w:cs="Times New Roman"/>
      <w:sz w:val="20"/>
      <w:szCs w:val="20"/>
    </w:rPr>
  </w:style>
  <w:style w:type="character" w:customStyle="1" w:styleId="AccPolicyHeadingCharChar">
    <w:name w:val="Acc Policy Heading Char Char"/>
    <w:rsid w:val="00AC4F72"/>
    <w:rPr>
      <w:rFonts w:cs="Times New Roman"/>
      <w:bCs/>
      <w:sz w:val="22"/>
      <w:szCs w:val="22"/>
      <w:lang w:val="en-US" w:eastAsia="en-GB" w:bidi="th-TH"/>
    </w:rPr>
  </w:style>
  <w:style w:type="paragraph" w:customStyle="1" w:styleId="Char">
    <w:name w:val="Char"/>
    <w:basedOn w:val="Normal"/>
    <w:rsid w:val="000F3E6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PlainText">
    <w:name w:val="Plain Text"/>
    <w:basedOn w:val="Normal"/>
    <w:link w:val="PlainTextChar"/>
    <w:rsid w:val="0012797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ascii="Consolas" w:hAnsi="Consolas"/>
      <w:sz w:val="26"/>
      <w:szCs w:val="26"/>
    </w:rPr>
  </w:style>
  <w:style w:type="character" w:customStyle="1" w:styleId="PlainTextChar">
    <w:name w:val="Plain Text Char"/>
    <w:link w:val="PlainText"/>
    <w:locked/>
    <w:rsid w:val="0012797B"/>
    <w:rPr>
      <w:rFonts w:ascii="Consolas" w:hAnsi="Consolas" w:cs="Angsana New"/>
      <w:sz w:val="26"/>
      <w:szCs w:val="26"/>
    </w:rPr>
  </w:style>
  <w:style w:type="paragraph" w:customStyle="1" w:styleId="Default">
    <w:name w:val="Default"/>
    <w:rsid w:val="005614C6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BodyTextChar1">
    <w:name w:val="Body Text Char1"/>
    <w:aliases w:val="bt Char1,Body Char1,body text Char1"/>
    <w:uiPriority w:val="99"/>
    <w:rsid w:val="00511895"/>
    <w:rPr>
      <w:rFonts w:ascii="Arial" w:hAnsi="Arial" w:cs="Times New Roman"/>
      <w:sz w:val="22"/>
      <w:szCs w:val="22"/>
    </w:rPr>
  </w:style>
  <w:style w:type="character" w:customStyle="1" w:styleId="Heading1Char1">
    <w:name w:val="Heading 1 Char1"/>
    <w:uiPriority w:val="99"/>
    <w:locked/>
    <w:rsid w:val="00243549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aliases w:val="h2 Char"/>
    <w:locked/>
    <w:rsid w:val="00243549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1">
    <w:name w:val="Heading 3 Char1"/>
    <w:locked/>
    <w:rsid w:val="00243549"/>
    <w:rPr>
      <w:rFonts w:ascii="Arial" w:hAnsi="Arial" w:cs="Times New Roman"/>
      <w:i/>
      <w:iCs/>
      <w:sz w:val="18"/>
      <w:szCs w:val="18"/>
      <w:lang w:val="en-US" w:eastAsia="en-US" w:bidi="th-TH"/>
    </w:rPr>
  </w:style>
  <w:style w:type="paragraph" w:customStyle="1" w:styleId="NormalIndent1">
    <w:name w:val="Normal Indent1"/>
    <w:basedOn w:val="Normal"/>
    <w:rsid w:val="0024354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sz w:val="22"/>
      <w:szCs w:val="20"/>
      <w:lang w:val="en-GB" w:bidi="ar-SA"/>
    </w:rPr>
  </w:style>
  <w:style w:type="paragraph" w:styleId="List">
    <w:name w:val="List"/>
    <w:basedOn w:val="Normal"/>
    <w:uiPriority w:val="99"/>
    <w:locked/>
    <w:rsid w:val="0024354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ascii="New York" w:hAnsi="Tms Rmn" w:cs="New York"/>
      <w:sz w:val="24"/>
      <w:szCs w:val="24"/>
    </w:rPr>
  </w:style>
  <w:style w:type="paragraph" w:styleId="List2">
    <w:name w:val="List 2"/>
    <w:basedOn w:val="Normal"/>
    <w:uiPriority w:val="99"/>
    <w:locked/>
    <w:rsid w:val="0024354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ascii="New York" w:hAnsi="Tms Rmn" w:cs="New York"/>
      <w:sz w:val="24"/>
      <w:szCs w:val="24"/>
    </w:rPr>
  </w:style>
  <w:style w:type="paragraph" w:styleId="ListContinue2">
    <w:name w:val="List Continue 2"/>
    <w:basedOn w:val="Normal"/>
    <w:uiPriority w:val="99"/>
    <w:locked/>
    <w:rsid w:val="0024354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20"/>
      <w:ind w:left="720"/>
      <w:textAlignment w:val="baseline"/>
    </w:pPr>
    <w:rPr>
      <w:rFonts w:ascii="New York" w:hAnsi="Tms Rmn" w:cs="New York"/>
      <w:sz w:val="24"/>
      <w:szCs w:val="24"/>
    </w:rPr>
  </w:style>
  <w:style w:type="paragraph" w:customStyle="1" w:styleId="InsideAddress">
    <w:name w:val="Inside Address"/>
    <w:basedOn w:val="Normal"/>
    <w:uiPriority w:val="99"/>
    <w:rsid w:val="0024354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textAlignment w:val="baseline"/>
    </w:pPr>
    <w:rPr>
      <w:rFonts w:ascii="New York" w:hAnsi="Tms Rmn" w:cs="New York"/>
      <w:sz w:val="24"/>
      <w:szCs w:val="24"/>
    </w:rPr>
  </w:style>
  <w:style w:type="paragraph" w:styleId="Title">
    <w:name w:val="Title"/>
    <w:basedOn w:val="Normal"/>
    <w:link w:val="TitleChar"/>
    <w:qFormat/>
    <w:rsid w:val="0024354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before="240" w:after="60"/>
      <w:jc w:val="center"/>
      <w:textAlignment w:val="baseline"/>
    </w:pPr>
    <w:rPr>
      <w:rFonts w:ascii="Times New Roman" w:hAnsi="Tms Rmn" w:cs="Tms Rmn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99"/>
    <w:rsid w:val="00243549"/>
    <w:rPr>
      <w:rFonts w:hAnsi="Tms Rmn" w:cs="Tms Rmn"/>
      <w:b/>
      <w:bCs/>
      <w:kern w:val="28"/>
      <w:sz w:val="32"/>
      <w:szCs w:val="32"/>
    </w:rPr>
  </w:style>
  <w:style w:type="paragraph" w:customStyle="1" w:styleId="BodyText4">
    <w:name w:val="Body Text 4"/>
    <w:basedOn w:val="BodyTextIndent"/>
    <w:uiPriority w:val="99"/>
    <w:rsid w:val="0024354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ind w:left="360"/>
      <w:textAlignment w:val="baseline"/>
    </w:pPr>
    <w:rPr>
      <w:rFonts w:ascii="New York" w:hAnsi="Tms Rmn" w:cs="New York"/>
      <w:sz w:val="24"/>
      <w:szCs w:val="24"/>
    </w:rPr>
  </w:style>
  <w:style w:type="paragraph" w:customStyle="1" w:styleId="BodyText5">
    <w:name w:val="Body Text 5"/>
    <w:basedOn w:val="BodyTextIndent"/>
    <w:uiPriority w:val="99"/>
    <w:rsid w:val="0024354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ind w:left="360"/>
      <w:textAlignment w:val="baseline"/>
    </w:pPr>
    <w:rPr>
      <w:rFonts w:ascii="New York" w:hAnsi="Tms Rmn" w:cs="New York"/>
      <w:sz w:val="24"/>
      <w:szCs w:val="24"/>
    </w:rPr>
  </w:style>
  <w:style w:type="paragraph" w:styleId="Subtitle">
    <w:name w:val="Subtitle"/>
    <w:basedOn w:val="Normal"/>
    <w:link w:val="SubtitleChar"/>
    <w:uiPriority w:val="99"/>
    <w:qFormat/>
    <w:rsid w:val="0024354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60"/>
      <w:jc w:val="center"/>
      <w:textAlignment w:val="baseline"/>
    </w:pPr>
    <w:rPr>
      <w:rFonts w:ascii="Times New Roman" w:hAnsi="Tms Rmn" w:cs="Tms Rmn"/>
      <w:i/>
      <w:iCs/>
      <w:sz w:val="24"/>
      <w:szCs w:val="28"/>
    </w:rPr>
  </w:style>
  <w:style w:type="character" w:customStyle="1" w:styleId="SubtitleChar">
    <w:name w:val="Subtitle Char"/>
    <w:basedOn w:val="DefaultParagraphFont"/>
    <w:link w:val="Subtitle"/>
    <w:uiPriority w:val="99"/>
    <w:rsid w:val="00243549"/>
    <w:rPr>
      <w:rFonts w:hAnsi="Tms Rmn" w:cs="Tms Rmn"/>
      <w:i/>
      <w:iCs/>
      <w:sz w:val="24"/>
      <w:szCs w:val="28"/>
    </w:rPr>
  </w:style>
  <w:style w:type="paragraph" w:customStyle="1" w:styleId="Heading8AngsanaNew">
    <w:name w:val="Heading 8 + Angsana New"/>
    <w:aliases w:val="15 pt,Thai Distributed Justification,Right:  -0.28..."/>
    <w:basedOn w:val="Normal"/>
    <w:uiPriority w:val="99"/>
    <w:rsid w:val="00243549"/>
    <w:p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Angsana New" w:hAnsi="Angsana New"/>
      <w:sz w:val="30"/>
      <w:szCs w:val="30"/>
    </w:rPr>
  </w:style>
  <w:style w:type="paragraph" w:styleId="BodyTextIndent3">
    <w:name w:val="Body Text Indent 3"/>
    <w:basedOn w:val="Normal"/>
    <w:link w:val="BodyTextIndent3Char"/>
    <w:locked/>
    <w:rsid w:val="0024354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60" w:lineRule="atLeast"/>
      <w:ind w:left="360"/>
    </w:pPr>
    <w:rPr>
      <w:sz w:val="16"/>
      <w:lang w:val="en-GB" w:bidi="ar-SA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243549"/>
    <w:rPr>
      <w:rFonts w:ascii="Arial" w:hAnsi="Arial" w:cs="Angsana New"/>
      <w:sz w:val="16"/>
      <w:szCs w:val="18"/>
      <w:lang w:val="en-GB" w:bidi="ar-SA"/>
    </w:rPr>
  </w:style>
  <w:style w:type="character" w:customStyle="1" w:styleId="CharChar22">
    <w:name w:val="Char Char22"/>
    <w:locked/>
    <w:rsid w:val="00243549"/>
    <w:rPr>
      <w:rFonts w:ascii="Arial" w:hAnsi="Arial" w:cs="Times New Roman"/>
      <w:b/>
      <w:bCs/>
      <w:sz w:val="18"/>
      <w:szCs w:val="18"/>
      <w:u w:val="single"/>
      <w:lang w:val="en-US" w:eastAsia="en-US" w:bidi="th-TH"/>
    </w:rPr>
  </w:style>
  <w:style w:type="character" w:customStyle="1" w:styleId="CharChar21">
    <w:name w:val="Char Char21"/>
    <w:locked/>
    <w:rsid w:val="00243549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CharChar20">
    <w:name w:val="Char Char20"/>
    <w:locked/>
    <w:rsid w:val="00243549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shorttext1">
    <w:name w:val="short_text1"/>
    <w:rsid w:val="00243549"/>
    <w:rPr>
      <w:rFonts w:cs="Times New Roman"/>
      <w:sz w:val="29"/>
      <w:szCs w:val="29"/>
    </w:rPr>
  </w:style>
  <w:style w:type="character" w:customStyle="1" w:styleId="hps">
    <w:name w:val="hps"/>
    <w:rsid w:val="00243549"/>
    <w:rPr>
      <w:rFonts w:cs="Times New Roman"/>
    </w:rPr>
  </w:style>
  <w:style w:type="character" w:customStyle="1" w:styleId="gt-icon-text1">
    <w:name w:val="gt-icon-text1"/>
    <w:rsid w:val="00243549"/>
    <w:rPr>
      <w:rFonts w:cs="Times New Roman"/>
    </w:rPr>
  </w:style>
  <w:style w:type="character" w:customStyle="1" w:styleId="shorttext">
    <w:name w:val="short_text"/>
    <w:rsid w:val="00243549"/>
    <w:rPr>
      <w:rFonts w:cs="Times New Roman"/>
    </w:rPr>
  </w:style>
  <w:style w:type="character" w:customStyle="1" w:styleId="longtext">
    <w:name w:val="long_text"/>
    <w:rsid w:val="00243549"/>
    <w:rPr>
      <w:rFonts w:cs="Times New Roman"/>
    </w:rPr>
  </w:style>
  <w:style w:type="character" w:styleId="CommentReference">
    <w:name w:val="annotation reference"/>
    <w:uiPriority w:val="99"/>
    <w:locked/>
    <w:rsid w:val="0024354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locked/>
    <w:rsid w:val="00243549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43549"/>
    <w:rPr>
      <w:rFonts w:ascii="Arial" w:hAnsi="Arial" w:cs="Angsan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locked/>
    <w:rsid w:val="0024354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243549"/>
    <w:rPr>
      <w:rFonts w:ascii="Arial" w:hAnsi="Arial" w:cs="Angsana New"/>
      <w:b/>
      <w:bCs/>
      <w:szCs w:val="25"/>
    </w:rPr>
  </w:style>
  <w:style w:type="paragraph" w:customStyle="1" w:styleId="KNormal">
    <w:name w:val="KNormal"/>
    <w:uiPriority w:val="99"/>
    <w:rsid w:val="00243549"/>
    <w:pPr>
      <w:spacing w:before="120" w:after="120"/>
    </w:pPr>
    <w:rPr>
      <w:rFonts w:ascii="Arial" w:hAnsi="Arial"/>
      <w:lang w:bidi="ar-SA"/>
    </w:rPr>
  </w:style>
  <w:style w:type="character" w:styleId="Emphasis">
    <w:name w:val="Emphasis"/>
    <w:uiPriority w:val="20"/>
    <w:qFormat/>
    <w:rsid w:val="00243549"/>
    <w:rPr>
      <w:rFonts w:cs="Times New Roman"/>
      <w:color w:val="auto"/>
    </w:rPr>
  </w:style>
  <w:style w:type="character" w:customStyle="1" w:styleId="st1">
    <w:name w:val="st1"/>
    <w:rsid w:val="00243549"/>
    <w:rPr>
      <w:rFonts w:cs="Times New Roman"/>
    </w:rPr>
  </w:style>
  <w:style w:type="paragraph" w:styleId="HTMLPreformatted">
    <w:name w:val="HTML Preformatted"/>
    <w:basedOn w:val="Normal"/>
    <w:link w:val="HTMLPreformattedChar"/>
    <w:uiPriority w:val="99"/>
    <w:locked/>
    <w:rsid w:val="0024354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Tahoma" w:hAnsi="Tahoma" w:cs="Tahoma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43549"/>
    <w:rPr>
      <w:rFonts w:ascii="Tahoma" w:hAnsi="Tahoma" w:cs="Tahoma"/>
    </w:rPr>
  </w:style>
  <w:style w:type="character" w:customStyle="1" w:styleId="Heading8Char1">
    <w:name w:val="Heading 8 Char1"/>
    <w:rsid w:val="00243549"/>
    <w:rPr>
      <w:rFonts w:ascii="Times New Roman" w:hAnsi="Times New Roman" w:cs="EucrosiaUPC"/>
      <w:b/>
      <w:bCs/>
      <w:sz w:val="32"/>
      <w:szCs w:val="32"/>
      <w:lang w:bidi="th-TH"/>
    </w:rPr>
  </w:style>
  <w:style w:type="character" w:customStyle="1" w:styleId="apple-converted-space">
    <w:name w:val="apple-converted-space"/>
    <w:basedOn w:val="DefaultParagraphFont"/>
    <w:rsid w:val="00243549"/>
  </w:style>
  <w:style w:type="paragraph" w:customStyle="1" w:styleId="AccountingPolicy">
    <w:name w:val="Accounting Policy"/>
    <w:basedOn w:val="Normal"/>
    <w:link w:val="AccountingPolicyChar1"/>
    <w:rsid w:val="00243549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243549"/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Heading4Char1">
    <w:name w:val="Heading 4 Char1"/>
    <w:rsid w:val="00243549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243549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243549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243549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9Char1">
    <w:name w:val="Heading 9 Char1"/>
    <w:rsid w:val="00243549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243549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243549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243549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243549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243549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243549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243549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243549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243549"/>
    <w:rPr>
      <w:rFonts w:ascii="Arial" w:eastAsia="Times New Roman" w:hAnsi="Arial" w:cs="Times New Roman"/>
      <w:sz w:val="18"/>
      <w:szCs w:val="18"/>
    </w:rPr>
  </w:style>
  <w:style w:type="character" w:customStyle="1" w:styleId="atn">
    <w:name w:val="atn"/>
    <w:basedOn w:val="DefaultParagraphFont"/>
    <w:rsid w:val="00243549"/>
  </w:style>
  <w:style w:type="character" w:customStyle="1" w:styleId="alt-edited1">
    <w:name w:val="alt-edited1"/>
    <w:rsid w:val="00243549"/>
    <w:rPr>
      <w:color w:val="4D90F0"/>
    </w:rPr>
  </w:style>
  <w:style w:type="table" w:customStyle="1" w:styleId="TableGridLight1">
    <w:name w:val="Table Grid Light1"/>
    <w:basedOn w:val="TableNormal"/>
    <w:uiPriority w:val="40"/>
    <w:rsid w:val="00243549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styleId="NoSpacing">
    <w:name w:val="No Spacing"/>
    <w:uiPriority w:val="1"/>
    <w:qFormat/>
    <w:rsid w:val="002435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paragraph" w:customStyle="1" w:styleId="Pa01">
    <w:name w:val="Pa0+1"/>
    <w:basedOn w:val="Default"/>
    <w:next w:val="Default"/>
    <w:uiPriority w:val="99"/>
    <w:rsid w:val="00243549"/>
    <w:pPr>
      <w:spacing w:line="151" w:lineRule="atLeast"/>
    </w:pPr>
    <w:rPr>
      <w:rFonts w:ascii="Tesco" w:hAnsi="Tesco" w:cs="Angsana New"/>
      <w:color w:val="auto"/>
    </w:rPr>
  </w:style>
  <w:style w:type="character" w:customStyle="1" w:styleId="acctfourfiguresChar">
    <w:name w:val="acct four figures Char"/>
    <w:aliases w:val="a4 Char,a4 + 8 pt Char,(Complex) + 8 pt Char,(Complex) Char,Thai Distribute... Char"/>
    <w:basedOn w:val="DefaultParagraphFont"/>
    <w:link w:val="acctfourfigures"/>
    <w:rsid w:val="00D10B03"/>
    <w:rPr>
      <w:rFonts w:cs="Angsana New"/>
      <w:sz w:val="22"/>
      <w:lang w:val="en-GB" w:bidi="ar-SA"/>
    </w:rPr>
  </w:style>
  <w:style w:type="table" w:customStyle="1" w:styleId="TableGrid1">
    <w:name w:val="Table Grid1"/>
    <w:basedOn w:val="TableNormal"/>
    <w:next w:val="TableGrid"/>
    <w:uiPriority w:val="39"/>
    <w:rsid w:val="00567CC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otnoteReference">
    <w:name w:val="footnote reference"/>
    <w:aliases w:val="fr"/>
    <w:basedOn w:val="DefaultParagraphFont"/>
    <w:uiPriority w:val="99"/>
    <w:unhideWhenUsed/>
    <w:locked/>
    <w:rsid w:val="002073F2"/>
    <w:rPr>
      <w:vertAlign w:val="superscript"/>
    </w:rPr>
  </w:style>
  <w:style w:type="paragraph" w:customStyle="1" w:styleId="CM2">
    <w:name w:val="CM2"/>
    <w:basedOn w:val="Normal"/>
    <w:next w:val="Normal"/>
    <w:uiPriority w:val="99"/>
    <w:rsid w:val="007711E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</w:pPr>
    <w:rPr>
      <w:rFonts w:ascii="Calibri" w:hAnsi="Calibri" w:cs="EucrosiaUPC"/>
      <w:sz w:val="24"/>
      <w:szCs w:val="24"/>
    </w:rPr>
  </w:style>
  <w:style w:type="paragraph" w:customStyle="1" w:styleId="a6">
    <w:name w:val="เนื้อเรื่อง"/>
    <w:basedOn w:val="Normal"/>
    <w:rsid w:val="007711E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ind w:right="386"/>
      <w:textAlignment w:val="baseline"/>
    </w:pPr>
    <w:rPr>
      <w:rFonts w:ascii="Times New Roman" w:hAnsi="CordiaUPC" w:cs="CordiaUPC"/>
      <w:sz w:val="28"/>
      <w:szCs w:val="28"/>
    </w:rPr>
  </w:style>
  <w:style w:type="paragraph" w:customStyle="1" w:styleId="numbernegative">
    <w:name w:val="number negative"/>
    <w:basedOn w:val="Normal"/>
    <w:rsid w:val="007707A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spacing w:line="260" w:lineRule="atLeast"/>
      <w:jc w:val="right"/>
    </w:pPr>
    <w:rPr>
      <w:rFonts w:ascii="Angsana New" w:hAnsi="Angsana New"/>
      <w:sz w:val="20"/>
      <w:szCs w:val="20"/>
      <w:lang w:val="en-GB"/>
    </w:rPr>
  </w:style>
  <w:style w:type="paragraph" w:customStyle="1" w:styleId="paragraph">
    <w:name w:val="paragraph"/>
    <w:basedOn w:val="Normal"/>
    <w:next w:val="Normal"/>
    <w:rsid w:val="00EC33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</w:tabs>
      <w:ind w:left="360" w:hanging="360"/>
      <w:jc w:val="both"/>
    </w:pPr>
    <w:rPr>
      <w:rFonts w:ascii="TimesNewRomanPS" w:eastAsia="MS Mincho" w:hAnsi="TimesNewRomanPS"/>
      <w:sz w:val="20"/>
      <w:szCs w:val="20"/>
      <w:lang w:val="en-GB"/>
    </w:rPr>
  </w:style>
  <w:style w:type="paragraph" w:customStyle="1" w:styleId="outline">
    <w:name w:val="outline"/>
    <w:rsid w:val="00EC3371"/>
    <w:pPr>
      <w:spacing w:after="120"/>
      <w:ind w:left="720" w:hanging="360"/>
      <w:jc w:val="both"/>
    </w:pPr>
    <w:rPr>
      <w:rFonts w:ascii="TimesNewRomanPS" w:eastAsia="MS Mincho" w:hAnsi="TimesNewRomanPS" w:cs="Angsana New"/>
      <w:lang w:val="en-GB"/>
    </w:rPr>
  </w:style>
  <w:style w:type="paragraph" w:customStyle="1" w:styleId="StandardParagraph">
    <w:name w:val="Standard Paragraph"/>
    <w:basedOn w:val="paragraph"/>
    <w:rsid w:val="00EC3371"/>
    <w:pPr>
      <w:tabs>
        <w:tab w:val="clear" w:pos="360"/>
        <w:tab w:val="left" w:pos="720"/>
      </w:tabs>
    </w:pPr>
    <w:rPr>
      <w:rFonts w:cs="Cordia New"/>
      <w:b/>
      <w:bCs/>
      <w:i/>
      <w:iCs/>
    </w:rPr>
  </w:style>
  <w:style w:type="paragraph" w:customStyle="1" w:styleId="boldoutline">
    <w:name w:val="bold outline"/>
    <w:basedOn w:val="outline"/>
    <w:rsid w:val="00EC3371"/>
    <w:rPr>
      <w:rFonts w:cs="Cordia New"/>
      <w:b/>
      <w:bCs/>
      <w:i/>
      <w:iCs/>
    </w:rPr>
  </w:style>
  <w:style w:type="paragraph" w:customStyle="1" w:styleId="zfaxdetails">
    <w:name w:val="zfax details"/>
    <w:basedOn w:val="Normal"/>
    <w:rsid w:val="00EC33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36"/>
      </w:tabs>
      <w:spacing w:line="260" w:lineRule="atLeast"/>
    </w:pPr>
    <w:rPr>
      <w:rFonts w:ascii="Univers 55" w:hAnsi="Univers 55"/>
      <w:lang w:val="en-GB"/>
    </w:rPr>
  </w:style>
  <w:style w:type="paragraph" w:customStyle="1" w:styleId="numbertablehead">
    <w:name w:val="number table head"/>
    <w:basedOn w:val="Normal"/>
    <w:rsid w:val="00EC33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spacing w:line="260" w:lineRule="atLeast"/>
      <w:ind w:right="62"/>
      <w:jc w:val="right"/>
    </w:pPr>
    <w:rPr>
      <w:rFonts w:ascii="Angsana New" w:hAnsi="Angsana New"/>
      <w:b/>
      <w:bCs/>
      <w:sz w:val="20"/>
      <w:szCs w:val="20"/>
      <w:lang w:val="en-GB"/>
    </w:rPr>
  </w:style>
  <w:style w:type="paragraph" w:customStyle="1" w:styleId="numberpositive">
    <w:name w:val="number positive"/>
    <w:basedOn w:val="Normal"/>
    <w:rsid w:val="00EC33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spacing w:line="260" w:lineRule="atLeast"/>
      <w:ind w:right="62"/>
      <w:jc w:val="right"/>
    </w:pPr>
    <w:rPr>
      <w:rFonts w:ascii="Angsana New" w:hAnsi="Angsana New"/>
      <w:sz w:val="20"/>
      <w:szCs w:val="20"/>
      <w:lang w:val="en-GB"/>
    </w:rPr>
  </w:style>
  <w:style w:type="paragraph" w:customStyle="1" w:styleId="body1">
    <w:name w:val="body1"/>
    <w:basedOn w:val="Normal"/>
    <w:rsid w:val="00EC33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  <w:ind w:left="540"/>
      <w:jc w:val="both"/>
    </w:pPr>
    <w:rPr>
      <w:rFonts w:ascii="Helvetica" w:hAnsi="Helvetica"/>
      <w:sz w:val="20"/>
      <w:szCs w:val="20"/>
      <w:lang w:val="th-TH"/>
    </w:rPr>
  </w:style>
  <w:style w:type="paragraph" w:customStyle="1" w:styleId="E0">
    <w:name w:val="??E"/>
    <w:basedOn w:val="Normal"/>
    <w:rsid w:val="00EC33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eastAsia="Batang" w:hAnsi="Times New Roman"/>
      <w:b/>
      <w:bCs/>
      <w:sz w:val="24"/>
      <w:szCs w:val="24"/>
      <w:lang w:val="th-TH"/>
    </w:rPr>
  </w:style>
  <w:style w:type="paragraph" w:customStyle="1" w:styleId="zDistnHeader">
    <w:name w:val="zDistnHeader"/>
    <w:basedOn w:val="Normal"/>
    <w:next w:val="Normal"/>
    <w:rsid w:val="00EC337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520" w:line="260" w:lineRule="atLeast"/>
    </w:pPr>
    <w:rPr>
      <w:rFonts w:ascii="Times New Roman" w:hAnsi="Times New Roman"/>
      <w:sz w:val="22"/>
      <w:szCs w:val="22"/>
      <w:lang w:val="en-GB"/>
    </w:rPr>
  </w:style>
  <w:style w:type="paragraph" w:customStyle="1" w:styleId="IndentedText">
    <w:name w:val="IndentedText"/>
    <w:basedOn w:val="Normal"/>
    <w:rsid w:val="00EC33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spacing w:after="260"/>
      <w:ind w:left="709"/>
      <w:jc w:val="both"/>
    </w:pPr>
    <w:rPr>
      <w:rFonts w:ascii="New York" w:eastAsia="MS Mincho" w:hAnsi="New York"/>
      <w:sz w:val="22"/>
      <w:szCs w:val="22"/>
    </w:rPr>
  </w:style>
  <w:style w:type="paragraph" w:customStyle="1" w:styleId="7I-7H-3">
    <w:name w:val="@7I-@#7H-3"/>
    <w:basedOn w:val="Normal"/>
    <w:next w:val="Normal"/>
    <w:rsid w:val="00EC33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eastAsia="MS Mincho" w:cs="Cordia New"/>
      <w:sz w:val="24"/>
      <w:szCs w:val="24"/>
      <w:lang w:val="th-TH" w:eastAsia="th-TH"/>
    </w:rPr>
  </w:style>
  <w:style w:type="character" w:styleId="Hyperlink">
    <w:name w:val="Hyperlink"/>
    <w:uiPriority w:val="99"/>
    <w:unhideWhenUsed/>
    <w:locked/>
    <w:rsid w:val="00EC3371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locked/>
    <w:rsid w:val="00EC33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character" w:styleId="FollowedHyperlink">
    <w:name w:val="FollowedHyperlink"/>
    <w:uiPriority w:val="99"/>
    <w:unhideWhenUsed/>
    <w:locked/>
    <w:rsid w:val="00EC3371"/>
    <w:rPr>
      <w:color w:val="800080"/>
      <w:u w:val="single"/>
    </w:rPr>
  </w:style>
  <w:style w:type="paragraph" w:customStyle="1" w:styleId="Pa18">
    <w:name w:val="Pa18"/>
    <w:basedOn w:val="Normal"/>
    <w:next w:val="Normal"/>
    <w:uiPriority w:val="99"/>
    <w:rsid w:val="00EC33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Pa3">
    <w:name w:val="Pa3"/>
    <w:basedOn w:val="Normal"/>
    <w:next w:val="Normal"/>
    <w:uiPriority w:val="99"/>
    <w:rsid w:val="00EC33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styleId="Revision">
    <w:name w:val="Revision"/>
    <w:hidden/>
    <w:uiPriority w:val="99"/>
    <w:semiHidden/>
    <w:rsid w:val="00C05B35"/>
    <w:rPr>
      <w:rFonts w:ascii="Arial" w:hAnsi="Arial" w:cs="Angsana New"/>
      <w:sz w:val="18"/>
      <w:szCs w:val="22"/>
    </w:rPr>
  </w:style>
  <w:style w:type="table" w:styleId="Table3Deffects2">
    <w:name w:val="Table 3D effects 2"/>
    <w:basedOn w:val="TableNormal"/>
    <w:locked/>
    <w:rsid w:val="00C05B35"/>
    <w:pPr>
      <w:spacing w:line="260" w:lineRule="atLeast"/>
    </w:pPr>
    <w:rPr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GridTable1Light-Accent11">
    <w:name w:val="Grid Table 1 Light - Accent 11"/>
    <w:basedOn w:val="TableNormal"/>
    <w:uiPriority w:val="46"/>
    <w:rsid w:val="00C05B35"/>
    <w:rPr>
      <w:rFonts w:ascii="Calibri" w:eastAsia="Calibri" w:hAnsi="Calibri" w:cs="Cordia New"/>
      <w:lang w:val="en-GB" w:eastAsia="en-GB"/>
    </w:rPr>
    <w:tblPr>
      <w:tblStyleRowBandSize w:val="1"/>
      <w:tblStyleColBandSize w:val="1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Subhead3">
    <w:name w:val="Subhead 3"/>
    <w:basedOn w:val="Normal"/>
    <w:link w:val="Subhead3Char"/>
    <w:rsid w:val="00C05B3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C05B35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C05B3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C05B35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C05B35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C05B35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C05B35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C05B35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C05B35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C05B35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C05B35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C05B35"/>
    <w:rPr>
      <w:rFonts w:ascii="Univers 45 Light" w:hAnsi="Univers 45 Light" w:cs="Angsana New"/>
      <w:color w:val="auto"/>
    </w:rPr>
  </w:style>
  <w:style w:type="paragraph" w:customStyle="1" w:styleId="TableParagraph">
    <w:name w:val="Table Paragraph"/>
    <w:basedOn w:val="Normal"/>
    <w:uiPriority w:val="1"/>
    <w:qFormat/>
    <w:rsid w:val="00C05B3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C05B35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character" w:customStyle="1" w:styleId="ListParagraphChar">
    <w:name w:val="List Paragraph Char"/>
    <w:link w:val="ListParagraph"/>
    <w:uiPriority w:val="34"/>
    <w:locked/>
    <w:rsid w:val="00924CC4"/>
    <w:rPr>
      <w:rFonts w:ascii="Arial" w:hAnsi="Arial" w:cs="Angsana New"/>
      <w:sz w:val="18"/>
      <w:szCs w:val="22"/>
    </w:rPr>
  </w:style>
  <w:style w:type="paragraph" w:customStyle="1" w:styleId="Bo-C1Content">
    <w:name w:val="Bo-C1 Content"/>
    <w:basedOn w:val="BodyText"/>
    <w:link w:val="Bo-C1ContentChar"/>
    <w:qFormat/>
    <w:rsid w:val="00604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left="547"/>
      <w:jc w:val="thaiDistribute"/>
    </w:pPr>
    <w:rPr>
      <w:rFonts w:ascii="Angsana New" w:hAnsi="Angsana New"/>
      <w:sz w:val="30"/>
      <w:szCs w:val="30"/>
      <w:lang w:val="en-GB"/>
    </w:rPr>
  </w:style>
  <w:style w:type="character" w:customStyle="1" w:styleId="Bo-C1ContentChar">
    <w:name w:val="Bo-C1 Content Char"/>
    <w:link w:val="Bo-C1Content"/>
    <w:rsid w:val="00604CF4"/>
    <w:rPr>
      <w:rFonts w:ascii="Angsana New" w:hAnsi="Angsana New" w:cs="Angsana New"/>
      <w:sz w:val="30"/>
      <w:szCs w:val="3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66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7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91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8581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103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33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7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8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011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098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9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30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0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7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49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8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46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3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04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26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0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22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3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3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2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8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570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8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31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093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9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35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767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56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7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45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2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42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9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cc.co.th/" TargetMode="External"/><Relationship Id="rId13" Type="http://schemas.openxmlformats.org/officeDocument/2006/relationships/footer" Target="footer2.xml"/><Relationship Id="rId18" Type="http://schemas.openxmlformats.org/officeDocument/2006/relationships/header" Target="header6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eader" Target="header1.xml"/><Relationship Id="rId19" Type="http://schemas.openxmlformats.org/officeDocument/2006/relationships/header" Target="header7.xml"/><Relationship Id="rId4" Type="http://schemas.openxmlformats.org/officeDocument/2006/relationships/settings" Target="settings.xml"/><Relationship Id="rId9" Type="http://schemas.openxmlformats.org/officeDocument/2006/relationships/hyperlink" Target="http://www.icc.co.th/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4C35CB5-2D13-4958-8839-4750B03F23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</TotalTime>
  <Pages>22</Pages>
  <Words>22026</Words>
  <Characters>89248</Characters>
  <Application>Microsoft Office Word</Application>
  <DocSecurity>0</DocSecurity>
  <Lines>743</Lines>
  <Paragraphs>222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Quater 1 listed - Word</vt:lpstr>
      <vt:lpstr>Quater 1 listed - Word</vt:lpstr>
    </vt:vector>
  </TitlesOfParts>
  <Company>KPMG</Company>
  <LinksUpToDate>false</LinksUpToDate>
  <CharactersWithSpaces>111052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Quater 1 listed - Word</dc:title>
  <dc:subject/>
  <dc:creator>Orathai, Nuchprasert</dc:creator>
  <cp:keywords/>
  <dc:description/>
  <cp:lastModifiedBy>Somjai, Nigonyanont</cp:lastModifiedBy>
  <cp:revision>4</cp:revision>
  <cp:lastPrinted>2021-02-24T13:55:00Z</cp:lastPrinted>
  <dcterms:created xsi:type="dcterms:W3CDTF">2021-02-25T10:21:00Z</dcterms:created>
  <dcterms:modified xsi:type="dcterms:W3CDTF">2021-02-25T10:23:00Z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Version0">
    <vt:lpwstr>Thai</vt:lpwstr>
  </property>
  <property fmtid="{D5CDD505-2E9C-101B-9397-08002B2CF9AE}" pid="4" name="Categories0">
    <vt:lpwstr>Interim Financial Statements Template</vt:lpwstr>
  </property>
  <property fmtid="{D5CDD505-2E9C-101B-9397-08002B2CF9AE}" pid="5" name="EngagementID">
    <vt:lpwstr>6dc74f8d-33b7-41b4-a860-fd3d81d8c6cf</vt:lpwstr>
  </property>
  <property fmtid="{D5CDD505-2E9C-101B-9397-08002B2CF9AE}" pid="6" name="LibraryID">
    <vt:lpwstr>Audit Files</vt:lpwstr>
  </property>
  <property fmtid="{D5CDD505-2E9C-101B-9397-08002B2CF9AE}" pid="7" name="DocumentID">
    <vt:lpwstr>C911AF86-426B-4FB8-9056-A605EB304762</vt:lpwstr>
  </property>
  <property fmtid="{D5CDD505-2E9C-101B-9397-08002B2CF9AE}" pid="8" name="ComponentID">
    <vt:lpwstr>DD12B08B-93B5-4153-ACBC-66180BB2C697</vt:lpwstr>
  </property>
  <property fmtid="{D5CDD505-2E9C-101B-9397-08002B2CF9AE}" pid="9" name="ComponentName">
    <vt:lpwstr>TOA-PPIH Co.,Ltd.</vt:lpwstr>
  </property>
  <property fmtid="{D5CDD505-2E9C-101B-9397-08002B2CF9AE}" pid="10" name="Locale">
    <vt:lpwstr>en</vt:lpwstr>
  </property>
  <property fmtid="{D5CDD505-2E9C-101B-9397-08002B2CF9AE}" pid="11" name="FilePath">
    <vt:lpwstr>C:\ProgramData\eAudIT\DM\6dc74f8d-33b7-41b4-a860-fd3d81d8c6cf\ReadOnlyDocs\\4.7.0040PPIH FS TH.docx</vt:lpwstr>
  </property>
  <property fmtid="{D5CDD505-2E9C-101B-9397-08002B2CF9AE}" pid="12" name="SiteType">
    <vt:lpwstr>Engagement2017</vt:lpwstr>
  </property>
  <property fmtid="{D5CDD505-2E9C-101B-9397-08002B2CF9AE}" pid="13" name="ResourceDBName">
    <vt:lpwstr>eAudITAppDB2017_SEV1</vt:lpwstr>
  </property>
  <property fmtid="{D5CDD505-2E9C-101B-9397-08002B2CF9AE}" pid="14" name="Product">
    <vt:lpwstr>eAudIT2017</vt:lpwstr>
  </property>
  <property fmtid="{D5CDD505-2E9C-101B-9397-08002B2CF9AE}" pid="15" name="Version">
    <vt:lpwstr>V1</vt:lpwstr>
  </property>
  <property fmtid="{D5CDD505-2E9C-101B-9397-08002B2CF9AE}" pid="16" name="IsMembershipServiceImplemented">
    <vt:lpwstr>False</vt:lpwstr>
  </property>
  <property fmtid="{D5CDD505-2E9C-101B-9397-08002B2CF9AE}" pid="17" name="OnLine">
    <vt:lpwstr>False</vt:lpwstr>
  </property>
  <property fmtid="{D5CDD505-2E9C-101B-9397-08002B2CF9AE}" pid="18" name="SiteSource">
    <vt:lpwstr>Workgroup</vt:lpwstr>
  </property>
  <property fmtid="{D5CDD505-2E9C-101B-9397-08002B2CF9AE}" pid="19" name="RestrictedRibbons">
    <vt:lpwstr>AI-T|CT-T</vt:lpwstr>
  </property>
</Properties>
</file>